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9C6C10" w:rsidRPr="006A1BF5">
        <w:tc>
          <w:tcPr>
            <w:tcW w:type="dxa" w:w="2533"/>
            <w:shd w:fill="auto" w:color="auto" w:val="clear"/>
          </w:tcPr>
          <w:p w:rsidRDefault="009C6C10" w:rsidP="006E21E5" w:rsidR="009C6C10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6C10" w:rsidP="009C6C10" w:rsidR="009C6C10" w:rsidRPr="009C6C10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C6C10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9C6C10" w:rsidP="009C6C10" w:rsidR="009C6C10" w:rsidRPr="009C6C10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C6C10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9C6C10" w:rsidP="009C6C10" w:rsidR="009C6C10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9C6C10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324db64" w14:paraId="324db64" w:rsidRDefault="00B05648" w:rsidP="00B05648" w:rsidR="00B05648" w:rsidRPr="00895F8A">
      <w:pPr>
        <w:jc w:val="right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944E17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E12A1D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46558E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BF1083">
        <w:rPr>
          <w:rFonts w:eastAsia="Times New Roman" w:hAnsi="Times New Roman" w:ascii="Times New Roman"/>
          <w:sz w:val="24"/>
          <w:szCs w:val="24"/>
          <w:lang w:eastAsia="hr-HR"/>
        </w:rPr>
        <w:t>/2017-7</w:t>
      </w: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221DBC" w:rsidP="00F804C1" w:rsidR="00221DB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737C2A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46558E" w:rsidRPr="0046558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46558E" w:rsidRPr="00017BC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MARI-EN, Rijeka </w:t>
      </w:r>
      <w:proofErr w:type="spellStart"/>
      <w:r w:rsidR="0046558E" w:rsidRPr="00017BC4">
        <w:rPr>
          <w:rFonts w:eastAsia="Times New Roman" w:hAnsi="Times New Roman" w:ascii="Times New Roman"/>
          <w:bCs/>
          <w:sz w:val="24"/>
          <w:szCs w:val="24"/>
          <w:lang w:eastAsia="hr-HR"/>
        </w:rPr>
        <w:t>Hosti</w:t>
      </w:r>
      <w:proofErr w:type="spellEnd"/>
      <w:r w:rsidR="0046558E" w:rsidRPr="00017BC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89A, OIB: 95534605308, MBS: 040241944</w:t>
      </w:r>
      <w:r w:rsidR="00221DB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BF1083">
        <w:rPr>
          <w:rFonts w:eastAsia="Times New Roman" w:hAnsi="Times New Roman" w:ascii="Times New Roman"/>
          <w:sz w:val="24"/>
          <w:szCs w:val="24"/>
        </w:rPr>
        <w:t>27. veljače 2018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46558E" w:rsidR="0046558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F70BBB" w:rsidRPr="00F70BB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46558E" w:rsidRPr="00017BC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MARI-EN, Rijeka </w:t>
      </w:r>
      <w:proofErr w:type="spellStart"/>
      <w:r w:rsidR="0046558E" w:rsidRPr="00017BC4">
        <w:rPr>
          <w:rFonts w:eastAsia="Times New Roman" w:hAnsi="Times New Roman" w:ascii="Times New Roman"/>
          <w:bCs/>
          <w:sz w:val="24"/>
          <w:szCs w:val="24"/>
          <w:lang w:eastAsia="hr-HR"/>
        </w:rPr>
        <w:t>Hosti</w:t>
      </w:r>
      <w:proofErr w:type="spellEnd"/>
      <w:r w:rsidR="0046558E" w:rsidRPr="00017BC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89A, OIB: 95534605308, MBS: 040241944</w:t>
      </w:r>
      <w:r w:rsidR="0046558E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BF1083">
        <w:rPr>
          <w:rFonts w:eastAsia="Times New Roman" w:hAnsi="Times New Roman" w:ascii="Times New Roman"/>
          <w:sz w:val="24"/>
          <w:szCs w:val="24"/>
        </w:rPr>
        <w:t>27. veljače 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5B2350" w:rsidRPr="00CD6F00">
        <w:rPr>
          <w:rFonts w:eastAsia="Times New Roman" w:hAnsi="Times New Roman" w:ascii="Times New Roman"/>
          <w:sz w:val="24"/>
          <w:szCs w:val="24"/>
        </w:rPr>
        <w:t>1</w:t>
      </w:r>
      <w:r w:rsidR="00BF1083">
        <w:rPr>
          <w:rFonts w:eastAsia="Times New Roman" w:hAnsi="Times New Roman" w:ascii="Times New Roman"/>
          <w:sz w:val="24"/>
          <w:szCs w:val="24"/>
        </w:rPr>
        <w:t>3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BF1083">
        <w:rPr>
          <w:rFonts w:eastAsia="Times New Roman" w:hAnsi="Times New Roman" w:ascii="Times New Roman"/>
          <w:sz w:val="24"/>
          <w:szCs w:val="24"/>
        </w:rPr>
        <w:t>30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</w:p>
    <w:p w:rsidRDefault="00895F8A" w:rsidP="00BF1083" w:rsid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BF1083">
        <w:rPr>
          <w:rFonts w:eastAsia="Times New Roman" w:hAnsi="Times New Roman" w:ascii="Times New Roman"/>
          <w:sz w:val="24"/>
          <w:szCs w:val="24"/>
        </w:rPr>
        <w:t xml:space="preserve"> Sanjin Dinko </w:t>
      </w:r>
      <w:proofErr w:type="spellStart"/>
      <w:r w:rsidR="00BF1083">
        <w:rPr>
          <w:rFonts w:eastAsia="Times New Roman" w:hAnsi="Times New Roman" w:ascii="Times New Roman"/>
          <w:sz w:val="24"/>
          <w:szCs w:val="24"/>
        </w:rPr>
        <w:t>Dorčić</w:t>
      </w:r>
      <w:proofErr w:type="spellEnd"/>
      <w:r w:rsidR="00BF1083">
        <w:rPr>
          <w:rFonts w:eastAsia="Times New Roman" w:hAnsi="Times New Roman" w:ascii="Times New Roman"/>
          <w:sz w:val="24"/>
          <w:szCs w:val="24"/>
        </w:rPr>
        <w:t xml:space="preserve"> iz Rijeke, </w:t>
      </w:r>
      <w:proofErr w:type="spellStart"/>
      <w:r w:rsidR="00BF1083">
        <w:rPr>
          <w:rFonts w:eastAsia="Times New Roman" w:hAnsi="Times New Roman" w:ascii="Times New Roman"/>
          <w:sz w:val="24"/>
          <w:szCs w:val="24"/>
        </w:rPr>
        <w:t>Mosorska</w:t>
      </w:r>
      <w:proofErr w:type="spellEnd"/>
      <w:r w:rsidR="00BF1083">
        <w:rPr>
          <w:rFonts w:eastAsia="Times New Roman" w:hAnsi="Times New Roman" w:ascii="Times New Roman"/>
          <w:sz w:val="24"/>
          <w:szCs w:val="24"/>
        </w:rPr>
        <w:t xml:space="preserve"> 9</w:t>
      </w:r>
      <w:r w:rsidR="00BF1083" w:rsidRPr="00E00D9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BF1083">
        <w:rPr>
          <w:rFonts w:eastAsia="Times New Roman" w:hAnsi="Times New Roman" w:ascii="Times New Roman"/>
          <w:sz w:val="24"/>
          <w:szCs w:val="24"/>
        </w:rPr>
        <w:t>71306347942</w:t>
      </w:r>
      <w:r w:rsidR="00BF1083" w:rsidRPr="00E00D91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46558E" w:rsidR="0046558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C23329" w:rsidRP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46558E" w:rsidRPr="00017BC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MARI-EN, Rijeka </w:t>
      </w:r>
      <w:proofErr w:type="spellStart"/>
      <w:r w:rsidR="0046558E" w:rsidRPr="00017BC4">
        <w:rPr>
          <w:rFonts w:eastAsia="Times New Roman" w:hAnsi="Times New Roman" w:ascii="Times New Roman"/>
          <w:bCs/>
          <w:sz w:val="24"/>
          <w:szCs w:val="24"/>
          <w:lang w:eastAsia="hr-HR"/>
        </w:rPr>
        <w:t>Hosti</w:t>
      </w:r>
      <w:proofErr w:type="spellEnd"/>
      <w:r w:rsidR="0046558E" w:rsidRPr="00017BC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89A, OIB: 95534605308, MBS: 040241944</w:t>
      </w:r>
      <w:r w:rsidR="0046558E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944E17">
        <w:rPr>
          <w:rFonts w:eastAsia="Times New Roman" w:hAnsi="Times New Roman" w:ascii="Times New Roman"/>
          <w:sz w:val="24"/>
          <w:szCs w:val="24"/>
        </w:rPr>
        <w:t>2</w:t>
      </w:r>
      <w:r w:rsidR="00E12A1D">
        <w:rPr>
          <w:rFonts w:eastAsia="Times New Roman" w:hAnsi="Times New Roman" w:ascii="Times New Roman"/>
          <w:sz w:val="24"/>
          <w:szCs w:val="24"/>
        </w:rPr>
        <w:t>2</w:t>
      </w:r>
      <w:r w:rsidR="00944E17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1A2713">
        <w:rPr>
          <w:rFonts w:eastAsia="Times New Roman" w:hAnsi="Times New Roman" w:ascii="Times New Roman"/>
          <w:sz w:val="24"/>
          <w:szCs w:val="24"/>
        </w:rPr>
        <w:t xml:space="preserve"> </w:t>
      </w:r>
      <w:r w:rsidR="0046558E" w:rsidRPr="00017BC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MARI-EN, Rijeka </w:t>
      </w:r>
      <w:proofErr w:type="spellStart"/>
      <w:r w:rsidR="0046558E" w:rsidRPr="00017BC4">
        <w:rPr>
          <w:rFonts w:eastAsia="Times New Roman" w:hAnsi="Times New Roman" w:ascii="Times New Roman"/>
          <w:bCs/>
          <w:sz w:val="24"/>
          <w:szCs w:val="24"/>
          <w:lang w:eastAsia="hr-HR"/>
        </w:rPr>
        <w:t>Hosti</w:t>
      </w:r>
      <w:proofErr w:type="spellEnd"/>
      <w:r w:rsidR="0046558E" w:rsidRPr="00017BC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89A, OIB: 95534605308, MBS: 040241944</w:t>
      </w:r>
      <w:r w:rsidR="0046558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te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E12A1D">
        <w:rPr>
          <w:rFonts w:eastAsia="Times New Roman" w:hAnsi="Times New Roman" w:ascii="Times New Roman"/>
          <w:sz w:val="24"/>
          <w:szCs w:val="24"/>
        </w:rPr>
        <w:t>8</w:t>
      </w:r>
      <w:r w:rsidR="00944E17">
        <w:rPr>
          <w:rFonts w:eastAsia="Times New Roman" w:hAnsi="Times New Roman" w:ascii="Times New Roman"/>
          <w:sz w:val="24"/>
          <w:szCs w:val="24"/>
        </w:rPr>
        <w:t xml:space="preserve">. studenog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BF1083">
        <w:rPr>
          <w:rFonts w:eastAsia="Times New Roman" w:hAnsi="Times New Roman" w:ascii="Times New Roman"/>
          <w:sz w:val="24"/>
          <w:szCs w:val="24"/>
        </w:rPr>
        <w:t>27. veljače 2018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F1083" w:rsidP="00B05648" w:rsidR="00BF108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F1083" w:rsidP="00B05648" w:rsidR="00BF108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F1083" w:rsidP="00B05648" w:rsidR="00BF108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F1083" w:rsidP="00B05648" w:rsidR="00BF108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F1083" w:rsidP="00B05648" w:rsidR="00BF108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F1083" w:rsidP="00B05648" w:rsidR="00BF108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F1083" w:rsidP="00B05648" w:rsidR="00BF108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F1083" w:rsidP="00B05648" w:rsidR="00BF108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F1083" w:rsidP="00B05648" w:rsidR="00BF108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F1083" w:rsidP="00B05648" w:rsidR="00BF108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F1083" w:rsidP="00B05648" w:rsidR="00BF108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F1083" w:rsidP="00B05648" w:rsidR="00BF108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F1083" w:rsidP="00B05648" w:rsidR="00BF108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F1083" w:rsidP="00B05648" w:rsidR="00BF108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F1083" w:rsidP="00B05648" w:rsidR="00BF108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F1083" w:rsidP="00B05648" w:rsidR="00BF108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F1083" w:rsidP="00B05648" w:rsidR="00BF108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F1083" w:rsidP="00B05648" w:rsidR="00BF108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F1083" w:rsidP="00B05648" w:rsidR="00BF108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sectPr w:rsidSect="0046558E" w:rsidR="00BF1083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207A" w:rsidP="00895F8A" w:rsidR="0069207A">
      <w:pPr>
        <w:spacing w:lineRule="auto" w:line="240" w:after="0"/>
      </w:pPr>
      <w:r>
        <w:separator/>
      </w:r>
    </w:p>
  </w:endnote>
  <w:endnote w:id="0" w:type="continuationSeparator">
    <w:p w:rsidRDefault="0069207A" w:rsidP="00895F8A" w:rsidR="0069207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9C6C10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207A" w:rsidP="00895F8A" w:rsidR="0069207A">
      <w:pPr>
        <w:spacing w:lineRule="auto" w:line="240" w:after="0"/>
      </w:pPr>
      <w:r>
        <w:separator/>
      </w:r>
    </w:p>
  </w:footnote>
  <w:footnote w:id="0" w:type="continuationSeparator">
    <w:p w:rsidRDefault="0069207A" w:rsidP="00895F8A" w:rsidR="0069207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944E17">
      <w:rPr>
        <w:rFonts w:eastAsia="Times New Roman" w:hAnsi="Times New Roman" w:ascii="Times New Roman"/>
        <w:sz w:val="24"/>
        <w:szCs w:val="24"/>
        <w:lang w:eastAsia="hr-HR"/>
      </w:rPr>
      <w:t>5</w:t>
    </w:r>
    <w:r w:rsidR="00E12A1D">
      <w:rPr>
        <w:rFonts w:eastAsia="Times New Roman" w:hAnsi="Times New Roman" w:ascii="Times New Roman"/>
        <w:sz w:val="24"/>
        <w:szCs w:val="24"/>
        <w:lang w:eastAsia="hr-HR"/>
      </w:rPr>
      <w:t>6</w:t>
    </w:r>
    <w:r w:rsidR="0046558E">
      <w:rPr>
        <w:rFonts w:eastAsia="Times New Roman" w:hAnsi="Times New Roman" w:ascii="Times New Roman"/>
        <w:sz w:val="24"/>
        <w:szCs w:val="24"/>
        <w:lang w:eastAsia="hr-HR"/>
      </w:rPr>
      <w:t>4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F621D3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517F9"/>
    <w:rsid w:val="00072907"/>
    <w:rsid w:val="00094705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1DBC"/>
    <w:rsid w:val="00227AC9"/>
    <w:rsid w:val="00230445"/>
    <w:rsid w:val="002371D6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937F9"/>
    <w:rsid w:val="003A2A2F"/>
    <w:rsid w:val="003A4EE0"/>
    <w:rsid w:val="003B6313"/>
    <w:rsid w:val="00430593"/>
    <w:rsid w:val="00434B5D"/>
    <w:rsid w:val="00465414"/>
    <w:rsid w:val="0046558E"/>
    <w:rsid w:val="00466AED"/>
    <w:rsid w:val="00484570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207A"/>
    <w:rsid w:val="00695D8C"/>
    <w:rsid w:val="006B004A"/>
    <w:rsid w:val="006D002F"/>
    <w:rsid w:val="006D249A"/>
    <w:rsid w:val="0071014D"/>
    <w:rsid w:val="00712FFC"/>
    <w:rsid w:val="007223F2"/>
    <w:rsid w:val="00723B19"/>
    <w:rsid w:val="00737C2A"/>
    <w:rsid w:val="00742B9C"/>
    <w:rsid w:val="00750652"/>
    <w:rsid w:val="00764E45"/>
    <w:rsid w:val="00766FFD"/>
    <w:rsid w:val="007844D5"/>
    <w:rsid w:val="00793264"/>
    <w:rsid w:val="00803AE6"/>
    <w:rsid w:val="008118FF"/>
    <w:rsid w:val="00853F21"/>
    <w:rsid w:val="00872C40"/>
    <w:rsid w:val="00895F8A"/>
    <w:rsid w:val="008A0A9E"/>
    <w:rsid w:val="008A1D8B"/>
    <w:rsid w:val="008B0C91"/>
    <w:rsid w:val="008C7805"/>
    <w:rsid w:val="008E716E"/>
    <w:rsid w:val="0091002A"/>
    <w:rsid w:val="00915317"/>
    <w:rsid w:val="00922001"/>
    <w:rsid w:val="00922D05"/>
    <w:rsid w:val="00944E17"/>
    <w:rsid w:val="00963E5D"/>
    <w:rsid w:val="009955B2"/>
    <w:rsid w:val="009A5582"/>
    <w:rsid w:val="009C6C10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5848"/>
    <w:rsid w:val="00AE7EC5"/>
    <w:rsid w:val="00B05648"/>
    <w:rsid w:val="00B078A6"/>
    <w:rsid w:val="00B205FE"/>
    <w:rsid w:val="00B44DDE"/>
    <w:rsid w:val="00B53903"/>
    <w:rsid w:val="00B61241"/>
    <w:rsid w:val="00BA5F64"/>
    <w:rsid w:val="00BC76F6"/>
    <w:rsid w:val="00BD40C3"/>
    <w:rsid w:val="00BE0CED"/>
    <w:rsid w:val="00BE32A3"/>
    <w:rsid w:val="00BE47F6"/>
    <w:rsid w:val="00BE4A8A"/>
    <w:rsid w:val="00BF1083"/>
    <w:rsid w:val="00C03004"/>
    <w:rsid w:val="00C045A7"/>
    <w:rsid w:val="00C06930"/>
    <w:rsid w:val="00C13CD5"/>
    <w:rsid w:val="00C15497"/>
    <w:rsid w:val="00C23329"/>
    <w:rsid w:val="00C25152"/>
    <w:rsid w:val="00C46808"/>
    <w:rsid w:val="00C555F9"/>
    <w:rsid w:val="00C5797D"/>
    <w:rsid w:val="00C73A4D"/>
    <w:rsid w:val="00C82178"/>
    <w:rsid w:val="00C95493"/>
    <w:rsid w:val="00CA5252"/>
    <w:rsid w:val="00CD452A"/>
    <w:rsid w:val="00CD6F00"/>
    <w:rsid w:val="00D3167F"/>
    <w:rsid w:val="00D35D34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D05D6"/>
    <w:rsid w:val="00DE5AAC"/>
    <w:rsid w:val="00DF7A56"/>
    <w:rsid w:val="00E00D91"/>
    <w:rsid w:val="00E12A1D"/>
    <w:rsid w:val="00E134FF"/>
    <w:rsid w:val="00E226A8"/>
    <w:rsid w:val="00E25177"/>
    <w:rsid w:val="00E34E56"/>
    <w:rsid w:val="00E64E75"/>
    <w:rsid w:val="00E65BF5"/>
    <w:rsid w:val="00E77551"/>
    <w:rsid w:val="00EA1420"/>
    <w:rsid w:val="00EA15CC"/>
    <w:rsid w:val="00EB23C1"/>
    <w:rsid w:val="00EB37D7"/>
    <w:rsid w:val="00EC0ECC"/>
    <w:rsid w:val="00EC561D"/>
    <w:rsid w:val="00ED7703"/>
    <w:rsid w:val="00F06DC1"/>
    <w:rsid w:val="00F308B5"/>
    <w:rsid w:val="00F51CF8"/>
    <w:rsid w:val="00F57FE1"/>
    <w:rsid w:val="00F621D3"/>
    <w:rsid w:val="00F664D7"/>
    <w:rsid w:val="00F66902"/>
    <w:rsid w:val="00F7044B"/>
    <w:rsid w:val="00F70BBB"/>
    <w:rsid w:val="00F804C1"/>
    <w:rsid w:val="00F97CFC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6C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6C1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C10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C1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C1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6C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6C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C10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C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C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St-564/2017</izvorni_sadrzaj>
    <derivirana_varijabla naziv="DomainObject.Predmet.OznakaBroj_1">St-564/2017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pomoć i njegu MARI - EN</izvorni_sadrzaj>
    <derivirana_varijabla naziv="DomainObject.Predmet.ProtustrankaFormated_1">  Centar za pomoć i njegu MARI - EN</derivirana_varijabla>
  </DomainObject.Predmet.ProtustrankaFormated>
  <DomainObject.Predmet.ProtustrankaFormatedOIB>
    <izvorni_sadrzaj>  Centar za pomoć i njegu MARI - EN, OIB 95534605308</izvorni_sadrzaj>
    <derivirana_varijabla naziv="DomainObject.Predmet.ProtustrankaFormatedOIB_1">  Centar za pomoć i njegu MARI - EN, OIB 95534605308</derivirana_varijabla>
  </DomainObject.Predmet.ProtustrankaFormatedOIB>
  <DomainObject.Predmet.ProtustrankaFormatedWithAdress>
    <izvorni_sadrzaj> Centar za pomoć i njegu MARI - EN, Hosti 89A, 51000 Rijeka</izvorni_sadrzaj>
    <derivirana_varijabla naziv="DomainObject.Predmet.ProtustrankaFormatedWithAdress_1"> Centar za pomoć i njegu MARI - EN, Hosti 89A, 51000 Rijeka</derivirana_varijabla>
  </DomainObject.Predmet.ProtustrankaFormatedWithAdress>
  <DomainObject.Predmet.ProtustrankaFormatedWithAdressOIB>
    <izvorni_sadrzaj> Centar za pomoć i njegu MARI - EN, OIB 95534605308, Hosti 89A, 51000 Rijeka</izvorni_sadrzaj>
    <derivirana_varijabla naziv="DomainObject.Predmet.ProtustrankaFormatedWithAdressOIB_1"> Centar za pomoć i njegu MARI - EN, OIB 95534605308, Hosti 89A, 51000 Rijeka</derivirana_varijabla>
  </DomainObject.Predmet.ProtustrankaFormatedWithAdressOIB>
  <DomainObject.Predmet.ProtustrankaWithAdress>
    <izvorni_sadrzaj>Centar za pomoć i njegu MARI - EN Hosti 89A, 51000 Rijeka</izvorni_sadrzaj>
    <derivirana_varijabla naziv="DomainObject.Predmet.ProtustrankaWithAdress_1">Centar za pomoć i njegu MARI - EN Hosti 89A, 51000 Rijeka</derivirana_varijabla>
  </DomainObject.Predmet.ProtustrankaWithAdress>
  <DomainObject.Predmet.ProtustrankaWithAdressOIB>
    <izvorni_sadrzaj>Centar za pomoć i njegu MARI - EN, OIB 95534605308, Hosti 89A, 51000 Rijeka</izvorni_sadrzaj>
    <derivirana_varijabla naziv="DomainObject.Predmet.ProtustrankaWithAdressOIB_1">Centar za pomoć i njegu MARI - EN, OIB 95534605308, Hosti 89A, 51000 Rijeka</derivirana_varijabla>
  </DomainObject.Predmet.ProtustrankaWithAdressOIB>
  <DomainObject.Predmet.ProtustrankaNazivFormated>
    <izvorni_sadrzaj>Centar za pomoć i njegu MARI - EN</izvorni_sadrzaj>
    <derivirana_varijabla naziv="DomainObject.Predmet.ProtustrankaNazivFormated_1">Centar za pomoć i njegu MARI - EN</derivirana_varijabla>
  </DomainObject.Predmet.ProtustrankaNazivFormated>
  <DomainObject.Predmet.ProtustrankaNazivFormatedOIB>
    <izvorni_sadrzaj>Centar za pomoć i njegu MARI - EN, OIB 95534605308</izvorni_sadrzaj>
    <derivirana_varijabla naziv="DomainObject.Predmet.ProtustrankaNazivFormatedOIB_1">Centar za pomoć i njegu MARI - EN, OIB 95534605308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Centar za pomoć i njegu MARI - EN</item>
    </izvorni_sadrzaj>
    <derivirana_varijabla naziv="DomainObject.Predmet.ProtuStrankaListFormated_1">
      <item>Centar za pomoć i njegu MARI - EN</item>
    </derivirana_varijabla>
  </DomainObject.Predmet.ProtuStrankaListFormated>
  <DomainObject.Predmet.ProtuStrankaListFormatedOIB>
    <izvorni_sadrzaj>
      <item>Centar za pomoć i njegu MARI - EN, OIB 95534605308</item>
    </izvorni_sadrzaj>
    <derivirana_varijabla naziv="DomainObject.Predmet.ProtuStrankaListFormatedOIB_1">
      <item>Centar za pomoć i njegu MARI - EN, OIB 95534605308</item>
    </derivirana_varijabla>
  </DomainObject.Predmet.ProtuStrankaListFormatedOIB>
  <DomainObject.Predmet.ProtuStrankaListFormatedWithAdress>
    <izvorni_sadrzaj>
      <item>Centar za pomoć i njegu MARI - EN, Hosti 89A, 51000 Rijeka</item>
    </izvorni_sadrzaj>
    <derivirana_varijabla naziv="DomainObject.Predmet.ProtuStrankaListFormatedWithAdress_1">
      <item>Centar za pomoć i njegu MARI - EN, Hosti 89A, 51000 Rijeka</item>
    </derivirana_varijabla>
  </DomainObject.Predmet.ProtuStrankaListFormatedWithAdress>
  <DomainObject.Predmet.ProtuStrankaListFormatedWithAdressOIB>
    <izvorni_sadrzaj>
      <item>Centar za pomoć i njegu MARI - EN, OIB 95534605308, Hosti 89A, 51000 Rijeka</item>
    </izvorni_sadrzaj>
    <derivirana_varijabla naziv="DomainObject.Predmet.ProtuStrankaListFormatedWithAdressOIB_1">
      <item>Centar za pomoć i njegu MARI - EN, OIB 95534605308, Hosti 89A, 51000 Rijeka</item>
    </derivirana_varijabla>
  </DomainObject.Predmet.ProtuStrankaListFormatedWithAdressOIB>
  <DomainObject.Predmet.ProtuStrankaListNazivFormated>
    <izvorni_sadrzaj>
      <item>Centar za pomoć i njegu MARI - EN</item>
    </izvorni_sadrzaj>
    <derivirana_varijabla naziv="DomainObject.Predmet.ProtuStrankaListNazivFormated_1">
      <item>Centar za pomoć i njegu MARI - EN</item>
    </derivirana_varijabla>
  </DomainObject.Predmet.ProtuStrankaListNazivFormated>
  <DomainObject.Predmet.ProtuStrankaListNazivFormatedOIB>
    <izvorni_sadrzaj>
      <item>Centar za pomoć i njegu MARI - EN, OIB 95534605308</item>
    </izvorni_sadrzaj>
    <derivirana_varijabla naziv="DomainObject.Predmet.ProtuStrankaListNazivFormatedOIB_1">
      <item>Centar za pomoć i njegu MARI - EN, OIB 95534605308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Centar za pomoć i njegu MARI - EN</izvorni_sadrzaj>
    <derivirana_varijabla naziv="DomainObject.Predmet.ProtustrankaIDrugi_1">Centar za pomoć i njegu MARI - EN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Centar za pomoć i njegu MARI - EN, OIB 95534605308, Hosti 89A, 51000 Rijeka</izvorni_sadrzaj>
    <derivirana_varijabla naziv="DomainObject.Predmet.ProtustrankaIDrugiAdressOIB_1">Centar za pomoć i njegu MARI - EN, OIB 95534605308, Hosti 89A,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Centar za pomoć i njegu MARI - EN</item>
    </izvorni_sadrzaj>
    <derivirana_varijabla naziv="DomainObject.Predmet.SudioniciListNaziv_1">
      <item>FINA  Rijeka</item>
      <item>Centar za pomoć i njegu MARI - EN</item>
    </derivirana_varijabla>
  </DomainObject.Predmet.SudioniciListNaziv>
  <DomainObject.Predmet.SudioniciListAdressOIB>
    <izvorni_sadrzaj>
      <item>FINA  Rijeka, OIB 85821130368, Frana Kurelca 8,51000 Rijeka</item>
      <item>Centar za pomoć i njegu MARI - EN, OIB 95534605308, Hosti 89A,51000 Rijeka</item>
    </izvorni_sadrzaj>
    <derivirana_varijabla naziv="DomainObject.Predmet.SudioniciListAdressOIB_1">
      <item>FINA  Rijeka, OIB 85821130368, Frana Kurelca 8,51000 Rijeka</item>
      <item>Centar za pomoć i njegu MARI - EN, OIB 95534605308, Hosti 89A,51000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95534605308</item>
    </izvorni_sadrzaj>
    <derivirana_varijabla naziv="DomainObject.Predmet.SudioniciListNazivOIB_1">
      <item>, OIB 85821130368</item>
      <item>, OIB 95534605308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E8295B-455C-4597-8304-993211034F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2497</properties:Characters>
  <properties:Lines>84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2018-01-10T07:09:00Z</dcterms:created>
  <dc:creator>Sanela Uzelac</dc:creator>
  <cp:lastModifiedBy>Sanela Uzelac</cp:lastModifiedBy>
  <cp:lastPrinted>2017-06-12T08:40:00Z</cp:lastPrinted>
  <dcterms:modified xmlns:xsi="http://www.w3.org/2001/XMLSchema-instance" xsi:type="dcterms:W3CDTF">2018-02-27T10:40:00Z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(564 17 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