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1836f" w14:paraId="2c1836f" w:rsidRDefault="003C3FE2" w:rsidP="003C3FE2" w:rsidR="003C3FE2">
      <w:pPr>
        <w15:collapsed w:val="false"/>
      </w:pPr>
      <w:bookmarkStart w:name="_GoBack" w:id="0"/>
      <w:bookmarkEnd w:id="0"/>
    </w:p>
    <w:p w:rsidRDefault="003C3FE2" w:rsidP="003C3FE2" w:rsidR="003C3FE2">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C3FE2" w:rsidP="003C3FE2" w:rsidR="003C3FE2" w:rsidRPr="00D21A2C"/>
    <w:p w:rsidRDefault="003C3FE2" w:rsidP="003C3FE2" w:rsidR="003C3FE2" w:rsidRPr="00B82754">
      <w:pPr>
        <w:ind w:hanging="720" w:left="360"/>
        <w:rPr>
          <w:b/>
        </w:rPr>
      </w:pPr>
      <w:r w:rsidRPr="00B82754">
        <w:rPr>
          <w:b/>
        </w:rPr>
        <w:t xml:space="preserve">     REPUBLIKA HRVATSKA</w:t>
      </w:r>
    </w:p>
    <w:p w:rsidRDefault="003C3FE2" w:rsidP="003C3FE2" w:rsidR="003C3FE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C3FE2" w:rsidP="003C3FE2" w:rsidR="003C3FE2"/>
    <w:p w:rsidRDefault="00F42DDD" w:rsidP="003C3FE2" w:rsidR="00F42DDD"/>
    <w:p w:rsidRDefault="003C3FE2" w:rsidP="003C3FE2" w:rsidR="003C3FE2"/>
    <w:p w:rsidRDefault="003C3FE2" w:rsidP="003C3FE2" w:rsidR="003C3FE2">
      <w:pPr>
        <w:pStyle w:val="Naslov1"/>
        <w:rPr>
          <w:b w:val="false"/>
          <w:sz w:val="24"/>
        </w:rPr>
      </w:pPr>
      <w:r w:rsidRPr="008E2607">
        <w:rPr>
          <w:b w:val="false"/>
          <w:sz w:val="24"/>
        </w:rPr>
        <w:t>Z A K L J U Č A K</w:t>
      </w:r>
    </w:p>
    <w:p w:rsidRDefault="003C3FE2" w:rsidP="003C3FE2" w:rsidR="003C3FE2" w:rsidRPr="00E21B21"/>
    <w:p w:rsidRDefault="003C3FE2" w:rsidP="003C3FE2" w:rsidR="003C3FE2"/>
    <w:p w:rsidRDefault="003C3FE2" w:rsidP="003C3FE2" w:rsidR="003C3FE2">
      <w:pPr>
        <w:pStyle w:val="Tijeloteksta"/>
        <w:ind w:firstLine="708"/>
      </w:pPr>
      <w:r>
        <w:t xml:space="preserve">Trgovački sud u Osijeku, po sucu pojedincu Jadranki Herman kao stečajnom sucu, u stečajnom postupku nad dužnikom </w:t>
      </w:r>
      <w:r>
        <w:rPr>
          <w:bCs/>
        </w:rPr>
        <w:t>POLJOPRIVREDNA ZADRUGA KULEN ŠOKAC za proizvodnju, trgovinu i usluge, u stečaju, Drenovci, Soljanska bb, MBS 030069931, OIB 98902559755</w:t>
      </w:r>
      <w:r>
        <w:t xml:space="preserve">,  dana 10. travnja 2018. </w:t>
      </w:r>
    </w:p>
    <w:p w:rsidRDefault="003C3FE2" w:rsidP="003C3FE2" w:rsidR="003C3FE2">
      <w:pPr>
        <w:pStyle w:val="Tijeloteksta"/>
      </w:pPr>
    </w:p>
    <w:p w:rsidRDefault="003C3FE2" w:rsidP="003C3FE2" w:rsidR="003C3FE2">
      <w:pPr>
        <w:pStyle w:val="Tijeloteksta"/>
      </w:pPr>
    </w:p>
    <w:p w:rsidRDefault="003C3FE2" w:rsidP="003C3FE2" w:rsidR="003C3FE2">
      <w:pPr>
        <w:jc w:val="center"/>
      </w:pPr>
      <w:r>
        <w:t>z a k l j u č i o     j e</w:t>
      </w:r>
    </w:p>
    <w:p w:rsidRDefault="003C3FE2" w:rsidP="004571BF" w:rsidR="008459B4">
      <w:pPr>
        <w:rPr>
          <w:b/>
        </w:rPr>
      </w:pPr>
      <w:r>
        <w:rPr>
          <w:b/>
        </w:rPr>
        <w:t xml:space="preserve"> </w:t>
      </w:r>
    </w:p>
    <w:p w:rsidRDefault="00F42DDD" w:rsidP="004571BF" w:rsidR="00F42DDD">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15394C">
        <w:rPr>
          <w:bCs/>
        </w:rPr>
        <w:t>POLJOPRIVREDNA ZADRUGA KULEN ŠOKAC za proizvodnju, trgovinu i usluge, u stečaju, Drenovci, Soljanska bb, MBS 030069931, OIB 98902559755</w:t>
      </w:r>
      <w:r w:rsidR="00F85237">
        <w:t>, i</w:t>
      </w:r>
      <w:r w:rsidR="00444C08">
        <w:t xml:space="preserve"> to :</w:t>
      </w:r>
    </w:p>
    <w:p w:rsidRDefault="0015394C" w:rsidP="0015394C" w:rsidR="0015394C">
      <w:pPr>
        <w:pStyle w:val="Tijeloteksta"/>
        <w:ind w:left="705"/>
        <w:rPr>
          <w:bCs/>
        </w:rPr>
      </w:pPr>
    </w:p>
    <w:p w:rsidRDefault="0015394C" w:rsidP="0015394C" w:rsidR="0015394C" w:rsidRPr="006702B2">
      <w:pPr>
        <w:numPr>
          <w:ilvl w:val="0"/>
          <w:numId w:val="17"/>
        </w:numPr>
        <w:jc w:val="both"/>
      </w:pPr>
      <w:r>
        <w:t xml:space="preserve">Zk. ul. 1757 k.o. Drenovci i to kč.br. 1112/6  u naravi Soljanska ulica oranica sa 432 m2.  </w:t>
      </w:r>
    </w:p>
    <w:p w:rsidRDefault="0015394C" w:rsidP="0015394C" w:rsidR="0015394C">
      <w:pPr>
        <w:ind w:left="1128"/>
        <w:jc w:val="both"/>
        <w:rPr>
          <w:color w:val="000000"/>
        </w:rPr>
      </w:pPr>
      <w:r>
        <w:rPr>
          <w:color w:val="000000"/>
        </w:rPr>
        <w:t>Na navedenoj nekretnini upisano je razlučno pravo u korist razlučnih vjerovnika:  Croatia banka d.d. Zagreb, B2 Kapital d.o.o. Zagreb, Emos d.o.o. Zagreb.</w:t>
      </w:r>
    </w:p>
    <w:p w:rsidRDefault="0015394C" w:rsidP="0015394C" w:rsidR="0015394C">
      <w:pPr>
        <w:ind w:left="1128"/>
        <w:jc w:val="both"/>
        <w:rPr>
          <w:color w:val="000000"/>
        </w:rPr>
      </w:pPr>
    </w:p>
    <w:p w:rsidRDefault="0015394C" w:rsidP="0015394C" w:rsidR="0015394C">
      <w:pPr>
        <w:pStyle w:val="Odlomakpopisa"/>
        <w:numPr>
          <w:ilvl w:val="0"/>
          <w:numId w:val="17"/>
        </w:numPr>
        <w:jc w:val="both"/>
        <w:rPr>
          <w:color w:val="000000"/>
        </w:rPr>
      </w:pPr>
      <w:r>
        <w:rPr>
          <w:color w:val="000000"/>
        </w:rPr>
        <w:t xml:space="preserve">Zk. ul. 2006 k.o. Drenovci i to kč.br. 1112/5 u naravi oranica u selu, površine 997 m2. </w:t>
      </w:r>
    </w:p>
    <w:p w:rsidRDefault="0015394C" w:rsidP="0015394C" w:rsidR="0015394C">
      <w:pPr>
        <w:ind w:left="1128"/>
        <w:jc w:val="both"/>
        <w:rPr>
          <w:color w:val="000000"/>
        </w:rPr>
      </w:pPr>
      <w:r>
        <w:rPr>
          <w:color w:val="000000"/>
        </w:rPr>
        <w:t xml:space="preserve">Na navedenoj nekretnini upisano je razlučno pravo u korist razlučnog vjerovnika B2 Kaptial d.o.o. Zagreb. </w:t>
      </w:r>
    </w:p>
    <w:p w:rsidRDefault="0015394C" w:rsidP="0015394C" w:rsidR="0015394C">
      <w:pPr>
        <w:ind w:left="1128"/>
        <w:jc w:val="both"/>
        <w:rPr>
          <w:color w:val="000000"/>
        </w:rPr>
      </w:pPr>
    </w:p>
    <w:p w:rsidRDefault="0015394C" w:rsidP="0015394C" w:rsidR="0015394C">
      <w:pPr>
        <w:pStyle w:val="Odlomakpopisa"/>
        <w:numPr>
          <w:ilvl w:val="0"/>
          <w:numId w:val="17"/>
        </w:numPr>
        <w:jc w:val="both"/>
        <w:rPr>
          <w:color w:val="000000"/>
        </w:rPr>
      </w:pPr>
      <w:r>
        <w:rPr>
          <w:color w:val="000000"/>
        </w:rPr>
        <w:t>Zk. ul. 2215 k.o. Drenovci i to kč.br. 1112/3 u naravi Soljanska ulica, gospodarska zgrada broj 49, dvorište sa ukupno 1126 m2.</w:t>
      </w:r>
    </w:p>
    <w:p w:rsidRDefault="0015394C" w:rsidP="0015394C" w:rsidR="0015394C" w:rsidRPr="00992D4A">
      <w:pPr>
        <w:ind w:left="1128"/>
        <w:jc w:val="both"/>
        <w:rPr>
          <w:color w:val="000000"/>
        </w:rPr>
      </w:pPr>
      <w:r>
        <w:rPr>
          <w:color w:val="000000"/>
        </w:rPr>
        <w:t>Na navedenoj nekretnini upisano je razlučno pravo u korist razlučnih vjerovnika: Croatia banka d.d. Zagreb, B2 Kapital d.o.o. Zagreb, Emos d.o.o. Zagreb.</w:t>
      </w:r>
    </w:p>
    <w:p w:rsidRDefault="0015394C" w:rsidP="0015394C" w:rsidR="0015394C">
      <w:pPr>
        <w:ind w:left="1128"/>
        <w:jc w:val="both"/>
        <w:rPr>
          <w:color w:val="000000"/>
        </w:rPr>
      </w:pPr>
    </w:p>
    <w:p w:rsidRDefault="00F42DDD" w:rsidP="0015394C" w:rsidR="00F42DDD">
      <w:pPr>
        <w:ind w:left="1128"/>
        <w:jc w:val="both"/>
        <w:rPr>
          <w:color w:val="000000"/>
        </w:rPr>
      </w:pPr>
    </w:p>
    <w:p w:rsidRDefault="00F42DDD" w:rsidP="0015394C" w:rsidR="00F42DDD">
      <w:pPr>
        <w:ind w:left="1128"/>
        <w:jc w:val="both"/>
        <w:rPr>
          <w:color w:val="000000"/>
        </w:rPr>
      </w:pPr>
    </w:p>
    <w:p w:rsidRDefault="00F42DDD" w:rsidP="0015394C" w:rsidR="00F42DDD">
      <w:pPr>
        <w:ind w:left="1128"/>
        <w:jc w:val="both"/>
        <w:rPr>
          <w:color w:val="000000"/>
        </w:rPr>
      </w:pPr>
    </w:p>
    <w:p w:rsidRDefault="00F42DDD" w:rsidP="0015394C" w:rsidR="00F42DDD">
      <w:pPr>
        <w:ind w:left="1128"/>
        <w:jc w:val="both"/>
        <w:rPr>
          <w:color w:val="000000"/>
        </w:rPr>
      </w:pPr>
    </w:p>
    <w:p w:rsidRDefault="00F42DDD" w:rsidP="0015394C" w:rsidR="00F42DDD">
      <w:pPr>
        <w:ind w:left="1128"/>
        <w:jc w:val="both"/>
        <w:rPr>
          <w:color w:val="000000"/>
        </w:rPr>
      </w:pPr>
    </w:p>
    <w:p w:rsidRDefault="00F42DDD" w:rsidP="0015394C" w:rsidR="00F42DDD">
      <w:pPr>
        <w:ind w:left="1128"/>
        <w:jc w:val="both"/>
        <w:rPr>
          <w:color w:val="000000"/>
        </w:rPr>
      </w:pPr>
    </w:p>
    <w:p w:rsidRDefault="00F42DDD" w:rsidP="0015394C" w:rsidR="00F42DDD" w:rsidRPr="009E7C2D">
      <w:pPr>
        <w:ind w:left="1128"/>
        <w:jc w:val="both"/>
        <w:rPr>
          <w:color w:val="000000"/>
        </w:rPr>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iznosi</w:t>
      </w:r>
      <w:r w:rsidR="0015394C">
        <w:t xml:space="preserve"> 2.000,00</w:t>
      </w:r>
      <w:r w:rsidR="00F85237">
        <w:t xml:space="preserve"> </w:t>
      </w:r>
      <w:r w:rsidR="00E368BA">
        <w:t xml:space="preserve">kn, </w:t>
      </w:r>
    </w:p>
    <w:p w:rsidRDefault="006143EE" w:rsidP="006143EE" w:rsidR="006143EE">
      <w:pPr>
        <w:pStyle w:val="Odlomakpopisa"/>
        <w:numPr>
          <w:ilvl w:val="0"/>
          <w:numId w:val="12"/>
        </w:numPr>
        <w:jc w:val="both"/>
      </w:pPr>
      <w:r>
        <w:t>pod točkom I 2</w:t>
      </w:r>
      <w:r w:rsidRPr="006143EE">
        <w:t xml:space="preserve">. ovog zaključka iznosi </w:t>
      </w:r>
      <w:r w:rsidR="0015394C">
        <w:t>3.500,00 kn,</w:t>
      </w:r>
    </w:p>
    <w:p w:rsidRDefault="006143EE" w:rsidP="0015394C" w:rsidR="00E67B91">
      <w:pPr>
        <w:pStyle w:val="Odlomakpopisa"/>
        <w:numPr>
          <w:ilvl w:val="0"/>
          <w:numId w:val="12"/>
        </w:numPr>
        <w:jc w:val="both"/>
      </w:pPr>
      <w:r>
        <w:t>pod točkom I 3.</w:t>
      </w:r>
      <w:r w:rsidRPr="006143EE">
        <w:t xml:space="preserve"> ovog zaključka iznosi </w:t>
      </w:r>
      <w:r w:rsidR="0015394C">
        <w:t>875.000,00 kn.</w:t>
      </w:r>
    </w:p>
    <w:p w:rsidRDefault="0015394C" w:rsidP="0015394C" w:rsidR="0015394C">
      <w:pPr>
        <w:pStyle w:val="Odlomakpopisa"/>
        <w:ind w:left="1068"/>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15394C" w:rsidR="00CA147A">
      <w:pPr>
        <w:ind w:left="1068"/>
        <w:jc w:val="both"/>
      </w:pPr>
      <w:r>
        <w:t xml:space="preserve">- na prvoj dražbi ispod </w:t>
      </w:r>
      <w:r w:rsidR="0015394C">
        <w:t>1.500,00  kn</w:t>
      </w:r>
      <w:r w:rsidR="00023B99">
        <w:t>,</w:t>
      </w:r>
      <w:r w:rsidR="0015394C">
        <w:t xml:space="preserve"> </w:t>
      </w:r>
      <w:r w:rsidR="009F443F">
        <w:t xml:space="preserve">odnosno ¾ </w:t>
      </w:r>
      <w:r w:rsidR="009F443F" w:rsidRPr="009F443F">
        <w:t>utvrđene vrijednosti nekretnina iz točke II ovog zaključka,</w:t>
      </w:r>
    </w:p>
    <w:p w:rsidRDefault="00023B99" w:rsidP="008459B4" w:rsidR="00023B99">
      <w:pPr>
        <w:ind w:left="1068"/>
        <w:jc w:val="both"/>
      </w:pPr>
      <w:r>
        <w:t>- na drugoj dražbi ispo</w:t>
      </w:r>
      <w:r w:rsidR="0015394C">
        <w:t>d 1.000,00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15394C">
        <w:t xml:space="preserve"> 500,00</w:t>
      </w:r>
      <w:r w:rsidR="009F443F">
        <w:t xml:space="preserve"> kn</w:t>
      </w:r>
      <w:r w:rsidR="0015394C">
        <w:t>,</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w:t>
      </w:r>
      <w:r w:rsidR="00537BF5">
        <w:t xml:space="preserve"> na prvoj dražbi ispod 2.625,00 kn</w:t>
      </w:r>
      <w:r>
        <w:t xml:space="preserve">,  odnosno ¾ </w:t>
      </w:r>
      <w:r w:rsidRPr="009F443F">
        <w:t>utvrđene vrijednosti nekretnina iz točke II ovog zaključka,</w:t>
      </w:r>
    </w:p>
    <w:p w:rsidRDefault="00D254D4" w:rsidP="00D254D4" w:rsidR="00D254D4">
      <w:pPr>
        <w:ind w:left="1068"/>
        <w:jc w:val="both"/>
      </w:pPr>
      <w:r>
        <w:t>-</w:t>
      </w:r>
      <w:r w:rsidR="00537BF5">
        <w:t xml:space="preserve"> na drugoj dražbi ispod 1.750,00 kn</w:t>
      </w:r>
      <w:r>
        <w:t xml:space="preserve">, odnosno ½ </w:t>
      </w:r>
      <w:r w:rsidRPr="009F443F">
        <w:t xml:space="preserve"> utvrđene vrijednosti nekretnina iz točke II ovog zaključka,</w:t>
      </w:r>
    </w:p>
    <w:p w:rsidRDefault="00D254D4" w:rsidP="00D254D4" w:rsidR="00D254D4">
      <w:pPr>
        <w:ind w:left="1068"/>
        <w:jc w:val="both"/>
      </w:pPr>
      <w:r>
        <w:t>- n</w:t>
      </w:r>
      <w:r w:rsidR="00537BF5">
        <w:t xml:space="preserve">a trećoj dražbi ispod  875,00 </w:t>
      </w:r>
      <w:r>
        <w:t>kn</w:t>
      </w:r>
      <w:r w:rsidR="00537BF5">
        <w:t>,</w:t>
      </w:r>
      <w:r>
        <w:t xml:space="preserve"> odnosno 1/4  utvrđene vrijednosti nekretnina iz točke II ovog zaključka.</w:t>
      </w:r>
    </w:p>
    <w:p w:rsidRDefault="00D254D4" w:rsidP="00D254D4" w:rsidR="00D254D4">
      <w:pPr>
        <w:ind w:left="1068"/>
        <w:jc w:val="both"/>
      </w:pPr>
    </w:p>
    <w:p w:rsidRDefault="00120DBC" w:rsidP="00D254D4" w:rsidR="00D254D4">
      <w:pPr>
        <w:ind w:firstLine="708"/>
        <w:jc w:val="both"/>
      </w:pPr>
      <w:r>
        <w:t>c)</w:t>
      </w:r>
      <w:r>
        <w:tab/>
      </w:r>
      <w:r w:rsidR="00D254D4">
        <w:t>Nekretnine iz točke I 3. ovog zaključka ne mogu se prodavati:</w:t>
      </w:r>
    </w:p>
    <w:p w:rsidRDefault="00D254D4" w:rsidP="00D254D4" w:rsidR="00D254D4">
      <w:pPr>
        <w:ind w:left="1068"/>
        <w:jc w:val="both"/>
      </w:pPr>
      <w:r>
        <w:t>-</w:t>
      </w:r>
      <w:r w:rsidR="00537BF5">
        <w:t xml:space="preserve"> na prvoj dražbi ispod 656.250,00 kn</w:t>
      </w:r>
      <w:r>
        <w:t xml:space="preserve">,  odnosno ¾ </w:t>
      </w:r>
      <w:r w:rsidRPr="009F443F">
        <w:t>utvrđene vrijednosti nekretnina iz točke II ovog zaključka,</w:t>
      </w:r>
    </w:p>
    <w:p w:rsidRDefault="00537BF5" w:rsidP="00D254D4" w:rsidR="00D254D4">
      <w:pPr>
        <w:ind w:left="1068"/>
        <w:jc w:val="both"/>
      </w:pPr>
      <w:r>
        <w:t>- na drugoj dražbi ispod 437.500,00 kn</w:t>
      </w:r>
      <w:r w:rsidR="00D254D4">
        <w:t xml:space="preserve">, odnosno ½ </w:t>
      </w:r>
      <w:r w:rsidR="00D254D4" w:rsidRPr="009F443F">
        <w:t xml:space="preserve"> utvrđene vrijednosti nekretnina iz točke II ovog zaključka,</w:t>
      </w:r>
    </w:p>
    <w:p w:rsidRDefault="00D254D4" w:rsidP="00537BF5" w:rsidR="00410DAA">
      <w:pPr>
        <w:ind w:left="1068"/>
        <w:jc w:val="both"/>
      </w:pPr>
      <w:r>
        <w:t>- na t</w:t>
      </w:r>
      <w:r w:rsidR="00537BF5">
        <w:t>rećoj dražbi ispod  218.750,00 kn,</w:t>
      </w:r>
      <w:r>
        <w:t xml:space="preserve"> odnosno 1/4  utvrđene vrijednosti nekretnina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537BF5">
        <w:t xml:space="preserve">e u točkama I-1., I-2. i I-3. </w:t>
      </w:r>
      <w:r w:rsidR="0012415D">
        <w:t xml:space="preserve"> </w:t>
      </w:r>
      <w:r>
        <w:t>prodaju</w:t>
      </w:r>
      <w:r w:rsidR="00F97AB9">
        <w:t xml:space="preserve"> se</w:t>
      </w:r>
      <w:r>
        <w:t xml:space="preserve"> po početnoj cijeni od 1,00 kn.</w:t>
      </w:r>
    </w:p>
    <w:p w:rsidRDefault="003F6842" w:rsidP="003F6842" w:rsidR="003F6842">
      <w:pPr>
        <w:pStyle w:val="Odlomakpopisa"/>
        <w:ind w:left="1068"/>
        <w:jc w:val="both"/>
      </w:pPr>
    </w:p>
    <w:p w:rsidRDefault="00F42DDD" w:rsidP="003F6842" w:rsidR="00F42DDD">
      <w:pPr>
        <w:pStyle w:val="Odlomakpopisa"/>
        <w:ind w:left="1068"/>
        <w:jc w:val="both"/>
      </w:pPr>
    </w:p>
    <w:p w:rsidRDefault="00F42DDD" w:rsidP="003F6842" w:rsidR="00F42DDD">
      <w:pPr>
        <w:pStyle w:val="Odlomakpopisa"/>
        <w:ind w:left="1068"/>
        <w:jc w:val="both"/>
      </w:pPr>
    </w:p>
    <w:p w:rsidRDefault="00F42DDD" w:rsidP="003F6842" w:rsidR="00F42DDD">
      <w:pPr>
        <w:pStyle w:val="Odlomakpopisa"/>
        <w:ind w:left="1068"/>
        <w:jc w:val="both"/>
      </w:pPr>
    </w:p>
    <w:p w:rsidRDefault="00F42DDD" w:rsidP="003F6842" w:rsidR="00F42DDD">
      <w:pPr>
        <w:pStyle w:val="Odlomakpopisa"/>
        <w:ind w:left="1068"/>
        <w:jc w:val="both"/>
      </w:pPr>
    </w:p>
    <w:p w:rsidRDefault="00F42DDD" w:rsidP="003F6842" w:rsidR="00F42DDD">
      <w:pPr>
        <w:pStyle w:val="Odlomakpopisa"/>
        <w:ind w:left="1068"/>
        <w:jc w:val="both"/>
      </w:pPr>
    </w:p>
    <w:p w:rsidRDefault="00E67B91" w:rsidP="00F42DDD"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w:t>
      </w:r>
      <w:r w:rsidR="00537BF5">
        <w:t>ama I-1., I-2. i I-3</w:t>
      </w:r>
      <w:r>
        <w:t>.</w:t>
      </w:r>
      <w:r w:rsidR="00E67B91">
        <w:t xml:space="preserve"> 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F42DDD" w:rsidP="00F42DDD" w:rsidR="00F42DDD">
      <w:pPr>
        <w:pStyle w:val="Odlomakpopisa"/>
      </w:pPr>
    </w:p>
    <w:p w:rsidRDefault="00F42DDD" w:rsidP="00F42DDD" w:rsidR="00F42DDD">
      <w:pPr>
        <w:pStyle w:val="Odlomakpopisa"/>
        <w:ind w:left="1068"/>
        <w:jc w:val="both"/>
      </w:pPr>
    </w:p>
    <w:p w:rsidRDefault="00F42DDD" w:rsidP="00F42DDD" w:rsidR="00F42DDD">
      <w:pPr>
        <w:pStyle w:val="Odlomakpopisa"/>
        <w:ind w:left="1068"/>
        <w:jc w:val="both"/>
      </w:pPr>
    </w:p>
    <w:p w:rsidRDefault="00F42DDD" w:rsidP="00F42DDD" w:rsidR="00F42DDD">
      <w:pPr>
        <w:pStyle w:val="Odlomakpopisa"/>
        <w:ind w:left="1068"/>
        <w:jc w:val="both"/>
      </w:pPr>
    </w:p>
    <w:p w:rsidRDefault="003F6842" w:rsidP="003F6842" w:rsidR="003F6842">
      <w:pPr>
        <w:jc w:val="both"/>
      </w:pPr>
    </w:p>
    <w:p w:rsidRDefault="00097CCB" w:rsidP="00F97AB9" w:rsidR="00097CCB">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stečajni</w:t>
      </w:r>
      <w:r>
        <w:t xml:space="preserve">m </w:t>
      </w:r>
      <w:r w:rsidR="002E0C96">
        <w:t xml:space="preserve">upraviteljem </w:t>
      </w:r>
      <w:r w:rsidR="0012415D">
        <w:t>Filip Babić dipl.</w:t>
      </w:r>
      <w:r w:rsidR="00CA147A">
        <w:t xml:space="preserve"> oec. iz Osijeka             </w:t>
      </w:r>
      <w:r w:rsidR="00D72129">
        <w:t xml:space="preserve"> broj mobitela 09825</w:t>
      </w:r>
      <w:r w:rsidR="00CA147A">
        <w:t>2585</w:t>
      </w:r>
      <w:r w:rsidR="00D72129">
        <w:t>.</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12415D">
        <w:t xml:space="preserve"> 1</w:t>
      </w:r>
      <w:r w:rsidR="00C23D31">
        <w:t xml:space="preserve">0. travanj 2018. </w:t>
      </w:r>
      <w:r w:rsidR="00096629">
        <w:t xml:space="preserve"> </w:t>
      </w:r>
    </w:p>
    <w:p w:rsidRDefault="008742E0" w:rsidP="004571BF" w:rsidR="008742E0">
      <w:pPr>
        <w:pStyle w:val="Tijeloteksta"/>
        <w:ind w:left="360"/>
        <w:jc w:val="center"/>
      </w:pP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C23D31" w:rsidP="00C23D31" w:rsidR="00C23D31">
      <w:pPr>
        <w:pStyle w:val="Tijeloteksta"/>
        <w:ind w:left="720"/>
        <w:jc w:val="left"/>
      </w:pPr>
      <w:r>
        <w:t>DNA:</w:t>
      </w:r>
    </w:p>
    <w:p w:rsidRDefault="00C23D31" w:rsidP="00C23D31" w:rsidR="00C23D31">
      <w:pPr>
        <w:pStyle w:val="Tijeloteksta"/>
        <w:numPr>
          <w:ilvl w:val="0"/>
          <w:numId w:val="10"/>
        </w:numPr>
        <w:jc w:val="left"/>
      </w:pPr>
      <w:r>
        <w:t>stečajni upravitelj Filip Babić dipl. oec. iz Osijeka</w:t>
      </w:r>
    </w:p>
    <w:p w:rsidRDefault="00C23D31" w:rsidP="00C23D31" w:rsidR="00C23D31">
      <w:pPr>
        <w:pStyle w:val="Tijeloteksta"/>
        <w:numPr>
          <w:ilvl w:val="0"/>
          <w:numId w:val="10"/>
        </w:numPr>
      </w:pPr>
      <w:r>
        <w:t>razlučni vjerovnik  B2 Kapital d.o.o. Zagreb, Radnička cesta 41</w:t>
      </w:r>
    </w:p>
    <w:p w:rsidRDefault="00C23D31" w:rsidP="00C23D31" w:rsidR="00C23D31">
      <w:pPr>
        <w:pStyle w:val="Tijeloteksta"/>
        <w:numPr>
          <w:ilvl w:val="0"/>
          <w:numId w:val="10"/>
        </w:numPr>
      </w:pPr>
      <w:r>
        <w:t xml:space="preserve">razlučni vjerovnik Croatia banka d.d. Zagreb, Zagreb, </w:t>
      </w:r>
    </w:p>
    <w:p w:rsidRDefault="00C23D31" w:rsidP="00C23D31" w:rsidR="00C23D31">
      <w:pPr>
        <w:pStyle w:val="Tijeloteksta"/>
        <w:numPr>
          <w:ilvl w:val="0"/>
          <w:numId w:val="10"/>
        </w:numPr>
      </w:pPr>
      <w:r>
        <w:t>razlučni vjerovnik Emos d.o.o. Zagreb,  Čulinečka cesta 27</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23D31">
        <w:t xml:space="preserve">tečajnom postupku, </w:t>
      </w:r>
      <w:r w:rsidR="00CA147A">
        <w:t xml:space="preserve"> zk. izvatke</w:t>
      </w:r>
      <w:r w:rsidR="00C23D31">
        <w:t xml:space="preserve"> i rješenje o prodaji St-502/16-28 od 26.1.2018.  s klauzulom pravomoćnosti</w:t>
      </w:r>
    </w:p>
    <w:p w:rsidRDefault="00514483" w:rsidP="00C23D31"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F42DDD">
        <w:t>10/5</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96287D">
          <w:rPr>
            <w:noProof/>
          </w:rPr>
          <w:t>4</w:t>
        </w:r>
        <w:r>
          <w:fldChar w:fldCharType="end"/>
        </w:r>
      </w:p>
    </w:sdtContent>
  </w:sdt>
  <w:p w:rsidRDefault="008459B4" w:rsidR="008459B4">
    <w:pPr>
      <w:pStyle w:val="Zaglavlje"/>
    </w:pPr>
  </w:p>
  <w:p w:rsidRDefault="008459B4" w:rsidR="008459B4">
    <w:pPr>
      <w:pStyle w:val="Zaglavlje"/>
    </w:pPr>
  </w:p>
  <w:p w:rsidRDefault="003C3FE2" w:rsidP="008459B4" w:rsidR="008459B4">
    <w:pPr>
      <w:pStyle w:val="Zaglavlje"/>
      <w:jc w:val="right"/>
    </w:pPr>
    <w:r>
      <w:t>13 St-502/16-34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3"/>
  </w:num>
  <w:num w:numId="2">
    <w:abstractNumId w:val="5"/>
  </w:num>
  <w:num w:numId="3">
    <w:abstractNumId w:val="15"/>
  </w:num>
  <w:num w:numId="4">
    <w:abstractNumId w:val="3"/>
  </w:num>
  <w:num w:numId="5">
    <w:abstractNumId w:val="1"/>
  </w:num>
  <w:num w:numId="6">
    <w:abstractNumId w:val="14"/>
  </w:num>
  <w:num w:numId="7">
    <w:abstractNumId w:val="6"/>
  </w:num>
  <w:num w:numId="8">
    <w:abstractNumId w:val="12"/>
  </w:num>
  <w:num w:numId="9">
    <w:abstractNumId w:val="11"/>
  </w:num>
  <w:num w:numId="10">
    <w:abstractNumId w:val="0"/>
  </w:num>
  <w:num w:numId="11">
    <w:abstractNumId w:val="7"/>
  </w:num>
  <w:num w:numId="12">
    <w:abstractNumId w:val="16"/>
  </w:num>
  <w:num w:numId="13">
    <w:abstractNumId w:val="2"/>
  </w:num>
  <w:num w:numId="14">
    <w:abstractNumId w:val="4"/>
  </w:num>
  <w:num w:numId="15">
    <w:abstractNumId w:val="8"/>
  </w:num>
  <w:num w:numId="16">
    <w:abstractNumId w:val="9"/>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E762A"/>
    <w:rsid w:val="000F03E7"/>
    <w:rsid w:val="00102060"/>
    <w:rsid w:val="00120DBC"/>
    <w:rsid w:val="0012415D"/>
    <w:rsid w:val="001437B2"/>
    <w:rsid w:val="0015394C"/>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42079"/>
    <w:rsid w:val="003612A7"/>
    <w:rsid w:val="00375C7E"/>
    <w:rsid w:val="003924AF"/>
    <w:rsid w:val="003C3FE2"/>
    <w:rsid w:val="003D02B1"/>
    <w:rsid w:val="003F064D"/>
    <w:rsid w:val="003F6842"/>
    <w:rsid w:val="00410DAA"/>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37BF5"/>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96AED"/>
    <w:rsid w:val="007A4540"/>
    <w:rsid w:val="00802268"/>
    <w:rsid w:val="00814537"/>
    <w:rsid w:val="00817C66"/>
    <w:rsid w:val="008459B4"/>
    <w:rsid w:val="00860129"/>
    <w:rsid w:val="008742E0"/>
    <w:rsid w:val="00875548"/>
    <w:rsid w:val="008A66B9"/>
    <w:rsid w:val="008C6D5E"/>
    <w:rsid w:val="008C71F8"/>
    <w:rsid w:val="00901EF5"/>
    <w:rsid w:val="00937840"/>
    <w:rsid w:val="00956241"/>
    <w:rsid w:val="0096056A"/>
    <w:rsid w:val="0096287D"/>
    <w:rsid w:val="00964BCC"/>
    <w:rsid w:val="00980E4D"/>
    <w:rsid w:val="009A412B"/>
    <w:rsid w:val="009B40D7"/>
    <w:rsid w:val="009B46D8"/>
    <w:rsid w:val="009C670C"/>
    <w:rsid w:val="009F443F"/>
    <w:rsid w:val="00A07CA2"/>
    <w:rsid w:val="00A10C19"/>
    <w:rsid w:val="00A46436"/>
    <w:rsid w:val="00A652D8"/>
    <w:rsid w:val="00AA1A7A"/>
    <w:rsid w:val="00AA6B6E"/>
    <w:rsid w:val="00AD2599"/>
    <w:rsid w:val="00AD6ECD"/>
    <w:rsid w:val="00AF210C"/>
    <w:rsid w:val="00B24B41"/>
    <w:rsid w:val="00B32873"/>
    <w:rsid w:val="00B659E8"/>
    <w:rsid w:val="00B82540"/>
    <w:rsid w:val="00B95AC7"/>
    <w:rsid w:val="00B95B20"/>
    <w:rsid w:val="00BB72D3"/>
    <w:rsid w:val="00BC0D22"/>
    <w:rsid w:val="00BE111B"/>
    <w:rsid w:val="00BE33FF"/>
    <w:rsid w:val="00C2016D"/>
    <w:rsid w:val="00C23D31"/>
    <w:rsid w:val="00C326EC"/>
    <w:rsid w:val="00C3711F"/>
    <w:rsid w:val="00C632A6"/>
    <w:rsid w:val="00C669C1"/>
    <w:rsid w:val="00C81C0A"/>
    <w:rsid w:val="00CA01EF"/>
    <w:rsid w:val="00CA147A"/>
    <w:rsid w:val="00CF37F4"/>
    <w:rsid w:val="00D24D2F"/>
    <w:rsid w:val="00D254D4"/>
    <w:rsid w:val="00D278CB"/>
    <w:rsid w:val="00D72129"/>
    <w:rsid w:val="00D97782"/>
    <w:rsid w:val="00DA4636"/>
    <w:rsid w:val="00E23AF8"/>
    <w:rsid w:val="00E26872"/>
    <w:rsid w:val="00E368BA"/>
    <w:rsid w:val="00E42F4D"/>
    <w:rsid w:val="00E50D20"/>
    <w:rsid w:val="00E60C19"/>
    <w:rsid w:val="00E67B91"/>
    <w:rsid w:val="00E96356"/>
    <w:rsid w:val="00EA028A"/>
    <w:rsid w:val="00EA5B1A"/>
    <w:rsid w:val="00ED4C16"/>
    <w:rsid w:val="00F36B85"/>
    <w:rsid w:val="00F42DDD"/>
    <w:rsid w:val="00F44208"/>
    <w:rsid w:val="00F46E60"/>
    <w:rsid w:val="00F65B43"/>
    <w:rsid w:val="00F73514"/>
    <w:rsid w:val="00F82537"/>
    <w:rsid w:val="00F83779"/>
    <w:rsid w:val="00F85237"/>
    <w:rsid w:val="00F97AB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C3FE2"/>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Naslov1Char" w:type="character">
    <w:name w:val="Naslov 1 Char"/>
    <w:basedOn w:val="Zadanifontodlomka"/>
    <w:link w:val="Naslov1"/>
    <w:rsid w:val="003C3FE2"/>
    <w:rPr>
      <w:b/>
      <w:bCs/>
      <w:sz w:val="28"/>
      <w:szCs w:val="24"/>
    </w:rPr>
  </w:style>
  <w:style w:styleId="Tekstrezerviranogmjesta" w:type="character">
    <w:name w:val="Placeholder Text"/>
    <w:basedOn w:val="Zadanifontodlomka"/>
    <w:uiPriority w:val="99"/>
    <w:semiHidden/>
    <w:rsid w:val="0096287D"/>
    <w:rPr>
      <w:color w:val="808080"/>
      <w:bdr w:space="0" w:sz="0" w:color="auto" w:val="none"/>
      <w:shd w:fill="auto" w:color="auto" w:val="clear"/>
    </w:rPr>
  </w:style>
  <w:style w:customStyle="true" w:styleId="eSPISCCParagraphDefaultFont" w:type="character">
    <w:name w:val="eSPIS_CC_Paragraph Default Font"/>
    <w:basedOn w:val="Zadanifontodlomka"/>
    <w:rsid w:val="009628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287D"/>
    <w:rPr>
      <w:bdr w:space="0" w:sz="0" w:color="auto" w:val="none"/>
      <w:shd w:fill="FFFFCC" w:color="auto" w:val="clear"/>
      <w:lang w:val="hr-HR"/>
    </w:rPr>
  </w:style>
  <w:style w:customStyle="true" w:styleId="PozadinaSvijetloCrvena" w:type="character">
    <w:name w:val="Pozadina_SvijetloCrvena"/>
    <w:basedOn w:val="eSPISCCParagraphDefaultFont"/>
    <w:rsid w:val="009628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28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C3FE2"/>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Naslov1Char" w:type="character">
    <w:name w:val="Naslov 1 Char"/>
    <w:basedOn w:val="Zadanifontodlomka"/>
    <w:link w:val="Naslov1"/>
    <w:rsid w:val="003C3FE2"/>
    <w:rPr>
      <w:b/>
      <w:bCs/>
      <w:sz w:val="28"/>
      <w:szCs w:val="24"/>
    </w:rPr>
  </w:style>
  <w:style w:styleId="Tekstrezerviranogmjesta" w:type="character">
    <w:name w:val="Placeholder Text"/>
    <w:basedOn w:val="Zadanifontodlomka"/>
    <w:uiPriority w:val="99"/>
    <w:semiHidden/>
    <w:rsid w:val="0096287D"/>
    <w:rPr>
      <w:color w:val="808080"/>
      <w:bdr w:color="auto" w:space="0" w:sz="0" w:val="none"/>
      <w:shd w:color="auto" w:fill="auto" w:val="clear"/>
    </w:rPr>
  </w:style>
  <w:style w:customStyle="1" w:styleId="eSPISCCParagraphDefaultFont" w:type="character">
    <w:name w:val="eSPIS_CC_Paragraph Default Font"/>
    <w:basedOn w:val="Zadanifontodlomka"/>
    <w:rsid w:val="009628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87D"/>
    <w:rPr>
      <w:bdr w:color="auto" w:space="0" w:sz="0" w:val="none"/>
      <w:shd w:color="auto" w:fill="FFFFCC" w:val="clear"/>
      <w:lang w:val="hr-HR"/>
    </w:rPr>
  </w:style>
  <w:style w:customStyle="1" w:styleId="PozadinaSvijetloCrvena" w:type="character">
    <w:name w:val="Pozadina_SvijetloCrvena"/>
    <w:basedOn w:val="eSPISCCParagraphDefaultFont"/>
    <w:rsid w:val="009628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8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St-502/2016</izvorni_sadrzaj>
    <derivirana_varijabla naziv="DomainObject.Predmet.OznakaBroj_1">St-502/2016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KULEN ŠOKAC za proizvodnju, trgovinu i usluge</izvorni_sadrzaj>
    <derivirana_varijabla naziv="DomainObject.Predmet.ProtustrankaFormated_1">  POLJOPRIVREDNA ZADRUGA KULEN ŠOKAC za proizvodnju, trgovinu i usluge</derivirana_varijabla>
  </DomainObject.Predmet.ProtustrankaFormated>
  <DomainObject.Predmet.ProtustrankaFormatedOIB>
    <izvorni_sadrzaj>  POLJOPRIVREDNA ZADRUGA KULEN ŠOKAC za proizvodnju, trgovinu i usluge, OIB 98902559755</izvorni_sadrzaj>
    <derivirana_varijabla naziv="DomainObject.Predmet.ProtustrankaFormatedOIB_1">  POLJOPRIVREDNA ZADRUGA KULEN ŠOKAC za proizvodnju, trgovinu i usluge, OIB 98902559755</derivirana_varijabla>
  </DomainObject.Predmet.ProtustrankaFormatedOIB>
  <DomainObject.Predmet.ProtustrankaFormatedWithAdress>
    <izvorni_sadrzaj> POLJOPRIVREDNA ZADRUGA KULEN ŠOKAC za proizvodnju, trgovinu i usluge, Soljanska bb , 32260 Drenovci</izvorni_sadrzaj>
    <derivirana_varijabla naziv="DomainObject.Predmet.ProtustrankaFormatedWithAdress_1"> POLJOPRIVREDNA ZADRUGA KULEN ŠOKAC za proizvodnju, trgovinu i usluge, Soljanska bb , 32260 Drenovci</derivirana_varijabla>
  </DomainObject.Predmet.ProtustrankaFormatedWithAdress>
  <DomainObject.Predmet.ProtustrankaFormatedWithAdressOIB>
    <izvorni_sadrzaj> POLJOPRIVREDNA ZADRUGA KULEN ŠOKAC za proizvodnju, trgovinu i usluge, OIB 98902559755, Soljanska bb , 32260 Drenovci</izvorni_sadrzaj>
    <derivirana_varijabla naziv="DomainObject.Predmet.ProtustrankaFormatedWithAdressOIB_1"> POLJOPRIVREDNA ZADRUGA KULEN ŠOKAC za proizvodnju, trgovinu i usluge, OIB 98902559755, Soljanska bb , 32260 Drenovci</derivirana_varijabla>
  </DomainObject.Predmet.ProtustrankaFormatedWithAdressOIB>
  <DomainObject.Predmet.ProtustrankaWithAdress>
    <izvorni_sadrzaj>POLJOPRIVREDNA ZADRUGA KULEN ŠOKAC za proizvodnju, trgovinu i usluge Soljanska bb , 32260 Drenovci</izvorni_sadrzaj>
    <derivirana_varijabla naziv="DomainObject.Predmet.ProtustrankaWithAdress_1">POLJOPRIVREDNA ZADRUGA KULEN ŠOKAC za proizvodnju, trgovinu i usluge Soljanska bb , 32260 Drenovci</derivirana_varijabla>
  </DomainObject.Predmet.ProtustrankaWithAdress>
  <DomainObject.Predmet.ProtustrankaWithAdressOIB>
    <izvorni_sadrzaj>POLJOPRIVREDNA ZADRUGA KULEN ŠOKAC za proizvodnju, trgovinu i usluge, OIB 98902559755, Soljanska bb , 32260 Drenovci</izvorni_sadrzaj>
    <derivirana_varijabla naziv="DomainObject.Predmet.ProtustrankaWithAdressOIB_1">POLJOPRIVREDNA ZADRUGA KULEN ŠOKAC za proizvodnju, trgovinu i usluge, OIB 98902559755, Soljanska bb , 32260 Drenovci</derivirana_varijabla>
  </DomainObject.Predmet.ProtustrankaWithAdressOIB>
  <DomainObject.Predmet.ProtustrankaNazivFormated>
    <izvorni_sadrzaj>POLJOPRIVREDNA ZADRUGA KULEN ŠOKAC za proizvodnju, trgovinu i usluge</izvorni_sadrzaj>
    <derivirana_varijabla naziv="DomainObject.Predmet.ProtustrankaNazivFormated_1">POLJOPRIVREDNA ZADRUGA KULEN ŠOKAC za proizvodnju, trgovinu i usluge</derivirana_varijabla>
  </DomainObject.Predmet.ProtustrankaNazivFormated>
  <DomainObject.Predmet.ProtustrankaNazivFormatedOIB>
    <izvorni_sadrzaj>POLJOPRIVREDNA ZADRUGA KULEN ŠOKAC za proizvodnju, trgovinu i usluge, OIB 98902559755</izvorni_sadrzaj>
    <derivirana_varijabla naziv="DomainObject.Predmet.ProtustrankaNazivFormatedOIB_1">POLJOPRIVREDNA ZADRUGA KULEN ŠOKAC za proizvodnju, trgovinu i usluge, OIB 98902559755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RH MR PU PODRUČNI URED SLAVONIJE I BARANJE POREZNO MJESTO VUKOVAR</izvorni_sadrzaj>
    <derivirana_varijabla naziv="DomainObject.Predmet.StrankaFormated_1">  ERSTE&amp;STEIERMÄRKISCHE BANKA dioničko društvo; RH MR PU PODRUČNI URED SLAVONIJE I BARANJE POREZNO MJESTO VUKOVAR</derivirana_varijabla>
  </DomainObject.Predmet.StrankaFormated>
  <DomainObject.Predmet.StrankaFormatedOIB>
    <izvorni_sadrzaj>  ERSTE&amp;STEIERMÄRKISCHE BANKA dioničko društvo, OIB 23057039320; RH MR PU PODRUČNI URED SLAVONIJE I BARANJE POREZNO MJESTO VUKOVAR, OIB 18683136487</izvorni_sadrzaj>
    <derivirana_varijabla naziv="DomainObject.Predmet.StrankaFormatedOIB_1">  ERSTE&amp;STEIERMÄRKISCHE BANKA dioničko društvo, OIB 23057039320; RH MR PU PODRUČNI URED SLAVONIJE I BARANJE POREZNO MJESTO VUKOVAR, OIB 18683136487</derivirana_varijabla>
  </DomainObject.Predmet.StrankaFormatedOIB>
  <DomainObject.Predmet.StrankaFormatedWithAdress>
    <izvorni_sadrzaj> ERSTE&amp;STEIERMÄRKISCHE BANKA dioničko društvo, Jadranski Trg 3/a, 51000 Rijeka; RH MR PU PODRUČNI URED SLAVONIJE I BARANJE POREZNO MJESTO VUKOVAR</izvorni_sadrzaj>
    <derivirana_varijabla naziv="DomainObject.Predmet.StrankaFormatedWithAdress_1"> ERSTE&amp;STEIERMÄRKISCHE BANKA dioničko društvo, Jadranski Trg 3/a, 51000 Rijeka; RH MR PU PODRUČNI URED SLAVONIJE I BARANJE POREZNO MJESTO VUKOVAR</derivirana_varijabla>
  </DomainObject.Predmet.StrankaFormatedWithAdress>
  <DomainObject.Predmet.StrankaFormatedWithAdressOIB>
    <izvorni_sadrzaj> ERSTE&amp;STEIERMÄRKISCHE BANKA dioničko društvo, OIB 23057039320, Jadranski Trg 3/a, 51000 Rijeka; RH MR PU PODRUČNI URED SLAVONIJE I BARANJE POREZNO MJESTO VUKOVAR, OIB 18683136487</izvorni_sadrzaj>
    <derivirana_varijabla naziv="DomainObject.Predmet.StrankaFormatedWithAdressOIB_1"> ERSTE&amp;STEIERMÄRKISCHE BANKA dioničko društvo, OIB 23057039320, Jadranski Trg 3/a, 51000 Rijeka; RH MR PU PODRUČNI URED SLAVONIJE I BARANJE POREZNO MJESTO VUKOVAR, OIB 18683136487</derivirana_varijabla>
  </DomainObject.Predmet.StrankaFormatedWithAdressOIB>
  <DomainObject.Predmet.StrankaWithAdress>
    <izvorni_sadrzaj>ERSTE&amp;STEIERMÄRKISCHE BANKA dioničko društvo Jadranski Trg 3/a,51000 Rijeka,RH MR PU PODRUČNI URED SLAVONIJE I BARANJE POREZNO MJESTO VUKOVAR </izvorni_sadrzaj>
    <derivirana_varijabla naziv="DomainObject.Predmet.StrankaWithAdress_1">ERSTE&amp;STEIERMÄRKISCHE BANKA dioničko društvo Jadranski Trg 3/a,51000 Rijeka,RH MR PU PODRUČNI URED SLAVONIJE I BARANJE POREZNO MJESTO VUKOVAR </derivirana_varijabla>
  </DomainObject.Predmet.StrankaWithAdress>
  <DomainObject.Predmet.StrankaWithAdressOIB>
    <izvorni_sadrzaj>ERSTE&amp;STEIERMÄRKISCHE BANKA dioničko društvo, OIB 23057039320, Jadranski Trg 3/a,51000 Rijeka,RH MR PU PODRUČNI URED SLAVONIJE I BARANJE POREZNO MJESTO VUKOVAR, OIB 18683136487</izvorni_sadrzaj>
    <derivirana_varijabla naziv="DomainObject.Predmet.StrankaWithAdressOIB_1">ERSTE&amp;STEIERMÄRKISCHE BANKA dioničko društvo, OIB 23057039320, Jadranski Trg 3/a,51000 Rijeka,RH MR PU PODRUČNI URED SLAVONIJE I BARANJE POREZNO MJESTO VUKOVAR, OIB 18683136487</derivirana_varijabla>
  </DomainObject.Predmet.StrankaWithAdressOIB>
  <DomainObject.Predmet.StrankaNazivFormated>
    <izvorni_sadrzaj>ERSTE&amp;STEIERMÄRKISCHE BANKA dioničko društvo,RH MR PU PODRUČNI URED SLAVONIJE I BARANJE POREZNO MJESTO VUKOVAR</izvorni_sadrzaj>
    <derivirana_varijabla naziv="DomainObject.Predmet.StrankaNazivFormated_1">ERSTE&amp;STEIERMÄRKISCHE BANKA dioničko društvo,RH MR PU PODRUČNI URED SLAVONIJE I BARANJE POREZNO MJESTO VUKOVAR</derivirana_varijabla>
  </DomainObject.Predmet.StrankaNazivFormated>
  <DomainObject.Predmet.StrankaNazivFormatedOIB>
    <izvorni_sadrzaj>ERSTE&amp;STEIERMÄRKISCHE BANKA dioničko društvo, OIB 23057039320,RH MR PU PODRUČNI URED SLAVONIJE I BARANJE POREZNO MJESTO VUKOVAR, OIB 18683136487</izvorni_sadrzaj>
    <derivirana_varijabla naziv="DomainObject.Predmet.StrankaNazivFormatedOIB_1">ERSTE&amp;STEIERMÄRKISCHE BANKA dioničko društvo, OIB 23057039320,RH MR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ERSTE&amp;STEIERMÄRKISCHE BANKA dioničko društvo</item>
      <item>RH MR PU PODRUČNI URED SLAVONIJE I BARANJE POREZNO MJESTO VUKOVAR</item>
    </izvorni_sadrzaj>
    <derivirana_varijabla naziv="DomainObject.Predmet.StrankaListFormated_1">
      <item>ERSTE&amp;STEIERMÄRKISCHE BANKA dioničko društvo</item>
      <item>RH MR PU PODRUČNI URED SLAVONIJE I BARANJE POREZNO MJESTO VUKOVAR</item>
    </derivirana_varijabla>
  </DomainObject.Predmet.StrankaListFormated>
  <DomainObject.Predmet.StrankaListFormatedOIB>
    <izvorni_sadrzaj>
      <item>ERSTE&amp;STEIERMÄRKISCHE BANKA dioničko društvo, OIB 23057039320</item>
      <item>RH MR PU PODRUČNI URED SLAVONIJE I BARANJE POREZNO MJESTO VUKOVAR, OIB 18683136487</item>
    </izvorni_sadrzaj>
    <derivirana_varijabla naziv="DomainObject.Predmet.StrankaListFormatedOIB_1">
      <item>ERSTE&amp;STEIERMÄRKISCHE BANKA dioničko društvo, OIB 23057039320</item>
      <item>RH MR PU PODRUČNI URED SLAVONIJE I BARANJE POREZNO MJESTO VUKOVAR, OIB 18683136487</item>
    </derivirana_varijabla>
  </DomainObject.Predmet.StrankaListFormatedOIB>
  <DomainObject.Predmet.StrankaListFormatedWithAdress>
    <izvorni_sadrzaj>
      <item>ERSTE&amp;STEIERMÄRKISCHE BANKA dioničko društvo, Jadranski Trg 3/a, 51000 Rijeka</item>
      <item>RH MR PU PODRUČNI URED SLAVONIJE I BARANJE POREZNO MJESTO VUKOVAR</item>
    </izvorni_sadrzaj>
    <derivirana_varijabla naziv="DomainObject.Predmet.StrankaListFormatedWithAdress_1">
      <item>ERSTE&amp;STEIERMÄRKISCHE BANKA dioničko društvo, Jadranski Trg 3/a, 51000 Rijeka</item>
      <item>RH MR PU PODRUČNI URED SLAVONIJE I BARANJE POREZNO MJESTO VUKOVAR</item>
    </derivirana_varijabla>
  </DomainObject.Predmet.StrankaListFormatedWithAdress>
  <DomainObject.Predmet.StrankaListFormatedWithAdressOIB>
    <izvorni_sadrzaj>
      <item>ERSTE&amp;STEIERMÄRKISCHE BANKA dioničko društvo, OIB 23057039320, Jadranski Trg 3/a, 51000 Rijeka</item>
      <item>RH MR PU PODRUČNI URED SLAVONIJE I BARANJE POREZNO MJESTO VUKOVAR, OIB 18683136487</item>
    </izvorni_sadrzaj>
    <derivirana_varijabla naziv="DomainObject.Predmet.StrankaListFormatedWithAdressOIB_1">
      <item>ERSTE&amp;STEIERMÄRKISCHE BANKA dioničko društvo, OIB 23057039320, Jadranski Trg 3/a, 51000 Rijeka</item>
      <item>RH MR PU PODRUČNI URED SLAVONIJE I BARANJE POREZNO MJESTO VUKOVAR, OIB 18683136487</item>
    </derivirana_varijabla>
  </DomainObject.Predmet.StrankaListFormatedWithAdressOIB>
  <DomainObject.Predmet.StrankaListNazivFormated>
    <izvorni_sadrzaj>
      <item>ERSTE&amp;STEIERMÄRKISCHE BANKA dioničko društvo</item>
      <item>RH MR PU PODRUČNI URED SLAVONIJE I BARANJE POREZNO MJESTO VUKOVAR</item>
    </izvorni_sadrzaj>
    <derivirana_varijabla naziv="DomainObject.Predmet.StrankaListNazivFormated_1">
      <item>ERSTE&amp;STEIERMÄRKISCHE BANKA dioničko društvo</item>
      <item>RH MR PU PODRUČNI URED SLAVONIJE I BARANJE POREZNO MJESTO VUKOVAR</item>
    </derivirana_varijabla>
  </DomainObject.Predmet.StrankaListNazivFormated>
  <DomainObject.Predmet.StrankaListNazivFormatedOIB>
    <izvorni_sadrzaj>
      <item>ERSTE&amp;STEIERMÄRKISCHE BANKA dioničko društvo, OIB 23057039320</item>
      <item>RH MR PU PODRUČNI URED SLAVONIJE I BARANJE POREZNO MJESTO VUKOVAR, OIB 18683136487</item>
    </izvorni_sadrzaj>
    <derivirana_varijabla naziv="DomainObject.Predmet.StrankaListNazivFormatedOIB_1">
      <item>ERSTE&amp;STEIERMÄRKISCHE BANKA dioničko društvo, OIB 23057039320</item>
      <item>RH MR PU PODRUČNI URED SLAVONIJE I BARANJE POREZNO MJESTO VUKOVAR, OIB 18683136487</item>
    </derivirana_varijabla>
  </DomainObject.Predmet.StrankaListNazivFormatedOIB>
  <DomainObject.Predmet.ProtuStrankaListFormated>
    <izvorni_sadrzaj>
      <item>POLJOPRIVREDNA ZADRUGA KULEN ŠOKAC za proizvodnju, trgovinu i usluge</item>
    </izvorni_sadrzaj>
    <derivirana_varijabla naziv="DomainObject.Predmet.ProtuStrankaListFormated_1">
      <item>POLJOPRIVREDNA ZADRUGA KULEN ŠOKAC za proizvodnju, trgovinu i usluge</item>
    </derivirana_varijabla>
  </DomainObject.Predmet.ProtuStrankaListFormated>
  <DomainObject.Predmet.ProtuStrankaListFormatedOIB>
    <izvorni_sadrzaj>
      <item>POLJOPRIVREDNA ZADRUGA KULEN ŠOKAC za proizvodnju, trgovinu i usluge, OIB 98902559755</item>
    </izvorni_sadrzaj>
    <derivirana_varijabla naziv="DomainObject.Predmet.ProtuStrankaListFormatedOIB_1">
      <item>POLJOPRIVREDNA ZADRUGA KULEN ŠOKAC za proizvodnju, trgovinu i usluge, OIB 98902559755</item>
    </derivirana_varijabla>
  </DomainObject.Predmet.ProtuStrankaListFormatedOIB>
  <DomainObject.Predmet.ProtuStrankaListFormatedWithAdress>
    <izvorni_sadrzaj>
      <item>POLJOPRIVREDNA ZADRUGA KULEN ŠOKAC za proizvodnju, trgovinu i usluge, Soljanska bb , 32260 Drenovci</item>
    </izvorni_sadrzaj>
    <derivirana_varijabla naziv="DomainObject.Predmet.ProtuStrankaListFormatedWithAdress_1">
      <item>POLJOPRIVREDNA ZADRUGA KULEN ŠOKAC za proizvodnju, trgovinu i usluge, Soljanska bb , 32260 Drenovci</item>
    </derivirana_varijabla>
  </DomainObject.Predmet.ProtuStrankaListFormatedWithAdress>
  <DomainObject.Predmet.ProtuStrankaListFormatedWithAdressOIB>
    <izvorni_sadrzaj>
      <item>POLJOPRIVREDNA ZADRUGA KULEN ŠOKAC za proizvodnju, trgovinu i usluge, OIB 98902559755, Soljanska bb , 32260 Drenovci</item>
    </izvorni_sadrzaj>
    <derivirana_varijabla naziv="DomainObject.Predmet.ProtuStrankaListFormatedWithAdressOIB_1">
      <item>POLJOPRIVREDNA ZADRUGA KULEN ŠOKAC za proizvodnju, trgovinu i usluge, OIB 98902559755, Soljanska bb , 32260 Drenovci</item>
    </derivirana_varijabla>
  </DomainObject.Predmet.ProtuStrankaListFormatedWithAdressOIB>
  <DomainObject.Predmet.ProtuStrankaListNazivFormated>
    <izvorni_sadrzaj>
      <item>POLJOPRIVREDNA ZADRUGA KULEN ŠOKAC za proizvodnju, trgovinu i usluge</item>
    </izvorni_sadrzaj>
    <derivirana_varijabla naziv="DomainObject.Predmet.ProtuStrankaListNazivFormated_1">
      <item>POLJOPRIVREDNA ZADRUGA KULEN ŠOKAC za proizvodnju, trgovinu i usluge</item>
    </derivirana_varijabla>
  </DomainObject.Predmet.ProtuStrankaListNazivFormated>
  <DomainObject.Predmet.ProtuStrankaListNazivFormatedOIB>
    <izvorni_sadrzaj>
      <item>POLJOPRIVREDNA ZADRUGA KULEN ŠOKAC za proizvodnju, trgovinu i usluge, OIB 98902559755</item>
    </izvorni_sadrzaj>
    <derivirana_varijabla naziv="DomainObject.Predmet.ProtuStrankaListNazivFormatedOIB_1">
      <item>POLJOPRIVREDNA ZADRUGA KULEN ŠOKAC za proizvodnju, trgovinu i usluge, OIB 98902559755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ERSTE&amp;STEIERMÄRKISCHE BANKA dioničko društvo i dr.</izvorni_sadrzaj>
    <derivirana_varijabla naziv="DomainObject.Predmet.StrankaIDrugi_1">ERSTE&amp;STEIERMÄRKISCHE BANKA dioničko društvo i dr.</derivirana_varijabla>
  </DomainObject.Predmet.StrankaIDrugi>
  <DomainObject.Predmet.ProtustrankaIDrugi>
    <izvorni_sadrzaj>POLJOPRIVREDNA ZADRUGA KULEN ŠOKAC za proizvodnju, trgovinu i usluge</izvorni_sadrzaj>
    <derivirana_varijabla naziv="DomainObject.Predmet.ProtustrankaIDrugi_1">POLJOPRIVREDNA ZADRUGA KULEN ŠOKAC za proizvodnju, trgovinu i usluge</derivirana_varijabla>
  </DomainObject.Predmet.ProtustrankaIDrugi>
  <DomainObject.Predmet.StrankaIDrugiAdressOIB>
    <izvorni_sadrzaj>ERSTE&amp;STEIERMÄRKISCHE BANKA dioničko društvo, OIB 23057039320, Jadranski Trg 3/a, 51000 Rijeka i dr.</izvorni_sadrzaj>
    <derivirana_varijabla naziv="DomainObject.Predmet.StrankaIDrugiAdressOIB_1">ERSTE&amp;STEIERMÄRKISCHE BANKA dioničko društvo, OIB 23057039320, Jadranski Trg 3/a, 51000 Rijeka i dr.</derivirana_varijabla>
  </DomainObject.Predmet.StrankaIDrugiAdressOIB>
  <DomainObject.Predmet.ProtustrankaIDrugiAdressOIB>
    <izvorni_sadrzaj>POLJOPRIVREDNA ZADRUGA KULEN ŠOKAC za proizvodnju, trgovinu i usluge, OIB 98902559755, Soljanska bb , 32260 Drenovci</izvorni_sadrzaj>
    <derivirana_varijabla naziv="DomainObject.Predmet.ProtustrankaIDrugiAdressOIB_1">POLJOPRIVREDNA ZADRUGA KULEN ŠOKAC za proizvodnju, trgovinu i usluge, OIB 98902559755, Soljanska bb , 32260 Drenovci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KULEN ŠOKAC za proizvodnju, trgovinu i usluge</item>
      <item>ERSTE&amp;STEIERMÄRKISCHE BANKA dioničko društvo</item>
      <item>RH MR PU PODRUČNI URED SLAVONIJE I BARANJE POREZNO MJESTO VUKOVAR</item>
    </izvorni_sadrzaj>
    <derivirana_varijabla naziv="DomainObject.Predmet.SudioniciListNaziv_1">
      <item>POLJOPRIVREDNA ZADRUGA KULEN ŠOKAC za proizvodnju, trgovinu i usluge</item>
      <item>ERSTE&amp;STEIERMÄRKISCHE BANKA dioničko društvo</item>
      <item>RH MR PU PODRUČNI URED SLAVONIJE I BARANJE POREZNO MJESTO VUKOVAR</item>
    </derivirana_varijabla>
  </DomainObject.Predmet.SudioniciListNaziv>
  <DomainObject.Predmet.SudioniciListAdressOIB>
    <izvorni_sadrzaj>
      <item>POLJOPRIVREDNA ZADRUGA KULEN ŠOKAC za proizvodnju, trgovinu i usluge, OIB 98902559755, Soljanska bb ,32260 Drenovci</item>
      <item>ERSTE&amp;STEIERMÄRKISCHE BANKA dioničko društvo, OIB 23057039320, Jadranski Trg 3/a,51000 Rijeka</item>
      <item>RH MR PU PODRUČNI URED SLAVONIJE I BARANJE POREZNO MJESTO VUKOVAR, OIB 18683136487</item>
    </izvorni_sadrzaj>
    <derivirana_varijabla naziv="DomainObject.Predmet.SudioniciListAdressOIB_1">
      <item>POLJOPRIVREDNA ZADRUGA KULEN ŠOKAC za proizvodnju, trgovinu i usluge, OIB 98902559755, Soljanska bb ,32260 Drenovci</item>
      <item>ERSTE&amp;STEIERMÄRKISCHE BANKA dioničko društvo, OIB 23057039320, Jadranski Trg 3/a,51000 Rijeka</item>
      <item>RH MR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98902559755</item>
      <item>, OIB 23057039320</item>
      <item>, OIB 18683136487</item>
    </izvorni_sadrzaj>
    <derivirana_varijabla naziv="DomainObject.Predmet.SudioniciListNazivOIB_1">
      <item>, OIB 98902559755</item>
      <item>, OIB 23057039320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9B44B6-1A89-4439-9F37-EFB736638D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1233</properties:Words>
  <properties:Characters>6665</properties:Characters>
  <properties:Lines>192</properties:Lines>
  <properties:Paragraphs>60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2018-04-10T06:58:00Z</dcterms:created>
  <dc:creator>Korisnik</dc:creator>
  <cp:lastModifiedBy>Maja Kocijan</cp:lastModifiedBy>
  <cp:lastPrinted>2018-04-10T07:18:00Z</cp:lastPrinted>
  <dcterms:modified xmlns:xsi="http://www.w3.org/2001/XMLSchema-instance" xsi:type="dcterms:W3CDTF">2018-04-10T07:20:00Z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4</vt:i4>
  </prop:property>
</prop:Properties>
</file>