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e5ac" w14:paraId="326e5ac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2D2D2A">
        <w:t>5</w:t>
      </w:r>
      <w:r>
        <w:t xml:space="preserve">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DA3079" w:rsidR="00CE19B5" w:rsidRPr="00CE19B5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dužnika </w:t>
      </w:r>
      <w:r w:rsidR="00DA3079" w:rsidRPr="00DA3079">
        <w:t>PROJEKT PAJCI d.o.o. u stečaju Poreč, Partizanska 13, OIB: 95190401106</w:t>
      </w:r>
      <w:r w:rsidR="00CE19B5">
        <w:t xml:space="preserve">, </w:t>
      </w:r>
      <w:r>
        <w:t>označenih kao</w:t>
      </w:r>
      <w:r w:rsidR="00DA3079">
        <w:t xml:space="preserve"> </w:t>
      </w:r>
      <w:r w:rsidR="00DA3079" w:rsidRPr="00CC7A3F">
        <w:t xml:space="preserve">k.č.br. 7669/2, 7670/1 i 7670/5, sve k.o. </w:t>
      </w:r>
      <w:proofErr w:type="spellStart"/>
      <w:r w:rsidR="00DA3079" w:rsidRPr="00CC7A3F">
        <w:t>Tinjan</w:t>
      </w:r>
      <w:proofErr w:type="spellEnd"/>
    </w:p>
    <w:p w:rsidRDefault="00CE19B5" w:rsidP="00CE19B5" w:rsidR="00CE19B5" w:rsidRPr="00CE19B5"/>
    <w:p w:rsidRDefault="002D2D2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za dan </w:t>
      </w:r>
      <w:r w:rsidR="00DA3079">
        <w:rPr>
          <w:b/>
        </w:rPr>
        <w:t>26</w:t>
      </w:r>
      <w:r w:rsidR="004E6E0A" w:rsidRPr="00CE19B5">
        <w:rPr>
          <w:b/>
        </w:rPr>
        <w:t xml:space="preserve">. </w:t>
      </w:r>
      <w:r w:rsidR="00CE19B5">
        <w:rPr>
          <w:b/>
        </w:rPr>
        <w:t>svibnja</w:t>
      </w:r>
      <w:r w:rsidR="004E6E0A" w:rsidRPr="00CE19B5">
        <w:rPr>
          <w:b/>
        </w:rPr>
        <w:t xml:space="preserve"> 2017. u </w:t>
      </w:r>
      <w:r w:rsidR="00CE19B5">
        <w:rPr>
          <w:b/>
        </w:rPr>
        <w:t>12</w:t>
      </w:r>
      <w:r w:rsidR="004E6E0A" w:rsidRPr="00CE19B5">
        <w:rPr>
          <w:b/>
        </w:rPr>
        <w:t>:</w:t>
      </w:r>
      <w:r w:rsidR="00CE19B5">
        <w:rPr>
          <w:b/>
        </w:rPr>
        <w:t>0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</w:t>
      </w:r>
      <w:proofErr w:type="spellStart"/>
      <w:r w:rsidRPr="00CE19B5">
        <w:rPr>
          <w:b/>
        </w:rPr>
        <w:t>Dršćevka</w:t>
      </w:r>
      <w:proofErr w:type="spellEnd"/>
      <w:r w:rsidRPr="00CE19B5">
        <w:rPr>
          <w:b/>
        </w:rPr>
        <w:t xml:space="preserve">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DA3079">
        <w:t>Pazinu, 31</w:t>
      </w:r>
      <w:r>
        <w:t xml:space="preserve">. </w:t>
      </w:r>
      <w:r w:rsidR="00CE19B5">
        <w:t>ožujka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B675CD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DA3079" w:rsidP="00DA3079" w:rsidR="00DA3079">
      <w:r>
        <w:t>- Stečajni upravitelj Gordan Blagojević iz Rijeke, Markovići 21</w:t>
      </w:r>
    </w:p>
    <w:p w:rsidRDefault="00DA3079" w:rsidP="00DA3079" w:rsidR="00DA3079">
      <w:r>
        <w:t>- Republika Hrvatska, Ministarstvo Financija, Porezna uprava, po ŽDO Pula</w:t>
      </w:r>
    </w:p>
    <w:p w:rsidRDefault="00DA3079" w:rsidP="00DA3079" w:rsidR="00DA3079">
      <w:r>
        <w:t xml:space="preserve">- </w:t>
      </w:r>
      <w:proofErr w:type="spellStart"/>
      <w:r>
        <w:t>Kermas</w:t>
      </w:r>
      <w:proofErr w:type="spellEnd"/>
      <w:r>
        <w:t xml:space="preserve"> ulaganja d.o.o. Pula, </w:t>
      </w:r>
      <w:proofErr w:type="spellStart"/>
      <w:r>
        <w:t>Dobrilina</w:t>
      </w:r>
      <w:proofErr w:type="spellEnd"/>
      <w:r>
        <w:t xml:space="preserve"> 9 </w:t>
      </w:r>
    </w:p>
    <w:p w:rsidRDefault="00DA3079" w:rsidP="00DA3079" w:rsidR="005C78AE">
      <w:r>
        <w:t xml:space="preserve">- </w:t>
      </w:r>
      <w:proofErr w:type="spellStart"/>
      <w:r>
        <w:t>Kermas</w:t>
      </w:r>
      <w:proofErr w:type="spellEnd"/>
      <w:r>
        <w:t xml:space="preserve"> holding </w:t>
      </w:r>
      <w:proofErr w:type="spellStart"/>
      <w:r>
        <w:t>limited</w:t>
      </w:r>
      <w:proofErr w:type="spellEnd"/>
      <w:r>
        <w:t xml:space="preserve">, OIB: 43896993551, Malta, </w:t>
      </w:r>
      <w:proofErr w:type="spellStart"/>
      <w:r>
        <w:t>Floriana</w:t>
      </w:r>
      <w:proofErr w:type="spellEnd"/>
      <w:r>
        <w:t xml:space="preserve"> </w:t>
      </w:r>
      <w:proofErr w:type="spellStart"/>
      <w:r>
        <w:t>frn</w:t>
      </w:r>
      <w:proofErr w:type="spellEnd"/>
      <w:r>
        <w:t xml:space="preserve"> 1400, St.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, Europe centre, 2nd </w:t>
      </w:r>
      <w:proofErr w:type="spellStart"/>
      <w:r>
        <w:t>floor</w:t>
      </w:r>
      <w:proofErr w:type="spellEnd"/>
    </w:p>
    <w:p w:rsidRDefault="00B675CD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FA" w:rsidR="009B7EFA">
      <w:r>
        <w:separator/>
      </w:r>
    </w:p>
  </w:endnote>
  <w:endnote w:id="0" w:type="continuationSeparator">
    <w:p w:rsidRDefault="009B7EFA" w:rsidR="009B7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FA" w:rsidR="009B7EFA">
      <w:r>
        <w:separator/>
      </w:r>
    </w:p>
  </w:footnote>
  <w:footnote w:id="0" w:type="continuationSeparator">
    <w:p w:rsidRDefault="009B7EFA" w:rsidR="009B7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75CD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0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proofErr w:type="spellStart"/>
    <w:r w:rsidRPr="005C78AE">
      <w:t>Posl</w:t>
    </w:r>
    <w:proofErr w:type="spellEnd"/>
    <w:r w:rsidRPr="005C78AE">
      <w:t>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proofErr w:type="spellStart"/>
    <w:r w:rsidR="00AE191E">
      <w:t>Posl</w:t>
    </w:r>
    <w:proofErr w:type="spellEnd"/>
    <w:r w:rsidR="00AE191E">
      <w:t>. br. 10 St-</w:t>
    </w:r>
    <w:r w:rsidR="00DA3079">
      <w:t>60</w:t>
    </w:r>
    <w:r w:rsidR="00CE19B5">
      <w:t>/1</w:t>
    </w:r>
    <w:r w:rsidR="00DA3079">
      <w:t>5-39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012AEA"/>
    <w:rsid w:val="001143BE"/>
    <w:rsid w:val="00157356"/>
    <w:rsid w:val="001A308E"/>
    <w:rsid w:val="002D2D2A"/>
    <w:rsid w:val="00340157"/>
    <w:rsid w:val="004E6E0A"/>
    <w:rsid w:val="00554328"/>
    <w:rsid w:val="005C78AE"/>
    <w:rsid w:val="008252D3"/>
    <w:rsid w:val="008F7114"/>
    <w:rsid w:val="00941660"/>
    <w:rsid w:val="00985388"/>
    <w:rsid w:val="009B7EFA"/>
    <w:rsid w:val="00A11B84"/>
    <w:rsid w:val="00A82D12"/>
    <w:rsid w:val="00AB384A"/>
    <w:rsid w:val="00AE191E"/>
    <w:rsid w:val="00B675CD"/>
    <w:rsid w:val="00BB79BC"/>
    <w:rsid w:val="00BD3560"/>
    <w:rsid w:val="00CE19B5"/>
    <w:rsid w:val="00D90BC2"/>
    <w:rsid w:val="00DA3079"/>
    <w:rsid w:val="00EA73CF"/>
    <w:rsid w:val="00F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633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2017-03-31T07:26:00Z</dcterms:created>
  <dc:creator>Jasmina Matika</dc:creator>
  <cp:lastModifiedBy>Sanja Lakošeljac</cp:lastModifiedBy>
  <cp:lastPrinted>2017-03-31T09:43:00Z</cp:lastPrinted>
  <dcterms:modified xmlns:xsi="http://www.w3.org/2001/XMLSchema-instance" xsi:type="dcterms:W3CDTF">2017-03-31T09:43:00Z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