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55f3" w14:paraId="0bf55f3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201E41" w:rsidP="00EF513E" w:rsidR="00031C9B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FASADA PRODUKT d.o.o. PAZIN, Pazin, Maretići 37/b, OIB: 65609718494</w:t>
      </w:r>
      <w:r w:rsidR="00557806">
        <w:t>,</w:t>
      </w:r>
    </w:p>
    <w:p w:rsidRDefault="00A6657F" w:rsidP="00EF513E" w:rsidR="00A6657F" w:rsidRPr="0000569A">
      <w:pPr>
        <w:ind w:firstLine="708"/>
        <w:jc w:val="both"/>
        <w:rPr>
          <w:szCs w:val="24"/>
          <w:lang w:val="hr-HR"/>
        </w:rPr>
      </w:pPr>
    </w:p>
    <w:p w:rsidRDefault="00557806" w:rsidP="00EF513E" w:rsidR="00EF513E" w:rsidRPr="0000569A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</w:t>
      </w:r>
      <w:r w:rsidR="00EF513E"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F62A74">
        <w:rPr>
          <w:lang w:val="sv-SE"/>
        </w:rPr>
        <w:t>Lin</w:t>
      </w:r>
      <w:r w:rsidR="0014232B">
        <w:rPr>
          <w:lang w:val="sv-SE"/>
        </w:rPr>
        <w:t>u Maretiću, Pazin, Maretići 37/b</w:t>
      </w:r>
      <w:r w:rsidR="00F62A74">
        <w:rPr>
          <w:lang w:val="sv-SE"/>
        </w:rPr>
        <w:t>, OIB: 85754580981</w:t>
      </w:r>
      <w:r w:rsidR="00D21B91">
        <w:rPr>
          <w:lang w:val="sv-SE"/>
        </w:rPr>
        <w:t xml:space="preserve"> i </w:t>
      </w:r>
      <w:r w:rsidR="00F62A74">
        <w:rPr>
          <w:lang w:val="sv-SE"/>
        </w:rPr>
        <w:t>Dariu</w:t>
      </w:r>
      <w:r w:rsidR="00D21B91">
        <w:rPr>
          <w:lang w:val="sv-SE"/>
        </w:rPr>
        <w:t xml:space="preserve"> </w:t>
      </w:r>
      <w:r w:rsidR="00F62A74">
        <w:rPr>
          <w:lang w:val="sv-SE"/>
        </w:rPr>
        <w:t>Maretiću</w:t>
      </w:r>
      <w:r w:rsidR="00D21B91">
        <w:rPr>
          <w:lang w:val="sv-SE"/>
        </w:rPr>
        <w:t>, P</w:t>
      </w:r>
      <w:r w:rsidR="00F62A74">
        <w:rPr>
          <w:lang w:val="sv-SE"/>
        </w:rPr>
        <w:t>azin</w:t>
      </w:r>
      <w:r w:rsidR="00D21B91">
        <w:rPr>
          <w:lang w:val="sv-SE"/>
        </w:rPr>
        <w:t xml:space="preserve">, </w:t>
      </w:r>
      <w:r w:rsidR="00F62A74">
        <w:rPr>
          <w:lang w:val="sv-SE"/>
        </w:rPr>
        <w:t>Maretići 37/a</w:t>
      </w:r>
      <w:r w:rsidR="00D21B91">
        <w:rPr>
          <w:lang w:val="sv-SE"/>
        </w:rPr>
        <w:t xml:space="preserve">, OIB: </w:t>
      </w:r>
      <w:r w:rsidR="0014232B">
        <w:rPr>
          <w:lang w:val="sv-SE"/>
        </w:rPr>
        <w:t>60186784482</w:t>
      </w:r>
      <w:r w:rsidR="0000569A">
        <w:rPr>
          <w:lang w:val="sv-SE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201E41">
        <w:t>FASADA PRODUKT d.o.o. PAZIN, Pazin, Maretići 37/b, OIB: 65609718494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201E41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1</w:t>
      </w:r>
      <w:r w:rsidR="009B24A4">
        <w:rPr>
          <w:szCs w:val="24"/>
          <w:u w:val="single"/>
          <w:lang w:val="hr-HR"/>
        </w:rPr>
        <w:t>.500</w:t>
      </w:r>
      <w:r w:rsidR="0000569A">
        <w:rPr>
          <w:szCs w:val="24"/>
          <w:u w:val="single"/>
          <w:lang w:val="hr-HR"/>
        </w:rPr>
        <w:t xml:space="preserve">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ukupno</w:t>
      </w:r>
      <w:r w:rsidR="00201E41">
        <w:rPr>
          <w:szCs w:val="24"/>
          <w:lang w:val="hr-HR"/>
        </w:rPr>
        <w:t xml:space="preserve"> 3</w:t>
      </w:r>
      <w:r w:rsidR="009B24A4">
        <w:rPr>
          <w:szCs w:val="24"/>
          <w:lang w:val="hr-HR"/>
        </w:rPr>
        <w:t>.000</w:t>
      </w:r>
      <w:r>
        <w:rPr>
          <w:szCs w:val="24"/>
          <w:lang w:val="hr-HR"/>
        </w:rPr>
        <w:t xml:space="preserve">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201E41">
        <w:rPr>
          <w:szCs w:val="24"/>
          <w:lang w:val="hr-HR"/>
        </w:rPr>
        <w:t>594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201E41">
        <w:rPr>
          <w:szCs w:val="24"/>
          <w:lang w:val="hr-HR"/>
        </w:rPr>
        <w:t>594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</w:t>
      </w:r>
      <w:r w:rsidR="00A578A0">
        <w:rPr>
          <w:szCs w:val="24"/>
          <w:lang w:val="hr-HR"/>
        </w:rPr>
        <w:t xml:space="preserve"> uplatiti najmanje u visini od </w:t>
      </w:r>
      <w:r w:rsidR="00201E41">
        <w:rPr>
          <w:szCs w:val="24"/>
          <w:lang w:val="hr-HR"/>
        </w:rPr>
        <w:t>3</w:t>
      </w:r>
      <w:r w:rsidR="009B24A4">
        <w:rPr>
          <w:szCs w:val="24"/>
          <w:lang w:val="hr-HR"/>
        </w:rPr>
        <w:t>.000</w:t>
      </w:r>
      <w:r w:rsidRPr="0000569A">
        <w:rPr>
          <w:szCs w:val="24"/>
          <w:lang w:val="hr-HR"/>
        </w:rPr>
        <w:t>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761E59">
        <w:rPr>
          <w:szCs w:val="24"/>
          <w:lang w:val="hr-HR"/>
        </w:rPr>
        <w:t>29</w:t>
      </w:r>
      <w:r w:rsidR="0000569A">
        <w:rPr>
          <w:szCs w:val="24"/>
          <w:lang w:val="hr-HR"/>
        </w:rPr>
        <w:t xml:space="preserve">. </w:t>
      </w:r>
      <w:r w:rsidR="00A578A0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B63AB2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A82344" w:rsidR="00A82344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CD49CC" w:rsidRPr="00CD49CC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201E41" w:rsidRPr="00E95B75">
          <w:t>Posl.</w:t>
        </w:r>
        <w:r w:rsidR="00201E41">
          <w:t xml:space="preserve"> </w:t>
        </w:r>
        <w:r w:rsidR="00201E41" w:rsidRPr="00E95B75">
          <w:t>br</w:t>
        </w:r>
        <w:r w:rsidR="00201E41">
          <w:t>oj: 4</w:t>
        </w:r>
        <w:r w:rsidR="00201E41" w:rsidRPr="00E95B75">
          <w:t xml:space="preserve"> St-</w:t>
        </w:r>
        <w:r w:rsidR="00201E41">
          <w:t>594/2016-9</w:t>
        </w:r>
      </w:p>
      <w:p w:rsidRDefault="00CD49CC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201E41">
      <w:t>594/2016-9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7CD0"/>
    <w:rsid w:val="00074805"/>
    <w:rsid w:val="00137C1E"/>
    <w:rsid w:val="0014232B"/>
    <w:rsid w:val="00161015"/>
    <w:rsid w:val="001865EB"/>
    <w:rsid w:val="001E1FFC"/>
    <w:rsid w:val="00201E41"/>
    <w:rsid w:val="0034763D"/>
    <w:rsid w:val="003529A2"/>
    <w:rsid w:val="003A0A21"/>
    <w:rsid w:val="003B5D91"/>
    <w:rsid w:val="00432E00"/>
    <w:rsid w:val="00482C5C"/>
    <w:rsid w:val="004E3491"/>
    <w:rsid w:val="005147DB"/>
    <w:rsid w:val="00530CD4"/>
    <w:rsid w:val="00554328"/>
    <w:rsid w:val="00557806"/>
    <w:rsid w:val="006306C5"/>
    <w:rsid w:val="006C75FF"/>
    <w:rsid w:val="006E39F9"/>
    <w:rsid w:val="006F3ABD"/>
    <w:rsid w:val="00716B2B"/>
    <w:rsid w:val="00720D23"/>
    <w:rsid w:val="00761E59"/>
    <w:rsid w:val="00763654"/>
    <w:rsid w:val="007A40D3"/>
    <w:rsid w:val="007B1CBA"/>
    <w:rsid w:val="00807229"/>
    <w:rsid w:val="00837E2A"/>
    <w:rsid w:val="00866EE9"/>
    <w:rsid w:val="008972F8"/>
    <w:rsid w:val="008D27FC"/>
    <w:rsid w:val="009463CE"/>
    <w:rsid w:val="00985388"/>
    <w:rsid w:val="009A0545"/>
    <w:rsid w:val="009B24A4"/>
    <w:rsid w:val="00A578A0"/>
    <w:rsid w:val="00A6657F"/>
    <w:rsid w:val="00A82344"/>
    <w:rsid w:val="00A90D4E"/>
    <w:rsid w:val="00B3134C"/>
    <w:rsid w:val="00B63AB2"/>
    <w:rsid w:val="00B85801"/>
    <w:rsid w:val="00B976CA"/>
    <w:rsid w:val="00BA57A9"/>
    <w:rsid w:val="00BC18EF"/>
    <w:rsid w:val="00C12E96"/>
    <w:rsid w:val="00C42025"/>
    <w:rsid w:val="00CA0FFC"/>
    <w:rsid w:val="00CD12E6"/>
    <w:rsid w:val="00CD249F"/>
    <w:rsid w:val="00CD49CC"/>
    <w:rsid w:val="00D13D7B"/>
    <w:rsid w:val="00D21B91"/>
    <w:rsid w:val="00D54C0C"/>
    <w:rsid w:val="00DC7FAF"/>
    <w:rsid w:val="00E019C3"/>
    <w:rsid w:val="00E32DA0"/>
    <w:rsid w:val="00E56872"/>
    <w:rsid w:val="00E74271"/>
    <w:rsid w:val="00E95B75"/>
    <w:rsid w:val="00EB084C"/>
    <w:rsid w:val="00EE7995"/>
    <w:rsid w:val="00EF513E"/>
    <w:rsid w:val="00F51E07"/>
    <w:rsid w:val="00F62A74"/>
    <w:rsid w:val="00F7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4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9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49C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49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49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4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9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49C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49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49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PRODUKT d.o.o. PAZIN</izvorni_sadrzaj>
    <derivirana_varijabla naziv="DomainObject.Predmet.ProtustrankaFormated_1">  FASADA PRODUKT d.o.o. PAZIN</derivirana_varijabla>
  </DomainObject.Predmet.ProtustrankaFormated>
  <DomainObject.Predmet.ProtustrankaFormatedOIB>
    <izvorni_sadrzaj>  FASADA PRODUKT d.o.o. PAZIN, OIB 65609718494</izvorni_sadrzaj>
    <derivirana_varijabla naziv="DomainObject.Predmet.ProtustrankaFormatedOIB_1">  FASADA PRODUKT d.o.o. PAZIN, OIB 65609718494</derivirana_varijabla>
  </DomainObject.Predmet.ProtustrankaFormatedOIB>
  <DomainObject.Predmet.ProtustrankaFormatedWithAdress>
    <izvorni_sadrzaj> FASADA PRODUKT d.o.o. PAZIN, Maretići 37/b, 52000 Pazin</izvorni_sadrzaj>
    <derivirana_varijabla naziv="DomainObject.Predmet.ProtustrankaFormatedWithAdress_1"> FASADA PRODUKT d.o.o. PAZIN, Maretići 37/b, 52000 Pazin</derivirana_varijabla>
  </DomainObject.Predmet.ProtustrankaFormatedWithAdress>
  <DomainObject.Predmet.ProtustrankaFormatedWithAdressOIB>
    <izvorni_sadrzaj> FASADA PRODUKT d.o.o. PAZIN, OIB 65609718494, Maretići 37/b, 52000 Pazin</izvorni_sadrzaj>
    <derivirana_varijabla naziv="DomainObject.Predmet.ProtustrankaFormatedWithAdressOIB_1"> FASADA PRODUKT d.o.o. PAZIN, OIB 65609718494, Maretići 37/b, 52000 Pazin</derivirana_varijabla>
  </DomainObject.Predmet.ProtustrankaFormatedWithAdressOIB>
  <DomainObject.Predmet.ProtustrankaWithAdress>
    <izvorni_sadrzaj>FASADA PRODUKT d.o.o. PAZIN Maretići 37/b, 52000 Pazin</izvorni_sadrzaj>
    <derivirana_varijabla naziv="DomainObject.Predmet.ProtustrankaWithAdress_1">FASADA PRODUKT d.o.o. PAZIN Maretići 37/b, 52000 Pazin</derivirana_varijabla>
  </DomainObject.Predmet.ProtustrankaWithAdress>
  <DomainObject.Predmet.ProtustrankaWithAdressOIB>
    <izvorni_sadrzaj>FASADA PRODUKT d.o.o. PAZIN, OIB 65609718494, Maretići 37/b, 52000 Pazin</izvorni_sadrzaj>
    <derivirana_varijabla naziv="DomainObject.Predmet.ProtustrankaWithAdressOIB_1">FASADA PRODUKT d.o.o. PAZIN, OIB 65609718494, Maretići 37/b, 52000 Pazin</derivirana_varijabla>
  </DomainObject.Predmet.ProtustrankaWithAdressOIB>
  <DomainObject.Predmet.ProtustrankaNazivFormated>
    <izvorni_sadrzaj>FASADA PRODUKT d.o.o. PAZIN</izvorni_sadrzaj>
    <derivirana_varijabla naziv="DomainObject.Predmet.ProtustrankaNazivFormated_1">FASADA PRODUKT d.o.o. PAZIN</derivirana_varijabla>
  </DomainObject.Predmet.ProtustrankaNazivFormated>
  <DomainObject.Predmet.ProtustrankaNazivFormatedOIB>
    <izvorni_sadrzaj>FASADA PRODUKT d.o.o. PAZIN, OIB 65609718494</izvorni_sadrzaj>
    <derivirana_varijabla naziv="DomainObject.Predmet.ProtustrankaNazivFormatedOIB_1">FASADA PRODUKT d.o.o. PAZIN, OIB 65609718494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33089.32</izvorni_sadrzaj>
    <derivirana_varijabla naziv="DomainObject.Predmet.TrenutnaVrijednost_1">33089.32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FASADA PRODUKT d.o.o. PAZIN</item>
    </izvorni_sadrzaj>
    <derivirana_varijabla naziv="DomainObject.Predmet.ProtuStrankaListFormated_1">
      <item>FASADA PRODUKT d.o.o. PAZIN</item>
    </derivirana_varijabla>
  </DomainObject.Predmet.ProtuStrankaListFormated>
  <DomainObject.Predmet.ProtuStrankaListFormatedOIB>
    <izvorni_sadrzaj>
      <item>FASADA PRODUKT d.o.o. PAZIN, OIB 65609718494</item>
    </izvorni_sadrzaj>
    <derivirana_varijabla naziv="DomainObject.Predmet.ProtuStrankaListFormatedOIB_1">
      <item>FASADA PRODUKT d.o.o. PAZIN, OIB 65609718494</item>
    </derivirana_varijabla>
  </DomainObject.Predmet.ProtuStrankaListFormatedOIB>
  <DomainObject.Predmet.ProtuStrankaListFormatedWithAdress>
    <izvorni_sadrzaj>
      <item>FASADA PRODUKT d.o.o. PAZIN, Maretići 37/b, 52000 Pazin</item>
    </izvorni_sadrzaj>
    <derivirana_varijabla naziv="DomainObject.Predmet.ProtuStrankaListFormatedWithAdress_1">
      <item>FASADA PRODUKT d.o.o. PAZIN, Maretići 37/b, 52000 Pazin</item>
    </derivirana_varijabla>
  </DomainObject.Predmet.ProtuStrankaListFormatedWithAdress>
  <DomainObject.Predmet.ProtuStrankaListFormatedWithAdressOIB>
    <izvorni_sadrzaj>
      <item>FASADA PRODUKT d.o.o. PAZIN, OIB 65609718494, Maretići 37/b, 52000 Pazin</item>
    </izvorni_sadrzaj>
    <derivirana_varijabla naziv="DomainObject.Predmet.ProtuStrankaListFormatedWithAdressOIB_1">
      <item>FASADA PRODUKT d.o.o. PAZIN, OIB 65609718494, Maretići 37/b, 52000 Pazin</item>
    </derivirana_varijabla>
  </DomainObject.Predmet.ProtuStrankaListFormatedWithAdressOIB>
  <DomainObject.Predmet.ProtuStrankaListNazivFormated>
    <izvorni_sadrzaj>
      <item>FASADA PRODUKT d.o.o. PAZIN</item>
    </izvorni_sadrzaj>
    <derivirana_varijabla naziv="DomainObject.Predmet.ProtuStrankaListNazivFormated_1">
      <item>FASADA PRODUKT d.o.o. PAZIN</item>
    </derivirana_varijabla>
  </DomainObject.Predmet.ProtuStrankaListNazivFormated>
  <DomainObject.Predmet.ProtuStrankaListNazivFormatedOIB>
    <izvorni_sadrzaj>
      <item>FASADA PRODUKT d.o.o. PAZIN, OIB 65609718494</item>
    </izvorni_sadrzaj>
    <derivirana_varijabla naziv="DomainObject.Predmet.ProtuStrankaListNazivFormatedOIB_1">
      <item>FASADA PRODUKT d.o.o. PAZIN, OIB 65609718494</item>
    </derivirana_varijabla>
  </DomainObject.Predmet.ProtuStrankaListNazivFormatedOIB>
  <DomainObject.Predmet.OstaliListFormated>
    <izvorni_sadrzaj>
      <item>Lino Maretić</item>
      <item>Dario Maretić</item>
    </izvorni_sadrzaj>
    <derivirana_varijabla naziv="DomainObject.Predmet.OstaliListFormated_1">
      <item>Lino Maretić</item>
      <item>Dario Maretić</item>
    </derivirana_varijabla>
  </DomainObject.Predmet.OstaliListFormated>
  <DomainObject.Predmet.OstaliListFormatedOIB>
    <izvorni_sadrzaj>
      <item>Lino Maretić, OIB 85754580981</item>
      <item>Dario Maretić, OIB 60186784482</item>
    </izvorni_sadrzaj>
    <derivirana_varijabla naziv="DomainObject.Predmet.OstaliListFormatedOIB_1">
      <item>Lino Maretić, OIB 85754580981</item>
      <item>Dario Maretić, OIB 60186784482</item>
    </derivirana_varijabla>
  </DomainObject.Predmet.OstaliListFormatedOIB>
  <DomainObject.Predmet.OstaliListFormatedWithAdress>
    <izvorni_sadrzaj>
      <item>Lino Maretić, Maretići 37b, 52000 Zabrežani</item>
      <item>Dario Maretić, Maretići 37a, 52000 Zabrežani</item>
    </izvorni_sadrzaj>
    <derivirana_varijabla naziv="DomainObject.Predmet.OstaliListFormatedWithAdress_1">
      <item>Lino Maretić, Maretići 37b, 52000 Zabrežani</item>
      <item>Dario Maretić, Maretići 37a, 52000 Zabrežani</item>
    </derivirana_varijabla>
  </DomainObject.Predmet.OstaliListFormatedWithAdress>
  <DomainObject.Predmet.OstaliListFormatedWithAdressOIB>
    <izvorni_sadrzaj>
      <item>Lino Maretić, OIB 85754580981, Maretići 37b, 52000 Zabrežani</item>
      <item>Dario Maretić, OIB 60186784482, Maretići 37a, 52000 Zabrežani</item>
    </izvorni_sadrzaj>
    <derivirana_varijabla naziv="DomainObject.Predmet.OstaliListFormatedWithAdressOIB_1">
      <item>Lino Maretić, OIB 85754580981, Maretići 37b, 52000 Zabrežani</item>
      <item>Dario Maretić, OIB 60186784482, Maretići 37a, 52000 Zabrežani</item>
    </derivirana_varijabla>
  </DomainObject.Predmet.OstaliListFormatedWithAdressOIB>
  <DomainObject.Predmet.OstaliListNazivFormated>
    <izvorni_sadrzaj>
      <item>Lino Maretić</item>
      <item>Dario Maretić</item>
    </izvorni_sadrzaj>
    <derivirana_varijabla naziv="DomainObject.Predmet.OstaliListNazivFormated_1">
      <item>Lino Maretić</item>
      <item>Dario Maretić</item>
    </derivirana_varijabla>
  </DomainObject.Predmet.OstaliListNazivFormated>
  <DomainObject.Predmet.OstaliListNazivFormatedOIB>
    <izvorni_sadrzaj>
      <item>Lino Maretić, OIB 85754580981</item>
      <item>Dario Maretić, OIB 60186784482</item>
    </izvorni_sadrzaj>
    <derivirana_varijabla naziv="DomainObject.Predmet.OstaliListNazivFormatedOIB_1">
      <item>Lino Maretić, OIB 85754580981</item>
      <item>Dario Maretić, OIB 60186784482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FASADA PRODUKT d.o.o. PAZIN</izvorni_sadrzaj>
    <derivirana_varijabla naziv="DomainObject.Predmet.ProtustrankaIDrugi_1">FASADA PRODUKT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FASADA PRODUKT d.o.o. PAZIN, OIB 65609718494, Maretići 37/b, 52000 Pazin</izvorni_sadrzaj>
    <derivirana_varijabla naziv="DomainObject.Predmet.ProtustrankaIDrugiAdressOIB_1">FASADA PRODUKT d.o.o. PAZIN, OIB 65609718494, Maretići 37/b,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FASADA PRODUKT d.o.o. PAZIN</item>
      <item>Lino Maretić</item>
      <item>Dario Maretić</item>
    </izvorni_sadrzaj>
    <derivirana_varijabla naziv="DomainObject.Predmet.SudioniciListNaziv_1">
      <item>FINANCIJSKA AGENCIJA, RC RIJEKA, PODRUŽNICA PULA, PULA</item>
      <item>FASADA PRODUKT d.o.o. PAZIN</item>
      <item>Lino Maretić</item>
      <item>Dario Maretić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izvorni_sadrzaj>
    <derivirana_varijabla naziv="DomainObject.Predmet.SudioniciListAdressOIB_1"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65609718494</item>
      <item>, OIB 85754580981</item>
      <item>, OIB 60186784482</item>
    </izvorni_sadrzaj>
    <derivirana_varijabla naziv="DomainObject.Predmet.SudioniciListNazivOIB_1">
      <item>, OIB 85821130368</item>
      <item>, OIB 65609718494</item>
      <item>, OIB 85754580981</item>
      <item>, OIB 60186784482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400CF-1157-49B3-A680-015D4E978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5230</properties:Characters>
  <properties:Lines>118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2016-04-29T08:54:00Z</dcterms:created>
  <dc:creator>Jasmina Matika</dc:creator>
  <cp:lastModifiedBy>Sanja Prodan</cp:lastModifiedBy>
  <cp:lastPrinted>2016-04-29T08:58:00Z</cp:lastPrinted>
  <dcterms:modified xmlns:xsi="http://www.w3.org/2001/XMLSchema-instance" xsi:type="dcterms:W3CDTF">2016-04-29T08:59:00Z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