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eef7" w14:paraId="6afeef7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324981">
        <w:t xml:space="preserve">N. N. JUNIOR           </w:t>
      </w:r>
      <w:r w:rsidRPr="006945A2">
        <w:t xml:space="preserve">d.o.o. </w:t>
      </w:r>
      <w:r w:rsidR="00324981">
        <w:t>Pula</w:t>
      </w:r>
      <w:r w:rsidRPr="006945A2">
        <w:t xml:space="preserve">, </w:t>
      </w:r>
      <w:r w:rsidR="00324981">
        <w:t>Palladiova 10</w:t>
      </w:r>
      <w:r w:rsidRPr="006945A2">
        <w:t xml:space="preserve">, OIB: </w:t>
      </w:r>
      <w:r w:rsidR="00324981">
        <w:t>50494354649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A63D9D" w:rsidR="00507B1F">
      <w:pPr>
        <w:ind w:firstLine="720"/>
        <w:jc w:val="both"/>
      </w:pPr>
      <w:r w:rsidRPr="006945A2">
        <w:t xml:space="preserve">I. Otvara se stečajni postupak nad dužnikom </w:t>
      </w:r>
      <w:r w:rsidR="00324981">
        <w:t xml:space="preserve">N. N. JUNIOR </w:t>
      </w:r>
      <w:r w:rsidR="00324981" w:rsidRPr="006945A2">
        <w:t xml:space="preserve">d.o.o. </w:t>
      </w:r>
      <w:r w:rsidR="00324981">
        <w:t>Pula</w:t>
      </w:r>
      <w:r w:rsidR="00324981" w:rsidRPr="006945A2">
        <w:t xml:space="preserve">, </w:t>
      </w:r>
      <w:r w:rsidR="00324981">
        <w:t>Palladiova 10</w:t>
      </w:r>
      <w:r w:rsidR="00324981" w:rsidRPr="006945A2">
        <w:t xml:space="preserve">, OIB: </w:t>
      </w:r>
      <w:r w:rsidR="00324981">
        <w:t>50494354649.</w:t>
      </w:r>
    </w:p>
    <w:p w:rsidRDefault="00324981" w:rsidP="00A63D9D" w:rsidR="00324981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324981">
        <w:t>Jelenko Lehki</w:t>
      </w:r>
      <w:r w:rsidRPr="006945A2">
        <w:t xml:space="preserve"> iz </w:t>
      </w:r>
      <w:r w:rsidR="00324981">
        <w:t>Zagreba</w:t>
      </w:r>
      <w:r w:rsidRPr="006945A2">
        <w:t xml:space="preserve">, </w:t>
      </w:r>
      <w:r w:rsidR="00324981">
        <w:t>Pavla Hatza 10</w:t>
      </w:r>
      <w:r w:rsidRPr="006945A2">
        <w:t xml:space="preserve">, OIB: </w:t>
      </w:r>
      <w:r w:rsidR="00324981">
        <w:t>96068307857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324981">
        <w:t>546</w:t>
      </w:r>
      <w:r w:rsidR="006945A2" w:rsidRPr="00F92A06">
        <w:t>-16</w:t>
      </w:r>
      <w:r w:rsidRPr="00F92A06">
        <w:t xml:space="preserve">, te da nastavi sa daljnjom pljenidbom do iznosa od </w:t>
      </w:r>
      <w:r w:rsidR="00A63D9D">
        <w:t>5</w:t>
      </w:r>
      <w:r w:rsidRPr="00F92A06">
        <w:t>.000,00 kn prema rješenju ovog suda posl. broj: 1 St-</w:t>
      </w:r>
      <w:r w:rsidR="00324981">
        <w:t>546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324981">
        <w:t>31</w:t>
      </w:r>
      <w:r w:rsidR="00F92A06" w:rsidRPr="00F92A06">
        <w:t xml:space="preserve">. </w:t>
      </w:r>
      <w:r w:rsidR="00324981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5D6592" w:rsidR="006945A2">
      <w:pPr>
        <w:ind w:firstLine="720"/>
        <w:jc w:val="both"/>
      </w:pPr>
      <w:r>
        <w:t xml:space="preserve">IV. Zaključuje se stečajni postupak nad dužnikom </w:t>
      </w:r>
      <w:r w:rsidR="00324981">
        <w:t xml:space="preserve">N. N. JUNIOR </w:t>
      </w:r>
      <w:r w:rsidR="00324981" w:rsidRPr="006945A2">
        <w:t xml:space="preserve">d.o.o. </w:t>
      </w:r>
      <w:r w:rsidR="00324981">
        <w:t>Pula</w:t>
      </w:r>
      <w:r w:rsidR="00324981" w:rsidRPr="006945A2">
        <w:t xml:space="preserve">, </w:t>
      </w:r>
      <w:r w:rsidR="00324981">
        <w:t>Palladiova 10</w:t>
      </w:r>
      <w:r w:rsidR="00324981" w:rsidRPr="006945A2">
        <w:t xml:space="preserve">, OIB: </w:t>
      </w:r>
      <w:r w:rsidR="00324981">
        <w:t>50494354649.</w:t>
      </w:r>
    </w:p>
    <w:p w:rsidRDefault="00324981" w:rsidP="005D6592" w:rsidR="00324981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DB07B6">
        <w:t>546</w:t>
      </w:r>
      <w:r w:rsidR="006945A2">
        <w:t>/16</w:t>
      </w:r>
      <w:r>
        <w:t>-</w:t>
      </w:r>
      <w:r w:rsidR="00DB07B6">
        <w:t>4</w:t>
      </w:r>
      <w:r w:rsidRPr="001B1D09">
        <w:t xml:space="preserve"> od </w:t>
      </w:r>
      <w:r w:rsidR="00DB07B6">
        <w:t>31</w:t>
      </w:r>
      <w:r w:rsidR="006945A2">
        <w:t xml:space="preserve">. </w:t>
      </w:r>
      <w:r w:rsidR="00DB07B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C6EFE">
        <w:t xml:space="preserve">             </w:t>
      </w:r>
      <w:r w:rsidR="00DB07B6">
        <w:t>31</w:t>
      </w:r>
      <w:r w:rsidRPr="00F92A06">
        <w:t xml:space="preserve">. </w:t>
      </w:r>
      <w:r w:rsidR="00DB07B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1E7D33">
        <w:t>546</w:t>
      </w:r>
      <w:r w:rsidR="00507B1F">
        <w:t>/16-8</w:t>
      </w:r>
      <w:r w:rsidRPr="00F92A06">
        <w:t xml:space="preserve"> od </w:t>
      </w:r>
      <w:r w:rsidR="006C6EFE">
        <w:t>06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6C6EFE">
        <w:t>06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6C6EFE">
        <w:t>13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6C6EFE">
        <w:t>27</w:t>
      </w:r>
      <w:r w:rsidRPr="00CB7466">
        <w:t xml:space="preserve">. </w:t>
      </w:r>
      <w:r w:rsidR="00CB7466" w:rsidRPr="00CB7466">
        <w:t>lipnja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C44F3F" w:rsidP="005D6592" w:rsidR="005D6592" w:rsidRPr="00CB7466">
      <w:pPr>
        <w:ind w:firstLine="720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</w:t>
      </w:r>
      <w:r w:rsidR="005D6592" w:rsidRPr="00CB7466">
        <w:t xml:space="preserve">. 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12.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482C2C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6B422D">
        <w:t>dužniku</w:t>
      </w:r>
      <w:r w:rsidR="006B422D" w:rsidRPr="00621F87">
        <w:t xml:space="preserve"> </w:t>
      </w:r>
      <w:r w:rsidR="001E7D33">
        <w:t xml:space="preserve">N. N. JUNIOR </w:t>
      </w:r>
      <w:r w:rsidR="001E7D33" w:rsidRPr="006945A2">
        <w:t xml:space="preserve">d.o.o. </w:t>
      </w:r>
      <w:r w:rsidR="001E7D33">
        <w:t>Pula</w:t>
      </w:r>
      <w:r w:rsidR="001E7D33" w:rsidRPr="006945A2">
        <w:t xml:space="preserve">, </w:t>
      </w:r>
      <w:r w:rsidR="001E7D33">
        <w:t>Palladiova 10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1E7D33">
        <w:t xml:space="preserve">om </w:t>
      </w:r>
      <w:r w:rsidRPr="001158E5">
        <w:t>upravitelj</w:t>
      </w:r>
      <w:r w:rsidR="001E7D33">
        <w:t>u</w:t>
      </w:r>
      <w:r w:rsidR="00507B1F">
        <w:t xml:space="preserve"> </w:t>
      </w:r>
      <w:r w:rsidR="001E7D33">
        <w:t>Jelenku Lehki</w:t>
      </w:r>
      <w:r w:rsidR="001E7D33" w:rsidRPr="006945A2">
        <w:t xml:space="preserve"> iz </w:t>
      </w:r>
      <w:r w:rsidR="001E7D33">
        <w:t>Zagreba</w:t>
      </w:r>
      <w:r w:rsidR="001E7D33" w:rsidRPr="006945A2">
        <w:t xml:space="preserve">, </w:t>
      </w:r>
      <w:r w:rsidR="001E7D33">
        <w:t>Pavla Hatza 10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</w:t>
      </w:r>
      <w:r w:rsidR="00507B1F">
        <w:t>,</w:t>
      </w:r>
      <w:r w:rsidRPr="001158E5">
        <w:t xml:space="preserve"> Pula</w:t>
      </w:r>
      <w:r w:rsidR="00507B1F">
        <w:t>, Kranjčevićeva 8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E41796">
        <w:t>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7B6" w:rsidR="00DB07B6">
      <w:r>
        <w:separator/>
      </w:r>
    </w:p>
  </w:endnote>
  <w:endnote w:id="0" w:type="continuationSeparator">
    <w:p w:rsidRDefault="00DB07B6" w:rsidR="00DB0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7B6" w:rsidR="00DB07B6">
      <w:r>
        <w:separator/>
      </w:r>
    </w:p>
  </w:footnote>
  <w:footnote w:id="0" w:type="continuationSeparator">
    <w:p w:rsidRDefault="00DB07B6" w:rsidR="00DB0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7B6" w:rsidR="00DB07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6D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B07B6" w:rsidP="007926B9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St-577/16-9</w:t>
    </w:r>
  </w:p>
  <w:p w:rsidRDefault="00DB07B6" w:rsidP="007926B9" w:rsidR="00DB07B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St-546/16-9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1E7D33"/>
    <w:rsid w:val="00237525"/>
    <w:rsid w:val="00324981"/>
    <w:rsid w:val="00460740"/>
    <w:rsid w:val="00482C2C"/>
    <w:rsid w:val="00507B1F"/>
    <w:rsid w:val="005D6592"/>
    <w:rsid w:val="00621F87"/>
    <w:rsid w:val="006945A2"/>
    <w:rsid w:val="006B422D"/>
    <w:rsid w:val="006C0A2B"/>
    <w:rsid w:val="006C6EFE"/>
    <w:rsid w:val="0076431D"/>
    <w:rsid w:val="00766400"/>
    <w:rsid w:val="007926B9"/>
    <w:rsid w:val="007E76DF"/>
    <w:rsid w:val="008D2FD3"/>
    <w:rsid w:val="009B2C8A"/>
    <w:rsid w:val="009C424D"/>
    <w:rsid w:val="00A63D9D"/>
    <w:rsid w:val="00B13AEF"/>
    <w:rsid w:val="00C44F3F"/>
    <w:rsid w:val="00C9622A"/>
    <w:rsid w:val="00CB7466"/>
    <w:rsid w:val="00CE6590"/>
    <w:rsid w:val="00DB07B6"/>
    <w:rsid w:val="00DF5E63"/>
    <w:rsid w:val="00E41796"/>
    <w:rsid w:val="00EC0D58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6D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D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D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D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6D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D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D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D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N. JUNIOR d.o.o. PULA</izvorni_sadrzaj>
    <derivirana_varijabla naziv="DomainObject.Predmet.ProtustrankaFormated_1">  N. N. JUNIOR d.o.o. PULA</derivirana_varijabla>
  </DomainObject.Predmet.ProtustrankaFormated>
  <DomainObject.Predmet.ProtustrankaFormatedOIB>
    <izvorni_sadrzaj>  N. N. JUNIOR d.o.o. PULA, OIB 50494354649</izvorni_sadrzaj>
    <derivirana_varijabla naziv="DomainObject.Predmet.ProtustrankaFormatedOIB_1">  N. N. JUNIOR d.o.o. PULA, OIB 50494354649</derivirana_varijabla>
  </DomainObject.Predmet.ProtustrankaFormatedOIB>
  <DomainObject.Predmet.ProtustrankaFormatedWithAdress>
    <izvorni_sadrzaj> N. N. JUNIOR d.o.o. PULA, Palladiova 10, 52100 Pula</izvorni_sadrzaj>
    <derivirana_varijabla naziv="DomainObject.Predmet.ProtustrankaFormatedWithAdress_1"> N. N. JUNIOR d.o.o. PULA, Palladiova 10, 52100 Pula</derivirana_varijabla>
  </DomainObject.Predmet.ProtustrankaFormatedWithAdress>
  <DomainObject.Predmet.ProtustrankaFormatedWithAdressOIB>
    <izvorni_sadrzaj> N. N. JUNIOR d.o.o. PULA, OIB 50494354649, Palladiova 10, 52100 Pula</izvorni_sadrzaj>
    <derivirana_varijabla naziv="DomainObject.Predmet.ProtustrankaFormatedWithAdressOIB_1"> N. N. JUNIOR d.o.o. PULA, OIB 50494354649, Palladiova 10, 52100 Pula</derivirana_varijabla>
  </DomainObject.Predmet.ProtustrankaFormatedWithAdressOIB>
  <DomainObject.Predmet.ProtustrankaWithAdress>
    <izvorni_sadrzaj>N. N. JUNIOR d.o.o. PULA Palladiova 10, 52100 Pula</izvorni_sadrzaj>
    <derivirana_varijabla naziv="DomainObject.Predmet.ProtustrankaWithAdress_1">N. N. JUNIOR d.o.o. PULA Palladiova 10, 52100 Pula</derivirana_varijabla>
  </DomainObject.Predmet.ProtustrankaWithAdress>
  <DomainObject.Predmet.ProtustrankaWithAdressOIB>
    <izvorni_sadrzaj>N. N. JUNIOR d.o.o. PULA, OIB 50494354649, Palladiova 10, 52100 Pula</izvorni_sadrzaj>
    <derivirana_varijabla naziv="DomainObject.Predmet.ProtustrankaWithAdressOIB_1">N. N. JUNIOR d.o.o. PULA, OIB 50494354649, Palladiova 10, 52100 Pula</derivirana_varijabla>
  </DomainObject.Predmet.ProtustrankaWithAdressOIB>
  <DomainObject.Predmet.ProtustrankaNazivFormated>
    <izvorni_sadrzaj>N. N. JUNIOR d.o.o. PULA</izvorni_sadrzaj>
    <derivirana_varijabla naziv="DomainObject.Predmet.ProtustrankaNazivFormated_1">N. N. JUNIOR d.o.o. PULA</derivirana_varijabla>
  </DomainObject.Predmet.ProtustrankaNazivFormated>
  <DomainObject.Predmet.ProtustrankaNazivFormatedOIB>
    <izvorni_sadrzaj>N. N. JUNIOR d.o.o. PULA, OIB 50494354649</izvorni_sadrzaj>
    <derivirana_varijabla naziv="DomainObject.Predmet.ProtustrankaNazivFormatedOIB_1">N. N. JUNIOR d.o.o. PULA, OIB 50494354649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234252.08</izvorni_sadrzaj>
    <derivirana_varijabla naziv="DomainObject.Predmet.TrenutnaVrijednost_1">234252.08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 N. JUNIOR d.o.o. PULA</item>
    </izvorni_sadrzaj>
    <derivirana_varijabla naziv="DomainObject.Predmet.ProtuStrankaListFormated_1">
      <item>N. N. JUNIOR d.o.o. PULA</item>
    </derivirana_varijabla>
  </DomainObject.Predmet.ProtuStrankaListFormated>
  <DomainObject.Predmet.ProtuStrankaListFormatedOIB>
    <izvorni_sadrzaj>
      <item>N. N. JUNIOR d.o.o. PULA, OIB 50494354649</item>
    </izvorni_sadrzaj>
    <derivirana_varijabla naziv="DomainObject.Predmet.ProtuStrankaListFormatedOIB_1">
      <item>N. N. JUNIOR d.o.o. PULA, OIB 50494354649</item>
    </derivirana_varijabla>
  </DomainObject.Predmet.ProtuStrankaListFormatedOIB>
  <DomainObject.Predmet.ProtuStrankaListFormatedWithAdress>
    <izvorni_sadrzaj>
      <item>N. N. JUNIOR d.o.o. PULA, Palladiova 10, 52100 Pula</item>
    </izvorni_sadrzaj>
    <derivirana_varijabla naziv="DomainObject.Predmet.ProtuStrankaListFormatedWithAdress_1">
      <item>N. N. JUNIOR d.o.o. PULA, Palladiova 10, 52100 Pula</item>
    </derivirana_varijabla>
  </DomainObject.Predmet.ProtuStrankaListFormatedWithAdress>
  <DomainObject.Predmet.ProtuStrankaListFormatedWithAdressOIB>
    <izvorni_sadrzaj>
      <item>N. N. JUNIOR d.o.o. PULA, OIB 50494354649, Palladiova 10, 52100 Pula</item>
    </izvorni_sadrzaj>
    <derivirana_varijabla naziv="DomainObject.Predmet.ProtuStrankaListFormatedWithAdressOIB_1">
      <item>N. N. JUNIOR d.o.o. PULA, OIB 50494354649, Palladiova 10, 52100 Pula</item>
    </derivirana_varijabla>
  </DomainObject.Predmet.ProtuStrankaListFormatedWithAdressOIB>
  <DomainObject.Predmet.ProtuStrankaListNazivFormated>
    <izvorni_sadrzaj>
      <item>N. N. JUNIOR d.o.o. PULA</item>
    </izvorni_sadrzaj>
    <derivirana_varijabla naziv="DomainObject.Predmet.ProtuStrankaListNazivFormated_1">
      <item>N. N. JUNIOR d.o.o. PULA</item>
    </derivirana_varijabla>
  </DomainObject.Predmet.ProtuStrankaListNazivFormated>
  <DomainObject.Predmet.ProtuStrankaListNazivFormatedOIB>
    <izvorni_sadrzaj>
      <item>N. N. JUNIOR d.o.o. PULA, OIB 50494354649</item>
    </izvorni_sadrzaj>
    <derivirana_varijabla naziv="DomainObject.Predmet.ProtuStrankaListNazivFormatedOIB_1">
      <item>N. N. JUNIOR d.o.o. PULA, OIB 50494354649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 N. JUNIOR d.o.o. PULA</izvorni_sadrzaj>
    <derivirana_varijabla naziv="DomainObject.Predmet.ProtustrankaIDrugi_1">N. N. JUNIOR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 N. JUNIOR d.o.o. PULA, OIB 50494354649, Palladiova 10, 52100 Pula</izvorni_sadrzaj>
    <derivirana_varijabla naziv="DomainObject.Predmet.ProtustrankaIDrugiAdressOIB_1">N. N. JUNIOR d.o.o. PULA, OIB 50494354649, Palladiova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 N. JUNIOR d.o.o. PULA</item>
    </izvorni_sadrzaj>
    <derivirana_varijabla naziv="DomainObject.Predmet.SudioniciListNaziv_1">
      <item>FINANCIJSKA AGENCIJA, RC RIJEKA, PODRUŽNICA PULA, PULA</item>
      <item>N. N. JUNIOR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 N. JUNIOR d.o.o. PULA, OIB 50494354649, Palladiova 10,52100 Pula</item>
    </izvorni_sadrzaj>
    <derivirana_varijabla naziv="DomainObject.Predmet.SudioniciListAdressOIB_1">
      <item>FINANCIJSKA AGENCIJA, RC RIJEKA, PODRUŽNICA PULA, PULA, OIB 85821130368, Giardini 5,52100 Pula</item>
      <item>N. N. JUNIOR d.o.o. PULA, OIB 50494354649, Palladiova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50494354649</item>
    </izvorni_sadrzaj>
    <derivirana_varijabla naziv="DomainObject.Predmet.SudioniciListNazivOIB_1">
      <item>, OIB 85821130368</item>
      <item>, OIB 50494354649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3344</properties:Characters>
  <properties:Lines>89</properties:Lines>
  <properties:Paragraphs>33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2016-07-12T06:35:00Z</cp:lastPrinted>
  <dcterms:modified xmlns:xsi="http://www.w3.org/2001/XMLSchema-instance" xsi:type="dcterms:W3CDTF">2016-07-12T11:58:00Z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