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fa53" w14:paraId="395fa5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FC69F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C69F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C69F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C69F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C69F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C69FB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St-3207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>IZORAD COMMERCE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.o.o., 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>Štefanićeva</w:t>
      </w:r>
      <w:proofErr w:type="spellEnd"/>
      <w:r w:rsid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C69FB" w:rsidRP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>080311701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C69FB" w:rsidRP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>24088916094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36BA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697734" w:rsidRP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IZORAD COMMERCE d.o.o., Zagreb, </w:t>
      </w:r>
      <w:proofErr w:type="spellStart"/>
      <w:r w:rsid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>Štefanićeva</w:t>
      </w:r>
      <w:proofErr w:type="spellEnd"/>
      <w:r w:rsid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</w:t>
      </w:r>
      <w:r w:rsidR="00FC69F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C69FB" w:rsidRP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>080311701</w:t>
      </w:r>
      <w:r w:rsidR="00FC69F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C69FB" w:rsidRP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>24088916094</w:t>
      </w:r>
      <w:r w:rsidR="00FC69F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FC69FB" w:rsidRP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IZORAD COMMERCE d.o.o., Zagreb, </w:t>
      </w:r>
      <w:proofErr w:type="spellStart"/>
      <w:r w:rsid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>Štefanićeva</w:t>
      </w:r>
      <w:proofErr w:type="spellEnd"/>
      <w:r w:rsid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</w:t>
      </w:r>
      <w:r w:rsidR="00FC69F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C69FB" w:rsidRP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>080311701</w:t>
      </w:r>
      <w:r w:rsidR="00FC69F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C69FB" w:rsidRPr="00FC69FB">
        <w:rPr>
          <w:rFonts w:cs="Times New Roman" w:eastAsia="Times New Roman" w:hAnsi="Times New Roman" w:ascii="Times New Roman"/>
          <w:sz w:val="24"/>
          <w:szCs w:val="24"/>
          <w:lang w:eastAsia="hr-HR"/>
        </w:rPr>
        <w:t>24088916094</w:t>
      </w:r>
      <w:r w:rsidR="00FC69F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B36BAC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17646E"/>
    <w:rsid w:val="001A7E0E"/>
    <w:rsid w:val="002B5FFE"/>
    <w:rsid w:val="0034499A"/>
    <w:rsid w:val="003A1F20"/>
    <w:rsid w:val="00402A94"/>
    <w:rsid w:val="004E3B26"/>
    <w:rsid w:val="005834B8"/>
    <w:rsid w:val="00604F51"/>
    <w:rsid w:val="00697734"/>
    <w:rsid w:val="00726DD4"/>
    <w:rsid w:val="007659BE"/>
    <w:rsid w:val="00776376"/>
    <w:rsid w:val="007B36DC"/>
    <w:rsid w:val="007E7B9C"/>
    <w:rsid w:val="007F5666"/>
    <w:rsid w:val="00832164"/>
    <w:rsid w:val="00964EEA"/>
    <w:rsid w:val="009D1BD2"/>
    <w:rsid w:val="009F1879"/>
    <w:rsid w:val="009F7260"/>
    <w:rsid w:val="00A03733"/>
    <w:rsid w:val="00A15DB0"/>
    <w:rsid w:val="00A44794"/>
    <w:rsid w:val="00A725C7"/>
    <w:rsid w:val="00B36BAC"/>
    <w:rsid w:val="00B67B87"/>
    <w:rsid w:val="00BE3395"/>
    <w:rsid w:val="00BE77BB"/>
    <w:rsid w:val="00C305D9"/>
    <w:rsid w:val="00C9607A"/>
    <w:rsid w:val="00CA6C01"/>
    <w:rsid w:val="00CE07D7"/>
    <w:rsid w:val="00D56637"/>
    <w:rsid w:val="00DA38AC"/>
    <w:rsid w:val="00E54D73"/>
    <w:rsid w:val="00EC61CA"/>
    <w:rsid w:val="00F81516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79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4479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4479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4479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7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447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447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447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3207</izvorni_sadrzaj>
    <derivirana_varijabla naziv="DomainObject.Predmet.Broj_1">3207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St-3207/2015</izvorni_sadrzaj>
    <derivirana_varijabla naziv="DomainObject.Predmet.OznakaBroj_1">St-3207/2015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IZORAD COMMERCE d.o.o.</izvorni_sadrzaj>
    <derivirana_varijabla naziv="DomainObject.Predmet.ProtustrankaFormated_1">  IZORAD COMMERCE d.o.o.</derivirana_varijabla>
  </DomainObject.Predmet.ProtustrankaFormated>
  <DomainObject.Predmet.ProtustrankaFormatedOIB>
    <izvorni_sadrzaj>  IZORAD COMMERCE d.o.o., OIB 24088916094</izvorni_sadrzaj>
    <derivirana_varijabla naziv="DomainObject.Predmet.ProtustrankaFormatedOIB_1">  IZORAD COMMERCE d.o.o., OIB 24088916094</derivirana_varijabla>
  </DomainObject.Predmet.ProtustrankaFormatedOIB>
  <DomainObject.Predmet.ProtustrankaFormatedWithAdress>
    <izvorni_sadrzaj> IZORAD COMMERCE d.o.o., Štefanićeva 2/I, 10000 Zagreb</izvorni_sadrzaj>
    <derivirana_varijabla naziv="DomainObject.Predmet.ProtustrankaFormatedWithAdress_1"> IZORAD COMMERCE d.o.o., Štefanićeva 2/I, 10000 Zagreb</derivirana_varijabla>
  </DomainObject.Predmet.ProtustrankaFormatedWithAdress>
  <DomainObject.Predmet.ProtustrankaFormatedWithAdressOIB>
    <izvorni_sadrzaj> IZORAD COMMERCE d.o.o., OIB 24088916094, Štefanićeva 2/I, 10000 Zagreb</izvorni_sadrzaj>
    <derivirana_varijabla naziv="DomainObject.Predmet.ProtustrankaFormatedWithAdressOIB_1"> IZORAD COMMERCE d.o.o., OIB 24088916094, Štefanićeva 2/I, 10000 Zagreb</derivirana_varijabla>
  </DomainObject.Predmet.ProtustrankaFormatedWithAdressOIB>
  <DomainObject.Predmet.ProtustrankaWithAdress>
    <izvorni_sadrzaj>IZORAD COMMERCE d.o.o. Štefanićeva 2/I, 10000 Zagreb</izvorni_sadrzaj>
    <derivirana_varijabla naziv="DomainObject.Predmet.ProtustrankaWithAdress_1">IZORAD COMMERCE d.o.o. Štefanićeva 2/I, 10000 Zagreb</derivirana_varijabla>
  </DomainObject.Predmet.ProtustrankaWithAdress>
  <DomainObject.Predmet.ProtustrankaWithAdressOIB>
    <izvorni_sadrzaj>IZORAD COMMERCE d.o.o., OIB 24088916094, Štefanićeva 2/I, 10000 Zagreb</izvorni_sadrzaj>
    <derivirana_varijabla naziv="DomainObject.Predmet.ProtustrankaWithAdressOIB_1">IZORAD COMMERCE d.o.o., OIB 24088916094, Štefanićeva 2/I, 10000 Zagreb</derivirana_varijabla>
  </DomainObject.Predmet.ProtustrankaWithAdressOIB>
  <DomainObject.Predmet.ProtustrankaNazivFormated>
    <izvorni_sadrzaj>IZORAD COMMERCE d.o.o.</izvorni_sadrzaj>
    <derivirana_varijabla naziv="DomainObject.Predmet.ProtustrankaNazivFormated_1">IZORAD COMMERCE d.o.o.</derivirana_varijabla>
  </DomainObject.Predmet.ProtustrankaNazivFormated>
  <DomainObject.Predmet.ProtustrankaNazivFormatedOIB>
    <izvorni_sadrzaj>IZORAD COMMERCE d.o.o., OIB 24088916094</izvorni_sadrzaj>
    <derivirana_varijabla naziv="DomainObject.Predmet.ProtustrankaNazivFormatedOIB_1">IZORAD COMMERCE d.o.o., OIB 24088916094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IZORAD COMMERCE d.o.o.</item>
    </izvorni_sadrzaj>
    <derivirana_varijabla naziv="DomainObject.Predmet.ProtuStrankaListFormated_1">
      <item>IZORAD COMMERCE d.o.o.</item>
    </derivirana_varijabla>
  </DomainObject.Predmet.ProtuStrankaListFormated>
  <DomainObject.Predmet.ProtuStrankaListFormatedOIB>
    <izvorni_sadrzaj>
      <item>IZORAD COMMERCE d.o.o., OIB 24088916094</item>
    </izvorni_sadrzaj>
    <derivirana_varijabla naziv="DomainObject.Predmet.ProtuStrankaListFormatedOIB_1">
      <item>IZORAD COMMERCE d.o.o., OIB 24088916094</item>
    </derivirana_varijabla>
  </DomainObject.Predmet.ProtuStrankaListFormatedOIB>
  <DomainObject.Predmet.ProtuStrankaListFormatedWithAdress>
    <izvorni_sadrzaj>
      <item>IZORAD COMMERCE d.o.o., Štefanićeva 2/I, 10000 Zagreb</item>
    </izvorni_sadrzaj>
    <derivirana_varijabla naziv="DomainObject.Predmet.ProtuStrankaListFormatedWithAdress_1">
      <item>IZORAD COMMERCE d.o.o., Štefanićeva 2/I, 10000 Zagreb</item>
    </derivirana_varijabla>
  </DomainObject.Predmet.ProtuStrankaListFormatedWithAdress>
  <DomainObject.Predmet.ProtuStrankaListFormatedWithAdressOIB>
    <izvorni_sadrzaj>
      <item>IZORAD COMMERCE d.o.o., OIB 24088916094, Štefanićeva 2/I, 10000 Zagreb</item>
    </izvorni_sadrzaj>
    <derivirana_varijabla naziv="DomainObject.Predmet.ProtuStrankaListFormatedWithAdressOIB_1">
      <item>IZORAD COMMERCE d.o.o., OIB 24088916094, Štefanićeva 2/I, 10000 Zagreb</item>
    </derivirana_varijabla>
  </DomainObject.Predmet.ProtuStrankaListFormatedWithAdressOIB>
  <DomainObject.Predmet.ProtuStrankaListNazivFormated>
    <izvorni_sadrzaj>
      <item>IZORAD COMMERCE d.o.o.</item>
    </izvorni_sadrzaj>
    <derivirana_varijabla naziv="DomainObject.Predmet.ProtuStrankaListNazivFormated_1">
      <item>IZORAD COMMERCE d.o.o.</item>
    </derivirana_varijabla>
  </DomainObject.Predmet.ProtuStrankaListNazivFormated>
  <DomainObject.Predmet.ProtuStrankaListNazivFormatedOIB>
    <izvorni_sadrzaj>
      <item>IZORAD COMMERCE d.o.o., OIB 24088916094</item>
    </izvorni_sadrzaj>
    <derivirana_varijabla naziv="DomainObject.Predmet.ProtuStrankaListNazivFormatedOIB_1">
      <item>IZORAD COMMERCE d.o.o., OIB 24088916094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IZORAD COMMERCE d.o.o.</izvorni_sadrzaj>
    <derivirana_varijabla naziv="DomainObject.Predmet.ProtustrankaIDrugi_1">IZORAD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IZORAD COMMERCE d.o.o., OIB 24088916094, Štefanićeva 2/I, 10000 Zagreb</izvorni_sadrzaj>
    <derivirana_varijabla naziv="DomainObject.Predmet.ProtustrankaIDrugiAdressOIB_1">IZORAD COMMERCE d.o.o., OIB 24088916094, Štefanićeva 2/I,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IZORAD COMMERCE d.o.o.</item>
    </izvorni_sadrzaj>
    <derivirana_varijabla naziv="DomainObject.Predmet.SudioniciListNaziv_1">
      <item>FINA Regionalni centar Zagreb</item>
      <item>IZORAD 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IZORAD COMMERCE d.o.o., OIB 24088916094, Štefanićeva 2/I,10000 Zagreb</item>
    </izvorni_sadrzaj>
    <derivirana_varijabla naziv="DomainObject.Predmet.SudioniciListAdressOIB_1">
      <item>FINA Regionalni centar Zagreb, OIB 85821130368, Trg svibanjskih žrtava 1995. 1,10000 Zagreb</item>
      <item>IZORAD COMMERCE d.o.o., OIB 24088916094, Štefanićeva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24088916094</item>
    </izvorni_sadrzaj>
    <derivirana_varijabla naziv="DomainObject.Predmet.SudioniciListNazivOIB_1">
      <item>, OIB 85821130368</item>
      <item>, OIB 24088916094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1835</properties:Characters>
  <properties:Lines>46</properties:Lines>
  <properties:Paragraphs>19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2015-11-23T14:21:00Z</dcterms:modified>
  <cp:revision>35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