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7ced" w14:paraId="6337ced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065F44">
        <w:rPr>
          <w:sz w:val="24"/>
        </w:rPr>
        <w:t>392/2016</w:t>
      </w:r>
    </w:p>
    <w:p w:rsidRDefault="00F40B91" w:rsidP="00065F4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065F44" w:rsidP="00065F44" w:rsidR="00065F44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65F44">
        <w:rPr>
          <w:sz w:val="24"/>
          <w:szCs w:val="24"/>
        </w:rPr>
        <w:t>ZADRUGA LIKOVNIH STVARALACA-zadruga za proizvodnju, ekološku proizvodnju i razvoj u poljoprivredi, stočarstvu, voćarstvu i likovni izričaj, OIB: 10428839148, Zagreb, Otokara Keršovanija 6</w:t>
      </w:r>
      <w:r w:rsidRPr="00F40B91">
        <w:rPr>
          <w:sz w:val="24"/>
          <w:szCs w:val="24"/>
        </w:rPr>
        <w:t xml:space="preserve"> </w:t>
      </w:r>
      <w:r w:rsidR="00065F44">
        <w:rPr>
          <w:sz w:val="24"/>
          <w:szCs w:val="24"/>
        </w:rPr>
        <w:t>dana 15. siječnja 2016</w:t>
      </w:r>
      <w:r w:rsidRPr="00F40B91">
        <w:rPr>
          <w:sz w:val="24"/>
          <w:szCs w:val="24"/>
        </w:rPr>
        <w:t>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065F44" w:rsidR="00F40B91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065F44" w:rsidRPr="00065F44">
        <w:rPr>
          <w:sz w:val="24"/>
          <w:szCs w:val="24"/>
        </w:rPr>
        <w:t xml:space="preserve"> </w:t>
      </w:r>
      <w:r w:rsidR="00065F44">
        <w:rPr>
          <w:sz w:val="24"/>
          <w:szCs w:val="24"/>
        </w:rPr>
        <w:t>ZADRUGA LIKOVNIH STVARALACA-zadruga za proizvodnju, ekološku proizvodnju i razvoj u poljoprivredi, stočarstvu, voćarstvu i likovni izričaj, OIB: 10428839148, Zagreb, Otokara Keršovanija 6</w:t>
      </w:r>
      <w:r w:rsidR="008F522F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CF56FE" w:rsidP="00065F44" w:rsidR="00F40B91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133DAD" w:rsidP="00F40B91" w:rsidR="00065F44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065F44">
        <w:rPr>
          <w:sz w:val="24"/>
          <w:szCs w:val="24"/>
        </w:rPr>
        <w:t>ZADRUGA LIKOVNIH STVARALACA-zadruga za proizvodnju, ekološku proizvodnju i razvoj u poljoprivredi, stočarstvu, voćarstvu i likovni izričaj, OIB: 10428839148, Zagreb, Otokara Keršovanija 6.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65F44">
        <w:rPr>
          <w:sz w:val="24"/>
          <w:szCs w:val="24"/>
        </w:rPr>
        <w:t xml:space="preserve"> 15. siječnja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065F44">
        <w:rPr>
          <w:sz w:val="24"/>
          <w:szCs w:val="24"/>
        </w:rPr>
        <w:t>6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65F44" w:rsidR="00BD5BEB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065F44" w:rsidR="00065F44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065F44">
        <w:rPr>
          <w:sz w:val="24"/>
          <w:szCs w:val="24"/>
        </w:rPr>
        <w:t>DNA:</w:t>
      </w:r>
      <w:r w:rsidR="00065F44" w:rsidRPr="008F522F">
        <w:rPr>
          <w:sz w:val="24"/>
          <w:szCs w:val="24"/>
        </w:rPr>
        <w:t xml:space="preserve"> </w:t>
      </w:r>
      <w:r w:rsidR="00065F44" w:rsidRPr="00133DAD">
        <w:rPr>
          <w:sz w:val="24"/>
          <w:szCs w:val="24"/>
        </w:rPr>
        <w:t>H</w:t>
      </w:r>
      <w:r w:rsidR="00065F44">
        <w:rPr>
          <w:sz w:val="24"/>
          <w:szCs w:val="24"/>
        </w:rPr>
        <w:t xml:space="preserve">zmo, </w:t>
      </w:r>
      <w:r w:rsidR="00065F44" w:rsidRPr="00EA0B89">
        <w:rPr>
          <w:sz w:val="24"/>
          <w:szCs w:val="24"/>
        </w:rPr>
        <w:t>Zagreb, Trpimirova 4</w:t>
      </w:r>
    </w:p>
    <w:p w:rsidRDefault="00065F44" w:rsidP="00065F44" w:rsidR="00065F44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065F44" w:rsidP="00065F44" w:rsidR="00065F44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8F522F" w:rsidP="00065F44" w:rsidR="008F522F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5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F44"/>
    <w:rsid w:val="00070FEB"/>
    <w:rsid w:val="000727E0"/>
    <w:rsid w:val="00082B1E"/>
    <w:rsid w:val="000A19F2"/>
    <w:rsid w:val="000A23AD"/>
    <w:rsid w:val="000A6083"/>
    <w:rsid w:val="000B0687"/>
    <w:rsid w:val="000C252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5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5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LIKOVNIH STVARALACA - zadruga za proizvodnju, ekološku proizvodnju i razvoj u poljoprivredi, stočarstvu, voćarstvu i likovni izričaj</izvorni_sadrzaj>
    <derivirana_varijabla naziv="DomainObject.Predmet.ProtustrankaFormated_1">  ZADRUGA LIKOVNIH STVARALACA - zadruga za proizvodnju, ekološku proizvodnju i razvoj u poljoprivredi, stočarstvu, voćarstvu i likovni izričaj</derivirana_varijabla>
  </DomainObject.Predmet.ProtustrankaFormated>
  <DomainObject.Predmet.ProtustrankaFormatedOIB>
    <izvorni_sadrzaj>  ZADRUGA LIKOVNIH STVARALACA - zadruga za proizvodnju, ekološku proizvodnju i razvoj u poljoprivredi, stočarstvu, voćarstvu i likovni izričaj, OIB 10428839148</izvorni_sadrzaj>
    <derivirana_varijabla naziv="DomainObject.Predmet.ProtustrankaFormatedOIB_1">  ZADRUGA LIKOVNIH STVARALACA - zadruga za proizvodnju, ekološku proizvodnju i razvoj u poljoprivredi, stočarstvu, voćarstvu i likovni izričaj, OIB 10428839148</derivirana_varijabla>
  </DomainObject.Predmet.ProtustrankaFormatedOIB>
  <DomainObject.Predmet.ProtustrankaFormatedWithAdress>
    <izvorni_sadrzaj> ZADRUGA LIKOVNIH STVARALACA - zadruga za proizvodnju, ekološku proizvodnju i razvoj u poljoprivredi, stočarstvu, voćarstvu i likovni izričaj, Otokara Keršovanija 6, 10000 Zagreb</izvorni_sadrzaj>
    <derivirana_varijabla naziv="DomainObject.Predmet.ProtustrankaFormatedWithAdress_1"> ZADRUGA LIKOVNIH STVARALACA - zadruga za proizvodnju, ekološku proizvodnju i razvoj u poljoprivredi, stočarstvu, voćarstvu i likovni izričaj, Otokara Keršovanija 6, 10000 Zagreb</derivirana_varijabla>
  </DomainObject.Predmet.ProtustrankaFormatedWithAdress>
  <DomainObject.Predmet.ProtustrankaFormatedWithAdressOIB>
    <izvorni_sadrzaj> 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FormatedWithAdressOIB_1"> ZADRUGA LIKOVNIH STVARALACA - zadruga za proizvodnju, ekološku proizvodnju i razvoj u poljoprivredi, stočarstvu, voćarstvu i likovni izričaj, OIB 10428839148, Otokara Keršovanija 6, 10000 Zagreb</derivirana_varijabla>
  </DomainObject.Predmet.ProtustrankaFormatedWithAdressOIB>
  <DomainObject.Predmet.ProtustrankaWithAdress>
    <izvorni_sadrzaj>ZADRUGA LIKOVNIH STVARALACA - zadruga za proizvodnju, ekološku proizvodnju i razvoj u poljoprivredi, stočarstvu, voćarstvu i likovni izričaj Otokara Keršovanija 6, 10000 Zagreb</izvorni_sadrzaj>
    <derivirana_varijabla naziv="DomainObject.Predmet.ProtustrankaWithAdress_1">ZADRUGA LIKOVNIH STVARALACA - zadruga za proizvodnju, ekološku proizvodnju i razvoj u poljoprivredi, stočarstvu, voćarstvu i likovni izričaj Otokara Keršovanija 6, 10000 Zagreb</derivirana_varijabla>
  </DomainObject.Predmet.ProtustrankaWithAdress>
  <DomainObject.Predmet.ProtustrankaWithAdressOIB>
    <izvorni_sadrzaj>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WithAdressOIB_1">ZADRUGA LIKOVNIH STVARALACA - zadruga za proizvodnju, ekološku proizvodnju i razvoj u poljoprivredi, stočarstvu, voćarstvu i likovni izričaj, OIB 10428839148, Otokara Keršovanija 6, 10000 Zagreb</derivirana_varijabla>
  </DomainObject.Predmet.ProtustrankaWithAdressOIB>
  <DomainObject.Predmet.ProtustrankaNazivFormated>
    <izvorni_sadrzaj>ZADRUGA LIKOVNIH STVARALACA - zadruga za proizvodnju, ekološku proizvodnju i razvoj u poljoprivredi, stočarstvu, voćarstvu i likovni izričaj</izvorni_sadrzaj>
    <derivirana_varijabla naziv="DomainObject.Predmet.ProtustrankaNazivFormated_1">ZADRUGA LIKOVNIH STVARALACA - zadruga za proizvodnju, ekološku proizvodnju i razvoj u poljoprivredi, stočarstvu, voćarstvu i likovni izričaj</derivirana_varijabla>
  </DomainObject.Predmet.ProtustrankaNazivFormated>
  <DomainObject.Predmet.ProtustrankaNazivFormatedOIB>
    <izvorni_sadrzaj>ZADRUGA LIKOVNIH STVARALACA - zadruga za proizvodnju, ekološku proizvodnju i razvoj u poljoprivredi, stočarstvu, voćarstvu i likovni izričaj, OIB 10428839148</izvorni_sadrzaj>
    <derivirana_varijabla naziv="DomainObject.Predmet.ProtustrankaNazivFormatedOIB_1">ZADRUGA LIKOVNIH STVARALACA - zadruga za proizvodnju, ekološku proizvodnju i razvoj u poljoprivredi, stočarstvu, voćarstvu i likovni izričaj, OIB 10428839148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LIKOVNIH STVARALACA - zadruga za proizvodnju, ekološku proizvodnju i razvoj u poljoprivredi, stočarstvu, voćarstvu i likovni izričaj</item>
    </izvorni_sadrzaj>
    <derivirana_varijabla naziv="DomainObject.Predmet.ProtuStrankaListFormated_1">
      <item>ZADRUGA LIKOVNIH STVARALACA - zadruga za proizvodnju, ekološku proizvodnju i razvoj u poljoprivredi, stočarstvu, voćarstvu i likovni izričaj</item>
    </derivirana_varijabla>
  </DomainObject.Predmet.ProtuStrankaListFormated>
  <DomainObject.Predmet.ProtuStrankaListFormatedOIB>
    <izvorni_sadrzaj>
      <item>ZADRUGA LIKOVNIH STVARALACA - zadruga za proizvodnju, ekološku proizvodnju i razvoj u poljoprivredi, stočarstvu, voćarstvu i likovni izričaj, OIB 10428839148</item>
    </izvorni_sadrzaj>
    <derivirana_varijabla naziv="DomainObject.Predmet.ProtuStrankaListFormatedOIB_1">
      <item>ZADRUGA LIKOVNIH STVARALACA - zadruga za proizvodnju, ekološku proizvodnju i razvoj u poljoprivredi, stočarstvu, voćarstvu i likovni izričaj, OIB 10428839148</item>
    </derivirana_varijabla>
  </DomainObject.Predmet.ProtuStrankaListFormatedOIB>
  <DomainObject.Predmet.ProtuStrankaListFormatedWithAdress>
    <izvorni_sadrzaj>
      <item>ZADRUGA LIKOVNIH STVARALACA - zadruga za proizvodnju, ekološku proizvodnju i razvoj u poljoprivredi, stočarstvu, voćarstvu i likovni izričaj, Otokara Keršovanija 6, 10000 Zagreb</item>
    </izvorni_sadrzaj>
    <derivirana_varijabla naziv="DomainObject.Predmet.ProtuStrankaListFormatedWithAdress_1">
      <item>ZADRUGA LIKOVNIH STVARALACA - zadruga za proizvodnju, ekološku proizvodnju i razvoj u poljoprivredi, stočarstvu, voćarstvu i likovni izričaj, Otokara Keršovanija 6, 10000 Zagreb</item>
    </derivirana_varijabla>
  </DomainObject.Predmet.ProtuStrankaListFormatedWithAdress>
  <DomainObject.Predmet.ProtuStrankaListFormatedWithAdressOIB>
    <izvorni_sadrzaj>
      <item>ZADRUGA LIKOVNIH STVARALACA - zadruga za proizvodnju, ekološku proizvodnju i razvoj u poljoprivredi, stočarstvu, voćarstvu i likovni izričaj, OIB 10428839148, Otokara Keršovanija 6, 10000 Zagreb</item>
    </izvorni_sadrzaj>
    <derivirana_varijabla naziv="DomainObject.Predmet.ProtuStrankaListFormatedWithAdressOIB_1">
      <item>ZADRUGA LIKOVNIH STVARALACA - zadruga za proizvodnju, ekološku proizvodnju i razvoj u poljoprivredi, stočarstvu, voćarstvu i likovni izričaj, OIB 10428839148, Otokara Keršovanija 6, 10000 Zagreb</item>
    </derivirana_varijabla>
  </DomainObject.Predmet.ProtuStrankaListFormatedWithAdressOIB>
  <DomainObject.Predmet.ProtuStrankaListNazivFormated>
    <izvorni_sadrzaj>
      <item>ZADRUGA LIKOVNIH STVARALACA - zadruga za proizvodnju, ekološku proizvodnju i razvoj u poljoprivredi, stočarstvu, voćarstvu i likovni izričaj</item>
    </izvorni_sadrzaj>
    <derivirana_varijabla naziv="DomainObject.Predmet.ProtuStrankaListNazivFormated_1">
      <item>ZADRUGA LIKOVNIH STVARALACA - zadruga za proizvodnju, ekološku proizvodnju i razvoj u poljoprivredi, stočarstvu, voćarstvu i likovni izričaj</item>
    </derivirana_varijabla>
  </DomainObject.Predmet.ProtuStrankaListNazivFormated>
  <DomainObject.Predmet.ProtuStrankaListNazivFormatedOIB>
    <izvorni_sadrzaj>
      <item>ZADRUGA LIKOVNIH STVARALACA - zadruga za proizvodnju, ekološku proizvodnju i razvoj u poljoprivredi, stočarstvu, voćarstvu i likovni izričaj, OIB 10428839148</item>
    </izvorni_sadrzaj>
    <derivirana_varijabla naziv="DomainObject.Predmet.ProtuStrankaListNazivFormatedOIB_1">
      <item>ZADRUGA LIKOVNIH STVARALACA - zadruga za proizvodnju, ekološku proizvodnju i razvoj u poljoprivredi, stočarstvu, voćarstvu i likovni izričaj, OIB 10428839148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LIKOVNIH STVARALACA - zadruga za proizvodnju, ekološku proizvodnju i razvoj u poljoprivredi, stočarstvu, voćarstvu i likovni izričaj</izvorni_sadrzaj>
    <derivirana_varijabla naziv="DomainObject.Predmet.ProtustrankaIDrugi_1">ZADRUGA LIKOVNIH STVARALACA - zadruga za proizvodnju, ekološku proizvodnju i razvoj u poljoprivredi, stočarstvu, voćarstvu i likovni izričaj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LIKOVNIH STVARALACA - zadruga za proizvodnju, ekološku proizvodnju i razvoj u poljoprivredi, stočarstvu, voćarstvu i likovni izričaj, OIB 10428839148, Otokara Keršovanija 6, 10000 Zagreb</izvorni_sadrzaj>
    <derivirana_varijabla naziv="DomainObject.Predmet.ProtustrankaIDrugiAdressOIB_1">ZADRUGA LIKOVNIH STVARALACA - zadruga za proizvodnju, ekološku proizvodnju i razvoj u poljoprivredi, stočarstvu, voćarstvu i likovni izričaj, OIB 10428839148, Otokara Keršovanija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LIKOVNIH STVARALACA - zadruga za proizvodnju, ekološku proizvodnju i razvoj u poljoprivredi, stočarstvu, voćarstvu i likovni izričaj</item>
    </izvorni_sadrzaj>
    <derivirana_varijabla naziv="DomainObject.Predmet.SudioniciListNaziv_1">
      <item>FINA Regionalni centar Zagreb</item>
      <item>ZADRUGA LIKOVNIH STVARALACA - zadruga za proizvodnju, ekološku proizvodnju i razvoj u poljoprivredi, stočarstvu, voćarstvu i likovni izričaj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LIKOVNIH STVARALACA - zadruga za proizvodnju, ekološku proizvodnju i razvoj u poljoprivredi, stočarstvu, voćarstvu i likovni izričaj, OIB 10428839148, Otokara Keršovanija 6,10000 Zagreb</item>
    </izvorni_sadrzaj>
    <derivirana_varijabla naziv="DomainObject.Predmet.SudioniciListAdressOIB_1">
      <item>FINA Regionalni centar Zagreb, OIB 85821130368, Trg svibanjskih žrtava 1995. 1,10000 Zagreb</item>
      <item>ZADRUGA LIKOVNIH STVARALACA - zadruga za proizvodnju, ekološku proizvodnju i razvoj u poljoprivredi, stočarstvu, voćarstvu i likovni izričaj, OIB 10428839148, Otokara Keršovanija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10428839148</item>
    </izvorni_sadrzaj>
    <derivirana_varijabla naziv="DomainObject.Predmet.SudioniciListNazivOIB_1">
      <item>, OIB 85821130368</item>
      <item>, OIB 10428839148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2110</properties:Characters>
  <properties:Lines>52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2016-01-15T09:26:00Z</dcterms:created>
  <dc:creator>Korisnik</dc:creator>
  <cp:lastModifiedBy>Nikolina Krunić</cp:lastModifiedBy>
  <cp:lastPrinted>2016-01-15T09:26:00Z</cp:lastPrinted>
  <dcterms:modified xmlns:xsi="http://www.w3.org/2001/XMLSchema-instance" xsi:type="dcterms:W3CDTF">2016-01-15T09:30:00Z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