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fb48" w14:paraId="921fb48" w:rsidRDefault="00C26E56" w:rsidP="00C26E56" w:rsidR="00C26E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E56" w:rsidP="00C26E56" w:rsidR="00C26E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6E56" w:rsidP="00C26E56" w:rsidR="00C26E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6E56" w:rsidP="00C26E56" w:rsidR="00C26E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6E56" w:rsidP="00C26E56" w:rsidR="00C26E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6E56" w:rsidP="00C26E56" w:rsidR="00C26E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6E56" w:rsidP="00C26E56" w:rsidR="00C26E56" w:rsidRPr="005D578C">
      <w:pPr>
        <w:jc w:val="center"/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 Ćus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CORPORATE d. o. o. Poreč, Mate Vlašića 20, OIB </w:t>
      </w:r>
      <w:r w:rsidRPr="00C26E56">
        <w:rPr>
          <w:rFonts w:cs="Times New Roman" w:eastAsia="Times New Roman"/>
        </w:rPr>
        <w:t>72337965532</w:t>
      </w:r>
      <w:r>
        <w:rPr>
          <w:rFonts w:cs="Times New Roman" w:eastAsia="Times New Roman"/>
        </w:rPr>
        <w:t xml:space="preserve">, MBS </w:t>
      </w:r>
      <w:r w:rsidRPr="00C26E56">
        <w:rPr>
          <w:rFonts w:cs="Times New Roman" w:eastAsia="Times New Roman"/>
        </w:rPr>
        <w:t>040343317</w:t>
      </w:r>
      <w:r>
        <w:rPr>
          <w:rFonts w:cs="Times New Roman" w:eastAsia="Times New Roman"/>
          <w:szCs w:val="24"/>
        </w:rPr>
        <w:t>, 2. studenog 2017.</w:t>
      </w: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>stečajni postupak nad</w:t>
      </w:r>
      <w:r>
        <w:rPr>
          <w:rFonts w:cs="Times New Roman" w:eastAsia="Times New Roman"/>
          <w:szCs w:val="24"/>
        </w:rPr>
        <w:t xml:space="preserve"> dužnikom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CORPORATE d. o. o. Poreč, Mate Vlašića 20, OIB </w:t>
      </w:r>
      <w:r w:rsidRPr="00C26E56">
        <w:rPr>
          <w:rFonts w:cs="Times New Roman" w:eastAsia="Times New Roman"/>
        </w:rPr>
        <w:t>72337965532</w:t>
      </w:r>
      <w:r>
        <w:rPr>
          <w:rFonts w:cs="Times New Roman" w:eastAsia="Times New Roman"/>
        </w:rPr>
        <w:t xml:space="preserve">, MBS </w:t>
      </w:r>
      <w:r w:rsidRPr="00C26E56">
        <w:rPr>
          <w:rFonts w:cs="Times New Roman" w:eastAsia="Times New Roman"/>
        </w:rPr>
        <w:t>040343317</w:t>
      </w:r>
      <w:r>
        <w:rPr>
          <w:rFonts w:cs="Times New Roman" w:eastAsia="Times New Roman"/>
          <w:szCs w:val="24"/>
        </w:rPr>
        <w:t>.</w:t>
      </w: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C26E56" w:rsidP="00C26E56" w:rsidR="00C26E56">
      <w:pPr>
        <w:ind w:firstLine="708"/>
        <w:rPr>
          <w:rFonts w:cs="Times New Roman" w:eastAsia="Times New Roman"/>
          <w:szCs w:val="20"/>
        </w:rPr>
      </w:pPr>
    </w:p>
    <w:p w:rsidRDefault="00C26E56" w:rsidP="00C26E56" w:rsidR="00C26E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CORPORATE d. o. o. Poreč, Mate Vlašića 20, OIB </w:t>
      </w:r>
      <w:r w:rsidRPr="00C26E56">
        <w:rPr>
          <w:rFonts w:cs="Times New Roman" w:eastAsia="Times New Roman"/>
        </w:rPr>
        <w:t>72337965532</w:t>
      </w:r>
      <w:r>
        <w:rPr>
          <w:rFonts w:cs="Times New Roman" w:eastAsia="Times New Roman"/>
        </w:rPr>
        <w:t xml:space="preserve">, MBS </w:t>
      </w:r>
      <w:r w:rsidRPr="00C26E56">
        <w:rPr>
          <w:rFonts w:cs="Times New Roman" w:eastAsia="Times New Roman"/>
        </w:rPr>
        <w:t>040343317</w:t>
      </w:r>
      <w:r>
        <w:rPr>
          <w:rFonts w:cs="Times New Roman" w:eastAsia="Times New Roman"/>
          <w:szCs w:val="24"/>
        </w:rPr>
        <w:t>.</w:t>
      </w:r>
    </w:p>
    <w:p w:rsidRDefault="00C26E56" w:rsidP="00C26E56" w:rsidR="00C26E56">
      <w:pPr>
        <w:ind w:firstLine="709"/>
        <w:rPr>
          <w:rFonts w:cs="Times New Roman" w:eastAsia="Times New Roman"/>
          <w:szCs w:val="24"/>
        </w:rPr>
      </w:pPr>
    </w:p>
    <w:p w:rsidRDefault="00C26E56" w:rsidP="00C26E56" w:rsidR="00C26E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CORPORATE d. o. o. Poreč, Mate Vlašića 20, OIB </w:t>
      </w:r>
      <w:r w:rsidRPr="00C26E56">
        <w:rPr>
          <w:rFonts w:cs="Times New Roman" w:eastAsia="Times New Roman"/>
        </w:rPr>
        <w:t>72337965532</w:t>
      </w:r>
      <w:r>
        <w:rPr>
          <w:rFonts w:cs="Times New Roman" w:eastAsia="Times New Roman"/>
        </w:rPr>
        <w:t xml:space="preserve">, MBS </w:t>
      </w:r>
      <w:r w:rsidRPr="00C26E56">
        <w:rPr>
          <w:rFonts w:cs="Times New Roman" w:eastAsia="Times New Roman"/>
        </w:rPr>
        <w:t>040343317</w:t>
      </w:r>
      <w:r>
        <w:rPr>
          <w:rFonts w:cs="Times New Roman" w:eastAsia="Times New Roman"/>
          <w:szCs w:val="24"/>
        </w:rPr>
        <w:t>.</w:t>
      </w:r>
    </w:p>
    <w:p w:rsidRDefault="00C26E56" w:rsidP="00C26E56" w:rsidR="00C26E5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6E56" w:rsidP="00C26E56" w:rsidR="00C26E56">
      <w:pPr>
        <w:ind w:firstLine="708"/>
        <w:rPr>
          <w:rFonts w:cs="Times New Roman" w:eastAsia="Times New Roman"/>
          <w:szCs w:val="24"/>
        </w:rPr>
      </w:pPr>
    </w:p>
    <w:p w:rsidRDefault="00C26E56" w:rsidP="00C26E56" w:rsidR="00C26E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CORPORATE d. o. o. Poreč</w:t>
      </w:r>
      <w:r>
        <w:rPr>
          <w:rFonts w:cs="Times New Roman" w:eastAsia="Times New Roman"/>
          <w:szCs w:val="24"/>
        </w:rPr>
        <w:t>.</w:t>
      </w:r>
    </w:p>
    <w:p w:rsidRDefault="00C26E56" w:rsidP="00C26E56" w:rsidR="00C26E5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kolovoza 2017. imao neizvršene osnove za plaćanje u neprekinutom razdoblju od 120 dana u ukupnom iznosu 7.981,71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29.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St-464/2017-3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26E56" w:rsidP="00C26E56" w:rsidR="00C26E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26E56" w:rsidP="00C26E56" w:rsidR="00C26E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6E56" w:rsidP="00C26E56" w:rsidR="00C26E56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26E56" w:rsidP="00C26E56" w:rsidR="00C26E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091B29">
        <w:rPr>
          <w:rFonts w:cs="Times New Roman" w:eastAsia="Times New Roman"/>
          <w:szCs w:val="24"/>
        </w:rPr>
        <w:t>, v. r.</w:t>
      </w:r>
    </w:p>
    <w:p w:rsidRDefault="00C26E56" w:rsidP="00C26E56" w:rsidR="00C26E56">
      <w:pPr>
        <w:jc w:val="left"/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left"/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6E56" w:rsidP="00C26E56" w:rsidR="00C26E5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26E56" w:rsidP="00C26E56" w:rsidR="00C26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26E56" w:rsidP="00C26E56" w:rsidR="00C26E56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rPr>
          <w:rFonts w:cs="Times New Roman" w:eastAsia="Times New Roman"/>
          <w:szCs w:val="24"/>
        </w:rPr>
      </w:pPr>
    </w:p>
    <w:p w:rsidRDefault="00C26E56" w:rsidP="00C26E56" w:rsidR="00C26E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6E56" w:rsidP="00C26E56" w:rsidR="00C26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26E56" w:rsidP="00C26E56" w:rsidR="00C26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CORPORATE d. o. o. Poreč, Mate Vlašića 20,</w:t>
      </w:r>
    </w:p>
    <w:p w:rsidRDefault="00C26E56" w:rsidP="00C26E56" w:rsidR="00C26E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26E56" w:rsidP="00C26E56" w:rsidR="00C26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26E56" w:rsidP="00C26E56" w:rsidR="00C26E5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Dubravka Stašić, Rijeka, Vatroslava Lisinskog 2,</w:t>
      </w:r>
    </w:p>
    <w:p w:rsidRDefault="00C26E56" w:rsidP="00C26E56" w:rsidR="00C26E5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26E56" w:rsidP="00C26E56" w:rsidR="00C26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26E56" w:rsidP="00C26E56" w:rsidR="00C26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26E56" w:rsidP="00C26E56" w:rsidR="00C26E56"/>
    <w:p w:rsidRDefault="00C26E56" w:rsidP="00C26E56" w:rsidR="00C26E56"/>
    <w:p w:rsidRDefault="00C26E56" w:rsidP="00C26E56" w:rsidR="00C26E56"/>
    <w:p w:rsidRDefault="00C26E56" w:rsidP="00C26E56" w:rsidR="00C26E56"/>
    <w:p w:rsidRDefault="00C26E56" w:rsidP="00C26E56" w:rsidR="00C26E56"/>
    <w:p w:rsidRDefault="00100C48" w:rsidR="00100C48"/>
    <w:sectPr w:rsidSect="00A92A1F" w:rsidR="00100C4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E56" w:rsidP="00C26E56" w:rsidR="00C26E56">
      <w:r>
        <w:separator/>
      </w:r>
    </w:p>
  </w:endnote>
  <w:endnote w:id="0" w:type="continuationSeparator">
    <w:p w:rsidRDefault="00C26E56" w:rsidP="00C26E56" w:rsidR="00C26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E56" w:rsidP="00C26E56" w:rsidR="00C26E56">
      <w:r>
        <w:separator/>
      </w:r>
    </w:p>
  </w:footnote>
  <w:footnote w:id="0" w:type="continuationSeparator">
    <w:p w:rsidRDefault="00C26E56" w:rsidP="00C26E56" w:rsidR="00C26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E56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1B2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St-464/2017-4</w:t>
    </w:r>
  </w:p>
  <w:p w:rsidRDefault="00091B29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E56" w:rsidP="00A92A1F" w:rsidR="00A92A1F" w:rsidRPr="00970AE0">
    <w:pPr>
      <w:pStyle w:val="Zaglavlje"/>
      <w:jc w:val="right"/>
    </w:pPr>
    <w:r>
      <w:rPr>
        <w:szCs w:val="24"/>
      </w:rPr>
      <w:t>3 St-464/2017-4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1E2D"/>
    <w:rsid w:val="00091B29"/>
    <w:rsid w:val="00100C48"/>
    <w:rsid w:val="00401E2D"/>
    <w:rsid w:val="004474D1"/>
    <w:rsid w:val="00C2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6E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E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6E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E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6E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1B2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1B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1B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6E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E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6E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E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6E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1B2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1B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1B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CORPORATE d.o.o. POREČ</izvorni_sadrzaj>
    <derivirana_varijabla naziv="DomainObject.Predmet.ProtustrankaFormated_1">  CORPORATE d.o.o. POREČ</derivirana_varijabla>
  </DomainObject.Predmet.ProtustrankaFormated>
  <DomainObject.Predmet.ProtustrankaFormatedOIB>
    <izvorni_sadrzaj>  CORPORATE d.o.o. POREČ, OIB 72337965532</izvorni_sadrzaj>
    <derivirana_varijabla naziv="DomainObject.Predmet.ProtustrankaFormatedOIB_1">  CORPORATE d.o.o. POREČ, OIB 72337965532</derivirana_varijabla>
  </DomainObject.Predmet.ProtustrankaFormatedOIB>
  <DomainObject.Predmet.ProtustrankaFormatedWithAdress>
    <izvorni_sadrzaj> CORPORATE d.o.o. POREČ, Mate Vlašića 20, 52440 Poreč</izvorni_sadrzaj>
    <derivirana_varijabla naziv="DomainObject.Predmet.ProtustrankaFormatedWithAdress_1"> CORPORATE d.o.o. POREČ, Mate Vlašića 20, 52440 Poreč</derivirana_varijabla>
  </DomainObject.Predmet.ProtustrankaFormatedWithAdress>
  <DomainObject.Predmet.ProtustrankaFormatedWithAdressOIB>
    <izvorni_sadrzaj> CORPORATE d.o.o. POREČ, OIB 72337965532, Mate Vlašića 20, 52440 Poreč</izvorni_sadrzaj>
    <derivirana_varijabla naziv="DomainObject.Predmet.ProtustrankaFormatedWithAdressOIB_1"> CORPORATE d.o.o. POREČ, OIB 72337965532, Mate Vlašića 20, 52440 Poreč</derivirana_varijabla>
  </DomainObject.Predmet.ProtustrankaFormatedWithAdressOIB>
  <DomainObject.Predmet.ProtustrankaWithAdress>
    <izvorni_sadrzaj>CORPORATE d.o.o. POREČ Mate Vlašića 20, 52440 Poreč</izvorni_sadrzaj>
    <derivirana_varijabla naziv="DomainObject.Predmet.ProtustrankaWithAdress_1">CORPORATE d.o.o. POREČ Mate Vlašića 20, 52440 Poreč</derivirana_varijabla>
  </DomainObject.Predmet.ProtustrankaWithAdress>
  <DomainObject.Predmet.ProtustrankaWithAdressOIB>
    <izvorni_sadrzaj>CORPORATE d.o.o. POREČ, OIB 72337965532, Mate Vlašića 20, 52440 Poreč</izvorni_sadrzaj>
    <derivirana_varijabla naziv="DomainObject.Predmet.ProtustrankaWithAdressOIB_1">CORPORATE d.o.o. POREČ, OIB 72337965532, Mate Vlašića 20, 52440 Poreč</derivirana_varijabla>
  </DomainObject.Predmet.ProtustrankaWithAdressOIB>
  <DomainObject.Predmet.ProtustrankaNazivFormated>
    <izvorni_sadrzaj>CORPORATE d.o.o. POREČ</izvorni_sadrzaj>
    <derivirana_varijabla naziv="DomainObject.Predmet.ProtustrankaNazivFormated_1">CORPORATE d.o.o. POREČ</derivirana_varijabla>
  </DomainObject.Predmet.ProtustrankaNazivFormated>
  <DomainObject.Predmet.ProtustrankaNazivFormatedOIB>
    <izvorni_sadrzaj>CORPORATE d.o.o. POREČ, OIB 72337965532</izvorni_sadrzaj>
    <derivirana_varijabla naziv="DomainObject.Predmet.ProtustrankaNazivFormatedOIB_1">CORPORATE d.o.o. POREČ, OIB 72337965532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7981.71</izvorni_sadrzaj>
    <derivirana_varijabla naziv="DomainObject.Predmet.TrenutnaVrijednost_1">7981.71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CORPORATE d.o.o. POREČ</item>
    </izvorni_sadrzaj>
    <derivirana_varijabla naziv="DomainObject.Predmet.ProtuStrankaListFormated_1">
      <item>CORPORATE d.o.o. POREČ</item>
    </derivirana_varijabla>
  </DomainObject.Predmet.ProtuStrankaListFormated>
  <DomainObject.Predmet.ProtuStrankaListFormatedOIB>
    <izvorni_sadrzaj>
      <item>CORPORATE d.o.o. POREČ, OIB 72337965532</item>
    </izvorni_sadrzaj>
    <derivirana_varijabla naziv="DomainObject.Predmet.ProtuStrankaListFormatedOIB_1">
      <item>CORPORATE d.o.o. POREČ, OIB 72337965532</item>
    </derivirana_varijabla>
  </DomainObject.Predmet.ProtuStrankaListFormatedOIB>
  <DomainObject.Predmet.ProtuStrankaListFormatedWithAdress>
    <izvorni_sadrzaj>
      <item>CORPORATE d.o.o. POREČ, Mate Vlašića 20, 52440 Poreč</item>
    </izvorni_sadrzaj>
    <derivirana_varijabla naziv="DomainObject.Predmet.ProtuStrankaListFormatedWithAdress_1">
      <item>CORPORATE d.o.o. POREČ, Mate Vlašića 20, 52440 Poreč</item>
    </derivirana_varijabla>
  </DomainObject.Predmet.ProtuStrankaListFormatedWithAdress>
  <DomainObject.Predmet.ProtuStrankaListFormatedWithAdressOIB>
    <izvorni_sadrzaj>
      <item>CORPORATE d.o.o. POREČ, OIB 72337965532, Mate Vlašića 20, 52440 Poreč</item>
    </izvorni_sadrzaj>
    <derivirana_varijabla naziv="DomainObject.Predmet.ProtuStrankaListFormatedWithAdressOIB_1">
      <item>CORPORATE d.o.o. POREČ, OIB 72337965532, Mate Vlašića 20, 52440 Poreč</item>
    </derivirana_varijabla>
  </DomainObject.Predmet.ProtuStrankaListFormatedWithAdressOIB>
  <DomainObject.Predmet.ProtuStrankaListNazivFormated>
    <izvorni_sadrzaj>
      <item>CORPORATE d.o.o. POREČ</item>
    </izvorni_sadrzaj>
    <derivirana_varijabla naziv="DomainObject.Predmet.ProtuStrankaListNazivFormated_1">
      <item>CORPORATE d.o.o. POREČ</item>
    </derivirana_varijabla>
  </DomainObject.Predmet.ProtuStrankaListNazivFormated>
  <DomainObject.Predmet.ProtuStrankaListNazivFormatedOIB>
    <izvorni_sadrzaj>
      <item>CORPORATE d.o.o. POREČ, OIB 72337965532</item>
    </izvorni_sadrzaj>
    <derivirana_varijabla naziv="DomainObject.Predmet.ProtuStrankaListNazivFormatedOIB_1">
      <item>CORPORATE d.o.o. POREČ, OIB 72337965532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CORPORATE d.o.o. POREČ</izvorni_sadrzaj>
    <derivirana_varijabla naziv="DomainObject.Predmet.ProtustrankaIDrugi_1">CORPORATE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CORPORATE d.o.o. POREČ, OIB 72337965532, Mate Vlašića 20, 52440 Poreč</izvorni_sadrzaj>
    <derivirana_varijabla naziv="DomainObject.Predmet.ProtustrankaIDrugiAdressOIB_1">CORPORATE d.o.o. POREČ, OIB 72337965532,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CORPORATE d.o.o. POREČ</item>
    </izvorni_sadrzaj>
    <derivirana_varijabla naziv="DomainObject.Predmet.SudioniciListNaziv_1">
      <item>FINANCIJSKA AGENCIJA, RC RIJEKA, PODRUŽNICA PULA, PULA</item>
      <item>CORPORATE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CORPORATE d.o.o. POREČ, OIB 72337965532, Mate Vlašića 20,52440 Poreč</item>
    </izvorni_sadrzaj>
    <derivirana_varijabla naziv="DomainObject.Predmet.SudioniciListAdressOIB_1">
      <item>FINANCIJSKA AGENCIJA, RC RIJEKA, PODRUŽNICA PULA, PULA, OIB 85821130368, Giardini 5,52100 Pula</item>
      <item>CORPORATE d.o.o. POREČ, OIB 72337965532,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72337965532</item>
    </izvorni_sadrzaj>
    <derivirana_varijabla naziv="DomainObject.Predmet.SudioniciListNazivOIB_1">
      <item>, OIB 85821130368</item>
      <item>, OIB 72337965532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3651</properties:Characters>
  <properties:Lines>90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2017-11-02T08:57:00Z</dcterms:created>
  <dc:creator>Morena Brajuha</dc:creator>
  <cp:lastModifiedBy>Sanja Prodan</cp:lastModifiedBy>
  <cp:lastPrinted>2017-11-02T11:21:00Z</cp:lastPrinted>
  <dcterms:modified xmlns:xsi="http://www.w3.org/2001/XMLSchema-instance" xsi:type="dcterms:W3CDTF">2017-11-02T11:21:00Z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