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144e" w14:paraId="846144e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EE4771">
        <w:rPr>
          <w:b/>
        </w:rPr>
        <w:t>3</w:t>
      </w:r>
      <w:r w:rsidR="00452BD4">
        <w:rPr>
          <w:b/>
        </w:rPr>
        <w:t>5</w:t>
      </w:r>
      <w:r w:rsidR="003155B6">
        <w:rPr>
          <w:b/>
        </w:rPr>
        <w:t>1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452BD4">
        <w:rPr>
          <w:lang w:val="hr-HR"/>
        </w:rPr>
        <w:t xml:space="preserve"> </w:t>
      </w:r>
      <w:r w:rsidR="003155B6">
        <w:rPr>
          <w:lang w:val="hr-HR"/>
        </w:rPr>
        <w:t xml:space="preserve"> </w:t>
      </w:r>
      <w:r w:rsidR="003155B6" w:rsidRPr="003155B6">
        <w:rPr>
          <w:lang w:val="hr-HR"/>
        </w:rPr>
        <w:t>BRKAN d.o.o. za trgovinu i usluge,  "u likvidaciji"</w:t>
      </w:r>
      <w:r w:rsidR="003155B6">
        <w:rPr>
          <w:lang w:val="hr-HR"/>
        </w:rPr>
        <w:t>, OIB:</w:t>
      </w:r>
      <w:r w:rsidR="003155B6" w:rsidRPr="003155B6">
        <w:t xml:space="preserve"> </w:t>
      </w:r>
      <w:r w:rsidR="003155B6" w:rsidRPr="003155B6">
        <w:rPr>
          <w:lang w:val="hr-HR"/>
        </w:rPr>
        <w:t>43036377842</w:t>
      </w:r>
      <w:r w:rsidR="003155B6">
        <w:rPr>
          <w:lang w:val="hr-HR"/>
        </w:rPr>
        <w:t xml:space="preserve">, Split, Manđerova 22.,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F3045E">
        <w:rPr>
          <w:lang w:val="hr-HR"/>
        </w:rPr>
        <w:t>4</w:t>
      </w:r>
      <w:r w:rsidR="00A27957">
        <w:rPr>
          <w:lang w:val="hr-HR"/>
        </w:rPr>
        <w:t>.studenoga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7A08EB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3155B6">
        <w:rPr>
          <w:lang w:val="hr-HR"/>
        </w:rPr>
        <w:t xml:space="preserve"> </w:t>
      </w:r>
      <w:r w:rsidR="003155B6" w:rsidRPr="003155B6">
        <w:rPr>
          <w:lang w:val="hr-HR"/>
        </w:rPr>
        <w:t>BRKAN d.o.o. za trgovinu i usluge,  "u likvidaciji"</w:t>
      </w:r>
      <w:r w:rsidR="003155B6">
        <w:rPr>
          <w:lang w:val="hr-HR"/>
        </w:rPr>
        <w:t>, OIB:</w:t>
      </w:r>
      <w:r w:rsidR="003155B6" w:rsidRPr="003155B6">
        <w:t xml:space="preserve"> </w:t>
      </w:r>
      <w:r w:rsidR="003155B6" w:rsidRPr="003155B6">
        <w:rPr>
          <w:lang w:val="hr-HR"/>
        </w:rPr>
        <w:t>43036377842</w:t>
      </w:r>
      <w:r w:rsidR="003155B6">
        <w:rPr>
          <w:lang w:val="hr-HR"/>
        </w:rPr>
        <w:t>, Split, Manđerova 22</w:t>
      </w:r>
      <w:r w:rsidR="00F60766">
        <w:rPr>
          <w:lang w:val="hr-HR"/>
        </w:rPr>
        <w:t>.</w:t>
      </w:r>
      <w:r w:rsidR="00A27957">
        <w:rPr>
          <w:lang w:val="hr-HR"/>
        </w:rPr>
        <w:t xml:space="preserve">, dana  </w:t>
      </w:r>
      <w:r w:rsidR="007A08EB">
        <w:rPr>
          <w:lang w:val="hr-HR"/>
        </w:rPr>
        <w:t>01.rujna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3155B6">
        <w:rPr>
          <w:rFonts w:eastAsia="Calibri"/>
        </w:rPr>
        <w:t>156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146B1F">
        <w:rPr>
          <w:rFonts w:eastAsia="Calibri"/>
        </w:rPr>
        <w:t xml:space="preserve"> </w:t>
      </w:r>
      <w:r w:rsidR="003155B6">
        <w:rPr>
          <w:rFonts w:eastAsia="Calibri"/>
        </w:rPr>
        <w:t>1.686,03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3045E">
        <w:rPr>
          <w:lang w:val="hr-HR"/>
        </w:rPr>
        <w:t>4</w:t>
      </w:r>
      <w:r w:rsidR="00A27957">
        <w:rPr>
          <w:lang w:val="hr-HR"/>
        </w:rPr>
        <w:t>.studenoga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155B6"/>
    <w:rsid w:val="00332ABA"/>
    <w:rsid w:val="003900DE"/>
    <w:rsid w:val="003A4819"/>
    <w:rsid w:val="003B33AA"/>
    <w:rsid w:val="003C2B03"/>
    <w:rsid w:val="003D5435"/>
    <w:rsid w:val="00420831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F4B58"/>
    <w:rsid w:val="00711635"/>
    <w:rsid w:val="00771B18"/>
    <w:rsid w:val="00776B3E"/>
    <w:rsid w:val="00793668"/>
    <w:rsid w:val="007A08EB"/>
    <w:rsid w:val="007A43A5"/>
    <w:rsid w:val="007B1AA3"/>
    <w:rsid w:val="007B20E3"/>
    <w:rsid w:val="007C6744"/>
    <w:rsid w:val="007F7EE0"/>
    <w:rsid w:val="00801FF9"/>
    <w:rsid w:val="00813DE8"/>
    <w:rsid w:val="00820BC6"/>
    <w:rsid w:val="00864CFD"/>
    <w:rsid w:val="00873849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36CDE"/>
    <w:rsid w:val="00C82918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60766"/>
    <w:rsid w:val="00FE038F"/>
    <w:rsid w:val="00FE33AE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7E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E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E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E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E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7E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E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E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E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E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St-351/2016</izvorni_sadrzaj>
    <derivirana_varijabla naziv="DomainObject.Predmet.OznakaBroj_1">St-351/2016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BRKAN d.o.o. za trgovinu i usluge,  "u likvidaciji"</izvorni_sadrzaj>
    <derivirana_varijabla naziv="DomainObject.Predmet.ProtustrankaFormated_1">  BRKAN d.o.o. za trgovinu i usluge,  "u likvidaciji"</derivirana_varijabla>
  </DomainObject.Predmet.ProtustrankaFormated>
  <DomainObject.Predmet.ProtustrankaFormatedOIB>
    <izvorni_sadrzaj>  BRKAN d.o.o. za trgovinu i usluge,  "u likvidaciji", OIB 43036377842</izvorni_sadrzaj>
    <derivirana_varijabla naziv="DomainObject.Predmet.ProtustrankaFormatedOIB_1">  BRKAN d.o.o. za trgovinu i usluge,  "u likvidaciji", OIB 43036377842</derivirana_varijabla>
  </DomainObject.Predmet.ProtustrankaFormatedOIB>
  <DomainObject.Predmet.ProtustrankaFormatedWithAdress>
    <izvorni_sadrzaj> BRKAN d.o.o. za trgovinu i usluge,  "u likvidaciji", Manđerova 22, 21000 Split</izvorni_sadrzaj>
    <derivirana_varijabla naziv="DomainObject.Predmet.ProtustrankaFormatedWithAdress_1"> BRKAN d.o.o. za trgovinu i usluge,  "u likvidaciji", Manđerova 22, 21000 Split</derivirana_varijabla>
  </DomainObject.Predmet.ProtustrankaFormatedWithAdress>
  <DomainObject.Predmet.ProtustrankaFormatedWithAdressOIB>
    <izvorni_sadrzaj> BRKAN d.o.o. za trgovinu i usluge,  "u likvidaciji", OIB 43036377842, Manđerova 22, 21000 Split</izvorni_sadrzaj>
    <derivirana_varijabla naziv="DomainObject.Predmet.ProtustrankaFormatedWithAdressOIB_1"> BRKAN d.o.o. za trgovinu i usluge,  "u likvidaciji", OIB 43036377842, Manđerova 22, 21000 Split</derivirana_varijabla>
  </DomainObject.Predmet.ProtustrankaFormatedWithAdressOIB>
  <DomainObject.Predmet.ProtustrankaWithAdress>
    <izvorni_sadrzaj>BRKAN d.o.o. za trgovinu i usluge,  "u likvidaciji" Manđerova 22, 21000 Split</izvorni_sadrzaj>
    <derivirana_varijabla naziv="DomainObject.Predmet.ProtustrankaWithAdress_1">BRKAN d.o.o. za trgovinu i usluge,  "u likvidaciji" Manđerova 22, 21000 Split</derivirana_varijabla>
  </DomainObject.Predmet.ProtustrankaWithAdress>
  <DomainObject.Predmet.ProtustrankaWithAdressOIB>
    <izvorni_sadrzaj>BRKAN d.o.o. za trgovinu i usluge,  "u likvidaciji", OIB 43036377842, Manđerova 22, 21000 Split</izvorni_sadrzaj>
    <derivirana_varijabla naziv="DomainObject.Predmet.ProtustrankaWithAdressOIB_1">BRKAN d.o.o. za trgovinu i usluge,  "u likvidaciji", OIB 43036377842, Manđerova 22, 21000 Split</derivirana_varijabla>
  </DomainObject.Predmet.ProtustrankaWithAdressOIB>
  <DomainObject.Predmet.ProtustrankaNazivFormated>
    <izvorni_sadrzaj>BRKAN d.o.o. za trgovinu i usluge,  "u likvidaciji"</izvorni_sadrzaj>
    <derivirana_varijabla naziv="DomainObject.Predmet.ProtustrankaNazivFormated_1">BRKAN d.o.o. za trgovinu i usluge,  "u likvidaciji"</derivirana_varijabla>
  </DomainObject.Predmet.ProtustrankaNazivFormated>
  <DomainObject.Predmet.ProtustrankaNazivFormatedOIB>
    <izvorni_sadrzaj>BRKAN d.o.o. za trgovinu i usluge,  "u likvidaciji", OIB 43036377842</izvorni_sadrzaj>
    <derivirana_varijabla naziv="DomainObject.Predmet.ProtustrankaNazivFormatedOIB_1">BRKAN d.o.o. za trgovinu i usluge,  "u likvidaciji", OIB 43036377842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1686.03</izvorni_sadrzaj>
    <derivirana_varijabla naziv="DomainObject.Predmet.TrenutnaVrijednost_1">1686.03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BRKAN d.o.o. za trgovinu i usluge,  "u likvidaciji"</item>
    </izvorni_sadrzaj>
    <derivirana_varijabla naziv="DomainObject.Predmet.ProtuStrankaListFormated_1">
      <item>BRKAN d.o.o. za trgovinu i usluge,  "u likvidaciji"</item>
    </derivirana_varijabla>
  </DomainObject.Predmet.ProtuStrankaListFormated>
  <DomainObject.Predmet.ProtuStrankaListFormatedOIB>
    <izvorni_sadrzaj>
      <item>BRKAN d.o.o. za trgovinu i usluge,  "u likvidaciji", OIB 43036377842</item>
    </izvorni_sadrzaj>
    <derivirana_varijabla naziv="DomainObject.Predmet.ProtuStrankaListFormatedOIB_1">
      <item>BRKAN d.o.o. za trgovinu i usluge,  "u likvidaciji", OIB 43036377842</item>
    </derivirana_varijabla>
  </DomainObject.Predmet.ProtuStrankaListFormatedOIB>
  <DomainObject.Predmet.ProtuStrankaListFormatedWithAdress>
    <izvorni_sadrzaj>
      <item>BRKAN d.o.o. za trgovinu i usluge,  "u likvidaciji", Manđerova 22, 21000 Split</item>
    </izvorni_sadrzaj>
    <derivirana_varijabla naziv="DomainObject.Predmet.ProtuStrankaListFormatedWithAdress_1">
      <item>BRKAN d.o.o. za trgovinu i usluge,  "u likvidaciji", Manđerova 22, 21000 Split</item>
    </derivirana_varijabla>
  </DomainObject.Predmet.ProtuStrankaListFormatedWithAdress>
  <DomainObject.Predmet.ProtuStrankaListFormatedWithAdressOIB>
    <izvorni_sadrzaj>
      <item>BRKAN d.o.o. za trgovinu i usluge,  "u likvidaciji", OIB 43036377842, Manđerova 22, 21000 Split</item>
    </izvorni_sadrzaj>
    <derivirana_varijabla naziv="DomainObject.Predmet.ProtuStrankaListFormatedWithAdressOIB_1">
      <item>BRKAN d.o.o. za trgovinu i usluge,  "u likvidaciji", OIB 43036377842, Manđerova 22, 21000 Split</item>
    </derivirana_varijabla>
  </DomainObject.Predmet.ProtuStrankaListFormatedWithAdressOIB>
  <DomainObject.Predmet.ProtuStrankaListNazivFormated>
    <izvorni_sadrzaj>
      <item>BRKAN d.o.o. za trgovinu i usluge,  "u likvidaciji"</item>
    </izvorni_sadrzaj>
    <derivirana_varijabla naziv="DomainObject.Predmet.ProtuStrankaListNazivFormated_1">
      <item>BRKAN d.o.o. za trgovinu i usluge,  "u likvidaciji"</item>
    </derivirana_varijabla>
  </DomainObject.Predmet.ProtuStrankaListNazivFormated>
  <DomainObject.Predmet.ProtuStrankaListNazivFormatedOIB>
    <izvorni_sadrzaj>
      <item>BRKAN d.o.o. za trgovinu i usluge,  "u likvidaciji", OIB 43036377842</item>
    </izvorni_sadrzaj>
    <derivirana_varijabla naziv="DomainObject.Predmet.ProtuStrankaListNazivFormatedOIB_1">
      <item>BRKAN d.o.o. za trgovinu i usluge,  "u likvidaciji", OIB 43036377842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BRKAN d.o.o. za trgovinu i usluge,  "u likvidaciji"</izvorni_sadrzaj>
    <derivirana_varijabla naziv="DomainObject.Predmet.ProtustrankaIDrugi_1">BRKAN d.o.o. za trgovinu i usluge, 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BRKAN d.o.o. za trgovinu i usluge,  "u likvidaciji", OIB 43036377842, Manđerova 22, 21000 Split</izvorni_sadrzaj>
    <derivirana_varijabla naziv="DomainObject.Predmet.ProtustrankaIDrugiAdressOIB_1">BRKAN d.o.o. za trgovinu i usluge,  "u likvidaciji", OIB 43036377842, Manđerova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BRKAN d.o.o. za trgovinu i usluge,  "u likvidaciji"</item>
      <item>FINANCIJSKA AGENCIJA, RC SPLIT</item>
    </izvorni_sadrzaj>
    <derivirana_varijabla naziv="DomainObject.Predmet.SudioniciListNaziv_1">
      <item>BRKAN d.o.o. za trgovinu i usluge,  "u likvidaciji"</item>
      <item>FINANCIJSKA AGENCIJA, RC SPLIT</item>
    </derivirana_varijabla>
  </DomainObject.Predmet.SudioniciListNaziv>
  <DomainObject.Predmet.SudioniciListAdressOIB>
    <izvorni_sadrzaj>
      <item>BRKAN d.o.o. za trgovinu i usluge,  "u likvidaciji", OIB 43036377842, Manđerova 22,21000 Split</item>
      <item>FINANCIJSKA AGENCIJA, RC SPLIT, OIB 85821130368, Mažuranićevo šetalište 24 b,21000 Split</item>
    </izvorni_sadrzaj>
    <derivirana_varijabla naziv="DomainObject.Predmet.SudioniciListAdressOIB_1">
      <item>BRKAN d.o.o. za trgovinu i usluge,  "u likvidaciji", OIB 43036377842, Manđerova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43036377842</item>
      <item>, OIB 85821130368</item>
    </izvorni_sadrzaj>
    <derivirana_varijabla naziv="DomainObject.Predmet.SudioniciListNazivOIB_1">
      <item>, OIB 43036377842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AC9BF6-D1E2-4A3A-8F71-2EC094D00C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348</properties:Words>
  <properties:Characters>1892</properties:Characters>
  <properties:Lines>47</properties:Lines>
  <properties:Paragraphs>16</properties:Paragraphs>
  <properties:TotalTime>394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2016-11-04T12:05:00Z</cp:lastPrinted>
  <dcterms:modified xmlns:xsi="http://www.w3.org/2001/XMLSchema-instance" xsi:type="dcterms:W3CDTF">2016-11-04T12:10:00Z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