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647c" w14:paraId="ee1647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3935" w:rsidP="00643935" w:rsidR="00643935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St-412/2017-2.</w:t>
      </w:r>
    </w:p>
    <w:p w:rsidRDefault="00643935" w:rsidP="00643935" w:rsidR="00643935">
      <w:pPr>
        <w:jc w:val="center"/>
        <w:rPr>
          <w:rFonts w:cs="Arial" w:hAnsi="Arial" w:ascii="Arial"/>
          <w:b/>
          <w:noProof/>
        </w:rPr>
      </w:pPr>
    </w:p>
    <w:p w:rsidRDefault="00643935" w:rsidP="00643935" w:rsidR="0064393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43935" w:rsidP="00643935" w:rsidR="00643935">
      <w:pPr>
        <w:rPr>
          <w:rFonts w:cs="Arial" w:hAnsi="Arial" w:ascii="Arial"/>
          <w:b/>
          <w:noProof/>
        </w:rPr>
      </w:pPr>
    </w:p>
    <w:p w:rsidRDefault="00643935" w:rsidP="00643935" w:rsidR="0064393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43935" w:rsidP="00643935" w:rsidR="00643935">
      <w:pPr>
        <w:outlineLvl w:val="0"/>
        <w:rPr>
          <w:rFonts w:cs="Arial" w:hAnsi="Arial" w:ascii="Arial"/>
          <w:noProof/>
        </w:rPr>
      </w:pPr>
    </w:p>
    <w:p w:rsidRDefault="00643935" w:rsidP="00643935" w:rsidR="006439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FINANCIJSKE AGENCIJE, OIB: 85821130368, RC ZAGREB, Podružnica Zagreb, Trg svibanjskih žrtava 1995. 1, za otvaranje stečajnog postupka nad dužnikom VENIT DIES j.d.o.o. za usluge iz Zagreba, Pantovčak 42, MBS 080831611, OIB 29954082256, d</w:t>
      </w:r>
      <w:r>
        <w:rPr>
          <w:rFonts w:cs="Arial" w:hAnsi="Arial" w:ascii="Arial"/>
          <w:noProof/>
        </w:rPr>
        <w:t>ana 16. kolovoza 2017. godine</w:t>
      </w:r>
    </w:p>
    <w:p w:rsidRDefault="00643935" w:rsidP="00643935" w:rsidR="00643935">
      <w:pPr>
        <w:ind w:firstLine="851"/>
        <w:jc w:val="both"/>
        <w:rPr>
          <w:rFonts w:cs="Arial" w:hAnsi="Arial" w:ascii="Arial"/>
          <w:noProof/>
        </w:rPr>
      </w:pPr>
    </w:p>
    <w:p w:rsidRDefault="00643935" w:rsidP="00643935" w:rsidR="0064393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43935" w:rsidP="00643935" w:rsidR="0064393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643935" w:rsidP="00643935" w:rsidR="0064393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VENIT DIES j.d.o.o. za usluge iz Zagreba, Pantovčak 42, MBS 080831611, OIB 29954082256.</w:t>
      </w:r>
    </w:p>
    <w:p w:rsidRDefault="00643935" w:rsidP="00643935" w:rsidR="0064393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643935" w:rsidP="00643935" w:rsidR="006439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rujna 2017.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43935" w:rsidP="00643935" w:rsidR="0064393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643935" w:rsidP="00643935" w:rsidR="0064393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Katarina Janeš iz Zagreba, Pantovčak 42.</w:t>
      </w:r>
    </w:p>
    <w:p w:rsidRDefault="00643935" w:rsidP="00643935" w:rsidR="0064393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43935" w:rsidP="00643935" w:rsidR="00643935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43935" w:rsidP="00643935" w:rsidR="00643935">
      <w:pPr>
        <w:jc w:val="center"/>
        <w:outlineLvl w:val="0"/>
        <w:rPr>
          <w:rFonts w:cs="Arial" w:hAnsi="Arial" w:ascii="Arial"/>
          <w:b/>
          <w:noProof/>
        </w:rPr>
      </w:pPr>
    </w:p>
    <w:p w:rsidRDefault="00643935" w:rsidP="00643935" w:rsidR="00643935">
      <w:pPr>
        <w:jc w:val="center"/>
        <w:outlineLvl w:val="0"/>
        <w:rPr>
          <w:rFonts w:cs="Arial" w:hAnsi="Arial" w:ascii="Arial"/>
          <w:b/>
          <w:noProof/>
        </w:rPr>
      </w:pPr>
    </w:p>
    <w:p w:rsidRDefault="00643935" w:rsidP="00643935" w:rsidR="0064393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643935" w:rsidP="00643935" w:rsidR="00643935">
      <w:pPr>
        <w:jc w:val="center"/>
        <w:outlineLvl w:val="0"/>
        <w:rPr>
          <w:rFonts w:cs="Arial" w:hAnsi="Arial" w:ascii="Arial"/>
          <w:noProof/>
        </w:rPr>
      </w:pPr>
    </w:p>
    <w:p w:rsidRDefault="00643935" w:rsidP="00643935" w:rsidR="0064393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684 dana, u ukupnom iznosu od 6.437,46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643935" w:rsidP="00643935" w:rsidR="00643935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643935" w:rsidP="00643935" w:rsidR="006439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43935" w:rsidP="00643935" w:rsidR="006439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43935" w:rsidP="00643935" w:rsidR="0064393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643935" w:rsidP="00643935" w:rsidR="00643935">
      <w:pPr>
        <w:jc w:val="both"/>
        <w:rPr>
          <w:rFonts w:cs="Arial" w:hAnsi="Arial" w:ascii="Arial"/>
          <w:noProof/>
        </w:rPr>
      </w:pPr>
    </w:p>
    <w:p w:rsidRDefault="00643935" w:rsidP="00643935" w:rsidR="00643935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643935" w:rsidP="00643935" w:rsidR="00643935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643935" w:rsidP="00643935" w:rsidR="00643935">
      <w:pPr>
        <w:jc w:val="both"/>
        <w:rPr>
          <w:rFonts w:cs="Arial" w:hAnsi="Arial" w:ascii="Arial"/>
          <w:noProof/>
        </w:rPr>
      </w:pPr>
    </w:p>
    <w:p w:rsidRDefault="00643935" w:rsidP="00643935" w:rsidR="00643935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643935" w:rsidP="00643935" w:rsidR="00643935">
      <w:pPr>
        <w:jc w:val="both"/>
        <w:rPr>
          <w:rFonts w:cs="Arial" w:hAnsi="Arial" w:ascii="Arial"/>
        </w:rPr>
      </w:pPr>
    </w:p>
    <w:p w:rsidRDefault="00643935" w:rsidP="00643935" w:rsidR="00643935">
      <w:pPr>
        <w:jc w:val="both"/>
        <w:rPr>
          <w:rFonts w:cs="Arial" w:hAnsi="Arial" w:ascii="Arial"/>
        </w:rPr>
      </w:pPr>
    </w:p>
    <w:p w:rsidRDefault="00643935" w:rsidP="00643935" w:rsidR="00643935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643935" w:rsidP="00643935" w:rsidR="0064393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643935" w:rsidP="00643935" w:rsidR="0064393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643935" w:rsidP="00643935" w:rsidR="006439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Zagreb e-oglasnom pločom        </w:t>
      </w:r>
    </w:p>
    <w:p w:rsidRDefault="00643935" w:rsidP="00643935" w:rsidR="006439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643935" w:rsidP="00643935" w:rsidR="006439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643935" w:rsidP="00643935" w:rsidR="00643935">
      <w:pPr>
        <w:rPr>
          <w:rFonts w:cs="Arial" w:hAnsi="Arial" w:ascii="Arial"/>
        </w:rPr>
      </w:pPr>
    </w:p>
    <w:p w:rsidRDefault="00643935" w:rsidP="00643935" w:rsidR="00643935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935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01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St-412/2017-2</izvorni_sadrzaj>
    <derivirana_varijabla naziv="DomainObject.Oznaka_1">St-412/2017-2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VENIT DIES jednostavno društvo s ograničenom odgovornošću za usluge</izvorni_sadrzaj>
    <derivirana_varijabla naziv="DomainObject.Predmet.ProtustrankaFormated_1">  VENIT DIES jednostavno društvo s ograničenom odgovornošću za usluge</derivirana_varijabla>
  </DomainObject.Predmet.ProtustrankaFormated>
  <DomainObject.Predmet.ProtustrankaFormatedOIB>
    <izvorni_sadrzaj>  VENIT DIES jednostavno društvo s ograničenom odgovornošću za usluge, OIB 29954082256</izvorni_sadrzaj>
    <derivirana_varijabla naziv="DomainObject.Predmet.ProtustrankaFormatedOIB_1">  VENIT DIES jednostavno društvo s ograničenom odgovornošću za usluge, OIB 29954082256</derivirana_varijabla>
  </DomainObject.Predmet.ProtustrankaFormatedOIB>
  <DomainObject.Predmet.ProtustrankaFormatedWithAdress>
    <izvorni_sadrzaj> VENIT DIES jednostavno društvo s ograničenom odgovornošću za usluge, Pantovčak 42, 10000 Zagreb</izvorni_sadrzaj>
    <derivirana_varijabla naziv="DomainObject.Predmet.ProtustrankaFormatedWithAdress_1"> VENIT DIES jednostavno društvo s ograničenom odgovornošću za usluge, Pantovčak 42, 10000 Zagreb</derivirana_varijabla>
  </DomainObject.Predmet.ProtustrankaFormatedWithAdress>
  <DomainObject.Predmet.ProtustrankaFormatedWithAdressOIB>
    <izvorni_sadrzaj> VENIT DIES jednostavno društvo s ograničenom odgovornošću za usluge, OIB 29954082256, Pantovčak 42, 10000 Zagreb</izvorni_sadrzaj>
    <derivirana_varijabla naziv="DomainObject.Predmet.ProtustrankaFormatedWithAdressOIB_1"> VENIT DIES jednostavno društvo s ograničenom odgovornošću za usluge, OIB 29954082256, Pantovčak 42, 10000 Zagreb</derivirana_varijabla>
  </DomainObject.Predmet.ProtustrankaFormatedWithAdressOIB>
  <DomainObject.Predmet.ProtustrankaWithAdress>
    <izvorni_sadrzaj>VENIT DIES jednostavno društvo s ograničenom odgovornošću za usluge Pantovčak 42, 10000 Zagreb</izvorni_sadrzaj>
    <derivirana_varijabla naziv="DomainObject.Predmet.ProtustrankaWithAdress_1">VENIT DIES jednostavno društvo s ograničenom odgovornošću za usluge Pantovčak 42, 10000 Zagreb</derivirana_varijabla>
  </DomainObject.Predmet.ProtustrankaWithAdress>
  <DomainObject.Predmet.ProtustrankaWithAdressOIB>
    <izvorni_sadrzaj>VENIT DIES jednostavno društvo s ograničenom odgovornošću za usluge, OIB 29954082256, Pantovčak 42, 10000 Zagreb</izvorni_sadrzaj>
    <derivirana_varijabla naziv="DomainObject.Predmet.ProtustrankaWithAdressOIB_1">VENIT DIES jednostavno društvo s ograničenom odgovornošću za usluge, OIB 29954082256, Pantovčak 42, 10000 Zagreb</derivirana_varijabla>
  </DomainObject.Predmet.ProtustrankaWithAdressOIB>
  <DomainObject.Predmet.ProtustrankaNazivFormated>
    <izvorni_sadrzaj>VENIT DIES jednostavno društvo s ograničenom odgovornošću za usluge</izvorni_sadrzaj>
    <derivirana_varijabla naziv="DomainObject.Predmet.ProtustrankaNazivFormated_1">VENIT DIES jednostavno društvo s ograničenom odgovornošću za usluge</derivirana_varijabla>
  </DomainObject.Predmet.ProtustrankaNazivFormated>
  <DomainObject.Predmet.ProtustrankaNazivFormatedOIB>
    <izvorni_sadrzaj>VENIT DIES jednostavno društvo s ograničenom odgovornošću za usluge, OIB 29954082256</izvorni_sadrzaj>
    <derivirana_varijabla naziv="DomainObject.Predmet.ProtustrankaNazivFormatedOIB_1">VENIT DIES jednostavno društvo s ograničenom odgovornošću za usluge, OIB 29954082256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VENIT DIES jednostavno društvo s ograničenom odgovornošću za usluge</item>
    </izvorni_sadrzaj>
    <derivirana_varijabla naziv="DomainObject.Predmet.ProtuStrankaListFormated_1">
      <item>VENIT DIES jednostavno društvo s ograničenom odgovornošću za usluge</item>
    </derivirana_varijabla>
  </DomainObject.Predmet.ProtuStrankaListFormated>
  <DomainObject.Predmet.ProtuStrankaListFormatedOIB>
    <izvorni_sadrzaj>
      <item>VENIT DIES jednostavno društvo s ograničenom odgovornošću za usluge, OIB 29954082256</item>
    </izvorni_sadrzaj>
    <derivirana_varijabla naziv="DomainObject.Predmet.ProtuStrankaListFormatedOIB_1">
      <item>VENIT DIES jednostavno društvo s ograničenom odgovornošću za usluge, OIB 29954082256</item>
    </derivirana_varijabla>
  </DomainObject.Predmet.ProtuStrankaListFormatedOIB>
  <DomainObject.Predmet.ProtuStrankaListFormatedWithAdress>
    <izvorni_sadrzaj>
      <item>VENIT DIES jednostavno društvo s ograničenom odgovornošću za usluge, Pantovčak 42, 10000 Zagreb</item>
    </izvorni_sadrzaj>
    <derivirana_varijabla naziv="DomainObject.Predmet.ProtuStrankaListFormatedWithAdress_1">
      <item>VENIT DIES jednostavno društvo s ograničenom odgovornošću za usluge, Pantovčak 42, 10000 Zagreb</item>
    </derivirana_varijabla>
  </DomainObject.Predmet.ProtuStrankaListFormatedWithAdress>
  <DomainObject.Predmet.ProtuStrankaListFormatedWithAdressOIB>
    <izvorni_sadrzaj>
      <item>VENIT DIES jednostavno društvo s ograničenom odgovornošću za usluge, OIB 29954082256, Pantovčak 42, 10000 Zagreb</item>
    </izvorni_sadrzaj>
    <derivirana_varijabla naziv="DomainObject.Predmet.ProtuStrankaListFormatedWithAdressOIB_1">
      <item>VENIT DIES jednostavno društvo s ograničenom odgovornošću za usluge, OIB 29954082256, Pantovčak 42, 10000 Zagreb</item>
    </derivirana_varijabla>
  </DomainObject.Predmet.ProtuStrankaListFormatedWithAdressOIB>
  <DomainObject.Predmet.ProtuStrankaListNazivFormated>
    <izvorni_sadrzaj>
      <item>VENIT DIES jednostavno društvo s ograničenom odgovornošću za usluge</item>
    </izvorni_sadrzaj>
    <derivirana_varijabla naziv="DomainObject.Predmet.ProtuStrankaListNazivFormated_1">
      <item>VENIT DIES jednostavno društvo s ograničenom odgovornošću za usluge</item>
    </derivirana_varijabla>
  </DomainObject.Predmet.ProtuStrankaListNazivFormated>
  <DomainObject.Predmet.ProtuStrankaListNazivFormatedOIB>
    <izvorni_sadrzaj>
      <item>VENIT DIES jednostavno društvo s ograničenom odgovornošću za usluge, OIB 29954082256</item>
    </izvorni_sadrzaj>
    <derivirana_varijabla naziv="DomainObject.Predmet.ProtuStrankaListNazivFormatedOIB_1">
      <item>VENIT DIES jednostavno društvo s ograničenom odgovornošću za usluge, OIB 29954082256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St-412/2017-2</izvorni_sadrzaj>
    <derivirana_varijabla naziv="DomainObject.PoslovniBrojDokumenta_1">St-412/2017-2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VENIT DIES jednostavno društvo s ograničenom odgovornošću za usluge</izvorni_sadrzaj>
    <derivirana_varijabla naziv="DomainObject.Predmet.ProtustrankaIDrugi_1">VENIT DIES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VENIT DIES jednostavno društvo s ograničenom odgovornošću za usluge, OIB 29954082256, Pantovčak 42, 10000 Zagreb</izvorni_sadrzaj>
    <derivirana_varijabla naziv="DomainObject.Predmet.ProtustrankaIDrugiAdressOIB_1">VENIT DIES jednostavno društvo s ograničenom odgovornošću za usluge, OIB 29954082256, Pantovčak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VENIT DIES jednostavno društvo s ograničenom odgovornošću za usluge</item>
      <item>FINA Regionalni centar Zagreb</item>
    </izvorni_sadrzaj>
    <derivirana_varijabla naziv="DomainObject.Predmet.SudioniciListNaziv_1">
      <item>VENIT DIES jednostavno društvo s ograničenom odgovornošću za usluge</item>
      <item>FINA Regionalni centar Zagreb</item>
    </derivirana_varijabla>
  </DomainObject.Predmet.SudioniciListNaziv>
  <DomainObject.Predmet.SudioniciListAdressOIB>
    <izvorni_sadrzaj>
      <item>VENIT DIES jednostavno društvo s ograničenom odgovornošću za usluge, OIB 29954082256, Pantovčak 42,10000 Zagreb</item>
      <item>FINA Regionalni centar Zagreb, OIB 85821130368, Trg svibanjskih žrtava 1995. br 1,10000 Zagreb</item>
    </izvorni_sadrzaj>
    <derivirana_varijabla naziv="DomainObject.Predmet.SudioniciListAdressOIB_1">
      <item>VENIT DIES jednostavno društvo s ograničenom odgovornošću za usluge, OIB 29954082256, Pantovčak 42,10000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CACC60-D641-4D7F-88F5-CE62C762D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2741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