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2f5a" w14:paraId="5622f5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F6C7A">
        <w:t>WE TRAVEL</w:t>
      </w:r>
      <w:r w:rsidR="00990573">
        <w:t xml:space="preserve"> d.o.o.,</w:t>
      </w:r>
      <w:r w:rsidR="00395D66">
        <w:t xml:space="preserve"> </w:t>
      </w:r>
      <w:r w:rsidR="006F6C7A">
        <w:t>Zadar</w:t>
      </w:r>
      <w:r w:rsidR="00395D66">
        <w:t xml:space="preserve">, </w:t>
      </w:r>
      <w:r w:rsidR="006F6C7A">
        <w:t>Put Matije Gupca 2 A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6F6C7A">
        <w:t>41572654491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D32390">
        <w:t>22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D32390">
        <w:t>8</w:t>
      </w:r>
      <w:r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F6C7A" w:rsidRPr="006F6C7A">
        <w:t>WE TRAVEL d.o.o., Zadar, Put Matije Gupca 2 A, OIB: 41572654491</w:t>
      </w:r>
      <w:r w:rsidR="00990573">
        <w:t xml:space="preserve">, </w:t>
      </w:r>
      <w:r>
        <w:t xml:space="preserve">na temelju neizvršenih osnova za plaćanje iznosi </w:t>
      </w:r>
      <w:r w:rsidR="006F6C7A">
        <w:t>8</w:t>
      </w:r>
      <w:r w:rsidR="00990573">
        <w:t>.</w:t>
      </w:r>
      <w:r w:rsidR="006F6C7A">
        <w:t>586</w:t>
      </w:r>
      <w:r w:rsidR="00990573">
        <w:t>,</w:t>
      </w:r>
      <w:r w:rsidR="006F6C7A">
        <w:t>20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F6C7A">
        <w:t>Goran Kuzmanovski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D32390">
        <w:t>8</w:t>
      </w:r>
      <w:r w:rsidR="00814E35"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00373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6F6C7A">
      <w:t>243</w:t>
    </w:r>
    <w:r w:rsidR="00D32390">
      <w:t>/17-5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6F6C7A">
      <w:t>243</w:t>
    </w:r>
    <w:r w:rsidR="0076513B">
      <w:t>/1</w:t>
    </w:r>
    <w:r w:rsidR="00FF274E">
      <w:t>7</w:t>
    </w:r>
    <w:r w:rsidR="0076513B">
      <w:t>-</w:t>
    </w:r>
    <w:r w:rsidR="00D32390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373D"/>
    <w:rsid w:val="000201C2"/>
    <w:rsid w:val="00034449"/>
    <w:rsid w:val="000528AA"/>
    <w:rsid w:val="00072D04"/>
    <w:rsid w:val="00087712"/>
    <w:rsid w:val="002F1F17"/>
    <w:rsid w:val="002F6CBF"/>
    <w:rsid w:val="00395D66"/>
    <w:rsid w:val="00447958"/>
    <w:rsid w:val="004635D5"/>
    <w:rsid w:val="0046367D"/>
    <w:rsid w:val="004B64F0"/>
    <w:rsid w:val="004C10E5"/>
    <w:rsid w:val="004F3050"/>
    <w:rsid w:val="00500E9C"/>
    <w:rsid w:val="00551BCA"/>
    <w:rsid w:val="00572756"/>
    <w:rsid w:val="005F67DA"/>
    <w:rsid w:val="00611283"/>
    <w:rsid w:val="0063348D"/>
    <w:rsid w:val="006A66B9"/>
    <w:rsid w:val="006E6B12"/>
    <w:rsid w:val="006F6C7A"/>
    <w:rsid w:val="0071080F"/>
    <w:rsid w:val="00734C78"/>
    <w:rsid w:val="0076513B"/>
    <w:rsid w:val="00792826"/>
    <w:rsid w:val="007B18A1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51EA5"/>
    <w:rsid w:val="00BA4D2C"/>
    <w:rsid w:val="00BD7E97"/>
    <w:rsid w:val="00C6433B"/>
    <w:rsid w:val="00CB1099"/>
    <w:rsid w:val="00D32390"/>
    <w:rsid w:val="00D34817"/>
    <w:rsid w:val="00DC740A"/>
    <w:rsid w:val="00E6461B"/>
    <w:rsid w:val="00EE14D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7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7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7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7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7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7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7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7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 TRAVEL d.o.o. za turizam i djelatnost turističke agencije</izvorni_sadrzaj>
    <derivirana_varijabla naziv="DomainObject.Predmet.ProtustrankaFormated_1">  WE TRAVEL d.o.o. za turizam i djelatnost turističke agencije</derivirana_varijabla>
  </DomainObject.Predmet.ProtustrankaFormated>
  <DomainObject.Predmet.ProtustrankaFormatedOIB>
    <izvorni_sadrzaj>  WE TRAVEL d.o.o. za turizam i djelatnost turističke agencije, OIB 41572654491</izvorni_sadrzaj>
    <derivirana_varijabla naziv="DomainObject.Predmet.ProtustrankaFormatedOIB_1">  WE TRAVEL d.o.o. za turizam i djelatnost turističke agencije, OIB 41572654491</derivirana_varijabla>
  </DomainObject.Predmet.ProtustrankaFormatedOIB>
  <DomainObject.Predmet.ProtustrankaFormatedWithAdress>
    <izvorni_sadrzaj> WE TRAVEL d.o.o. za turizam i djelatnost turističke agencije, Put Matije Gupca 2/A, 23000 Zadar</izvorni_sadrzaj>
    <derivirana_varijabla naziv="DomainObject.Predmet.ProtustrankaFormatedWithAdress_1"> WE TRAVEL d.o.o. za turizam i djelatnost turističke agencije, Put Matije Gupca 2/A, 23000 Zadar</derivirana_varijabla>
  </DomainObject.Predmet.ProtustrankaFormatedWithAdress>
  <DomainObject.Predmet.ProtustrankaFormatedWithAdressOIB>
    <izvorni_sadrzaj> WE TRAVEL d.o.o. za turizam i djelatnost turističke agencije, OIB 41572654491, Put Matije Gupca 2/A, 23000 Zadar</izvorni_sadrzaj>
    <derivirana_varijabla naziv="DomainObject.Predmet.ProtustrankaFormatedWithAdressOIB_1"> WE TRAVEL d.o.o. za turizam i djelatnost turističke agencije, OIB 41572654491, Put Matije Gupca 2/A, 23000 Zadar</derivirana_varijabla>
  </DomainObject.Predmet.ProtustrankaFormatedWithAdressOIB>
  <DomainObject.Predmet.ProtustrankaWithAdress>
    <izvorni_sadrzaj>WE TRAVEL d.o.o. za turizam i djelatnost turističke agencije Put Matije Gupca 2/A, 23000 Zadar</izvorni_sadrzaj>
    <derivirana_varijabla naziv="DomainObject.Predmet.ProtustrankaWithAdress_1">WE TRAVEL d.o.o. za turizam i djelatnost turističke agencije Put Matije Gupca 2/A, 23000 Zadar</derivirana_varijabla>
  </DomainObject.Predmet.ProtustrankaWithAdress>
  <DomainObject.Predmet.ProtustrankaWithAdressOIB>
    <izvorni_sadrzaj>WE TRAVEL d.o.o. za turizam i djelatnost turističke agencije, OIB 41572654491, Put Matije Gupca 2/A, 23000 Zadar</izvorni_sadrzaj>
    <derivirana_varijabla naziv="DomainObject.Predmet.ProtustrankaWithAdressOIB_1">WE TRAVEL d.o.o. za turizam i djelatnost turističke agencije, OIB 41572654491, Put Matije Gupca 2/A, 23000 Zadar</derivirana_varijabla>
  </DomainObject.Predmet.ProtustrankaWithAdressOIB>
  <DomainObject.Predmet.ProtustrankaNazivFormated>
    <izvorni_sadrzaj>WE TRAVEL d.o.o. za turizam i djelatnost turističke agencije</izvorni_sadrzaj>
    <derivirana_varijabla naziv="DomainObject.Predmet.ProtustrankaNazivFormated_1">WE TRAVEL d.o.o. za turizam i djelatnost turističke agencije</derivirana_varijabla>
  </DomainObject.Predmet.ProtustrankaNazivFormated>
  <DomainObject.Predmet.ProtustrankaNazivFormatedOIB>
    <izvorni_sadrzaj>WE TRAVEL d.o.o. za turizam i djelatnost turističke agencije, OIB 41572654491</izvorni_sadrzaj>
    <derivirana_varijabla naziv="DomainObject.Predmet.ProtustrankaNazivFormatedOIB_1">WE TRAVEL d.o.o. za turizam i djelatnost turističke agencije, OIB 41572654491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WE TRAVEL d.o.o. za turizam i djelatnost turističke agencije</item>
    </izvorni_sadrzaj>
    <derivirana_varijabla naziv="DomainObject.Predmet.ProtuStrankaListFormated_1">
      <item>WE TRAVEL d.o.o. za turizam i djelatnost turističke agencije</item>
    </derivirana_varijabla>
  </DomainObject.Predmet.ProtuStrankaListFormated>
  <DomainObject.Predmet.ProtuStrankaListFormatedOIB>
    <izvorni_sadrzaj>
      <item>WE TRAVEL d.o.o. za turizam i djelatnost turističke agencije, OIB 41572654491</item>
    </izvorni_sadrzaj>
    <derivirana_varijabla naziv="DomainObject.Predmet.ProtuStrankaListFormatedOIB_1">
      <item>WE TRAVEL d.o.o. za turizam i djelatnost turističke agencije, OIB 41572654491</item>
    </derivirana_varijabla>
  </DomainObject.Predmet.ProtuStrankaListFormatedOIB>
  <DomainObject.Predmet.ProtuStrankaListFormatedWithAdress>
    <izvorni_sadrzaj>
      <item>WE TRAVEL d.o.o. za turizam i djelatnost turističke agencije, Put Matije Gupca 2/A, 23000 Zadar</item>
    </izvorni_sadrzaj>
    <derivirana_varijabla naziv="DomainObject.Predmet.ProtuStrankaListFormatedWithAdress_1">
      <item>WE TRAVEL d.o.o. za turizam i djelatnost turističke agencije, Put Matije Gupca 2/A, 23000 Zadar</item>
    </derivirana_varijabla>
  </DomainObject.Predmet.ProtuStrankaListFormatedWithAdress>
  <DomainObject.Predmet.ProtuStrankaListFormatedWithAdressOIB>
    <izvorni_sadrzaj>
      <item>WE TRAVEL d.o.o. za turizam i djelatnost turističke agencije, OIB 41572654491, Put Matije Gupca 2/A, 23000 Zadar</item>
    </izvorni_sadrzaj>
    <derivirana_varijabla naziv="DomainObject.Predmet.ProtuStrankaListFormatedWithAdressOIB_1">
      <item>WE TRAVEL d.o.o. za turizam i djelatnost turističke agencije, OIB 41572654491, Put Matije Gupca 2/A, 23000 Zadar</item>
    </derivirana_varijabla>
  </DomainObject.Predmet.ProtuStrankaListFormatedWithAdressOIB>
  <DomainObject.Predmet.ProtuStrankaListNazivFormated>
    <izvorni_sadrzaj>
      <item>WE TRAVEL d.o.o. za turizam i djelatnost turističke agencije</item>
    </izvorni_sadrzaj>
    <derivirana_varijabla naziv="DomainObject.Predmet.ProtuStrankaListNazivFormated_1">
      <item>WE TRAVEL d.o.o. za turizam i djelatnost turističke agencije</item>
    </derivirana_varijabla>
  </DomainObject.Predmet.ProtuStrankaListNazivFormated>
  <DomainObject.Predmet.ProtuStrankaListNazivFormatedOIB>
    <izvorni_sadrzaj>
      <item>WE TRAVEL d.o.o. za turizam i djelatnost turističke agencije, OIB 41572654491</item>
    </izvorni_sadrzaj>
    <derivirana_varijabla naziv="DomainObject.Predmet.ProtuStrankaListNazivFormatedOIB_1">
      <item>WE TRAVEL d.o.o. za turizam i djelatnost turističke agencije, OIB 41572654491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WE TRAVEL d.o.o. za turizam i djelatnost turističke agencije</izvorni_sadrzaj>
    <derivirana_varijabla naziv="DomainObject.Predmet.ProtustrankaIDrugi_1">WE TRAVEL d.o.o. za turizam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WE TRAVEL d.o.o. za turizam i djelatnost turističke agencije, OIB 41572654491, Put Matije Gupca 2/A, 23000 Zadar</izvorni_sadrzaj>
    <derivirana_varijabla naziv="DomainObject.Predmet.ProtustrankaIDrugiAdressOIB_1">WE TRAVEL d.o.o. za turizam i djelatnost turističke agencije, OIB 41572654491, Put Matije Gupca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WE TRAVEL d.o.o. za turizam i djelatnost turističke agencije</item>
    </izvorni_sadrzaj>
    <derivirana_varijabla naziv="DomainObject.Predmet.SudioniciListNaziv_1">
      <item>FINA</item>
      <item>WE TRAVEL d.o.o. za turizam i djelatnost turističke agencije</item>
    </derivirana_varijabla>
  </DomainObject.Predmet.SudioniciListNaziv>
  <DomainObject.Predmet.SudioniciListAdressOIB>
    <izvorni_sadrzaj>
      <item>FINA, OIB 85821130368</item>
      <item>WE TRAVEL d.o.o. za turizam i djelatnost turističke agencije, OIB 41572654491, Put Matije Gupca 2/A,23000 Zadar</item>
    </izvorni_sadrzaj>
    <derivirana_varijabla naziv="DomainObject.Predmet.SudioniciListAdressOIB_1">
      <item>FINA, OIB 85821130368</item>
      <item>WE TRAVEL d.o.o. za turizam i djelatnost turističke agencije, OIB 41572654491, Put Matije Gupca 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41572654491</item>
    </izvorni_sadrzaj>
    <derivirana_varijabla naziv="DomainObject.Predmet.SudioniciListNazivOIB_1">
      <item>, OIB 85821130368</item>
      <item>, OIB 41572654491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32D1F-08EC-45D1-9A60-D48A38B8B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1969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2017-06-08T11:51:00Z</dcterms:created>
  <dc:creator>Tina Grgas</dc:creator>
  <cp:lastModifiedBy>wsadmin</cp:lastModifiedBy>
  <cp:lastPrinted>2017-06-08T11:54:00Z</cp:lastPrinted>
  <dcterms:modified xmlns:xsi="http://www.w3.org/2001/XMLSchema-instance" xsi:type="dcterms:W3CDTF">2017-06-09T08:44:00Z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