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3442" w14:paraId="abf3442" w:rsidRDefault="00AC3604" w:rsidP="00AC3604" w:rsidR="00AC3604">
      <w:pPr>
        <w:jc w:val="center"/>
        <w15:collapsed w:val="false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360DCA" w:rsidR="00AC3604" w:rsidRPr="00535C4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F0563D">
        <w:t>FINANCIJSKA AGENCIJA OIB: 85821130368, Regionalni centar Zagreb, Trg svibanjskih žrtava 1995. 1, Zagreb</w:t>
      </w:r>
      <w:r w:rsidR="003F3A5A">
        <w:t xml:space="preserve">, </w:t>
      </w:r>
      <w:r>
        <w:t xml:space="preserve">za otvaranje stečajnog postupka nad dužnikom </w:t>
      </w:r>
      <w:r w:rsidR="00360DCA">
        <w:t>PROMOCIJA SKIP d.o.o., Klinča Sela, Okićka ulica 18, MBS: 080703622, OIB: 07946878049</w:t>
      </w:r>
      <w:r w:rsidR="00A16C5A">
        <w:rPr>
          <w:color w:val="000000"/>
        </w:rPr>
        <w:t xml:space="preserve">, dana </w:t>
      </w:r>
      <w:r w:rsidR="000D7A61">
        <w:rPr>
          <w:color w:val="000000"/>
        </w:rPr>
        <w:t>25</w:t>
      </w:r>
      <w:r w:rsidR="00535C48">
        <w:rPr>
          <w:color w:val="000000"/>
        </w:rPr>
        <w:t>. siječnja 2019</w:t>
      </w:r>
      <w:r w:rsidR="00A16C5A">
        <w:rPr>
          <w:color w:val="000000"/>
        </w:rPr>
        <w:t>. godine</w:t>
      </w: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9E289C" w:rsidR="00436F23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9E289C">
        <w:t>PROMOCIJA SKIP d.o.o., Klinča Sela, Okićka ulica 18, MBS: 080703622, OIB: 07946878049</w:t>
      </w:r>
      <w:r w:rsidR="00A34ADA">
        <w:t xml:space="preserve">, </w:t>
      </w:r>
      <w:r>
        <w:t>za dan</w:t>
      </w:r>
    </w:p>
    <w:p w:rsidRDefault="00507E1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436F23">
        <w:rPr>
          <w:b/>
          <w:u w:val="single"/>
        </w:rPr>
        <w:t>6</w:t>
      </w:r>
      <w:r w:rsidR="00A630C7">
        <w:rPr>
          <w:b/>
          <w:u w:val="single"/>
        </w:rPr>
        <w:t>. veljače 2019</w:t>
      </w:r>
      <w:r w:rsidR="001C0559" w:rsidRPr="001C0559">
        <w:rPr>
          <w:b/>
          <w:u w:val="single"/>
        </w:rPr>
        <w:t xml:space="preserve">. u </w:t>
      </w:r>
      <w:r w:rsidR="000D7A61">
        <w:rPr>
          <w:b/>
          <w:u w:val="single"/>
        </w:rPr>
        <w:t>10,</w:t>
      </w:r>
      <w:r w:rsidR="009E289C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530907" w:rsidP="009E289C" w:rsidR="00530907"/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  <w:rPr>
          <w:b/>
          <w:u w:val="single"/>
        </w:rPr>
      </w:pPr>
      <w:r>
        <w:t>-zakonski zastupnik dužnika</w:t>
      </w:r>
      <w:r w:rsidR="005368E5">
        <w:t xml:space="preserve"> – </w:t>
      </w:r>
      <w:r w:rsidR="00A630C7" w:rsidRPr="0043708B">
        <w:t xml:space="preserve">direktor </w:t>
      </w:r>
      <w:r w:rsidR="009E289C" w:rsidRPr="009E289C">
        <w:t xml:space="preserve">Branimir </w:t>
      </w:r>
      <w:proofErr w:type="spellStart"/>
      <w:r w:rsidR="009E289C" w:rsidRPr="009E289C">
        <w:t>Ravenščak</w:t>
      </w:r>
      <w:proofErr w:type="spellEnd"/>
      <w:r w:rsidR="009E289C" w:rsidRPr="009E289C">
        <w:t>, OIB: 58785143580</w:t>
      </w:r>
      <w:r w:rsidR="005368E5" w:rsidRPr="0043708B">
        <w:t>,</w:t>
      </w:r>
      <w:r w:rsidR="005368E5">
        <w:t xml:space="preserve"> </w:t>
      </w:r>
      <w:r w:rsidR="009E289C" w:rsidRPr="009E289C">
        <w:t>Klinča Sela, Okićka ulica 18</w:t>
      </w:r>
      <w:r w:rsidR="00530907">
        <w:t xml:space="preserve"> </w:t>
      </w:r>
      <w:r w:rsidR="00FA2AF1">
        <w:rPr>
          <w:b/>
          <w:u w:val="single"/>
        </w:rPr>
        <w:t>-</w:t>
      </w:r>
      <w:r w:rsidR="00FA2AF1" w:rsidRPr="00FA2AF1">
        <w:rPr>
          <w:b/>
          <w:u w:val="single"/>
        </w:rPr>
        <w:t xml:space="preserve"> radi saslušanja</w:t>
      </w:r>
    </w:p>
    <w:p w:rsidRDefault="00A630C7" w:rsidP="00A170A4" w:rsidR="00A630C7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BC68BC">
        <w:t>25</w:t>
      </w:r>
      <w:r w:rsidR="00507E1B">
        <w:t>. siječnja 2019</w:t>
      </w:r>
      <w:r w:rsidR="006F25D8">
        <w:t>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7B46A8" w:rsidR="007B46A8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 xml:space="preserve">. ploča </w:t>
      </w:r>
      <w:bookmarkStart w:name="_GoBack" w:id="0"/>
      <w:bookmarkEnd w:id="0"/>
    </w:p>
    <w:p w:rsidRDefault="0044216B" w:rsidP="00E2455F" w:rsidR="00FA31D2">
      <w:pPr>
        <w:pStyle w:val="Odlomakpopisa"/>
        <w:numPr>
          <w:ilvl w:val="0"/>
          <w:numId w:val="10"/>
        </w:numPr>
        <w:jc w:val="both"/>
      </w:pPr>
      <w:r w:rsidRPr="00FA31D2">
        <w:rPr>
          <w:color w:val="000000"/>
        </w:rPr>
        <w:t>zakonski zastupnik</w:t>
      </w:r>
      <w:r w:rsidR="00527AA7" w:rsidRPr="00FA31D2">
        <w:rPr>
          <w:color w:val="000000"/>
        </w:rPr>
        <w:t xml:space="preserve"> dužnika</w:t>
      </w:r>
      <w:r w:rsidR="00C342B1" w:rsidRPr="00C342B1">
        <w:t xml:space="preserve"> </w:t>
      </w:r>
      <w:r w:rsidR="00E2455F" w:rsidRPr="009E289C">
        <w:t xml:space="preserve">Branimir </w:t>
      </w:r>
      <w:proofErr w:type="spellStart"/>
      <w:r w:rsidR="00E2455F" w:rsidRPr="009E289C">
        <w:t>Ravenščak</w:t>
      </w:r>
      <w:proofErr w:type="spellEnd"/>
      <w:r w:rsidR="000F4735" w:rsidRPr="00174107">
        <w:t>,</w:t>
      </w:r>
      <w:r w:rsidR="000F4735" w:rsidRPr="00C52091">
        <w:rPr>
          <w:b/>
        </w:rPr>
        <w:t xml:space="preserve"> </w:t>
      </w:r>
      <w:r w:rsidR="00E2455F" w:rsidRPr="00E2455F">
        <w:t>Klinča Sela, Okićka ulica 18</w:t>
      </w:r>
    </w:p>
    <w:p w:rsidRDefault="00527AA7" w:rsidP="00632CC0" w:rsidR="0033460E" w:rsidRPr="00FA31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A31D2">
        <w:rPr>
          <w:color w:val="000000"/>
        </w:rPr>
        <w:t xml:space="preserve">R </w:t>
      </w:r>
      <w:r w:rsidR="00E071F8">
        <w:rPr>
          <w:color w:val="000000"/>
        </w:rPr>
        <w:t>2</w:t>
      </w:r>
      <w:r w:rsidR="000F4735">
        <w:rPr>
          <w:color w:val="000000"/>
        </w:rPr>
        <w:t>6</w:t>
      </w:r>
      <w:r w:rsidR="00FA31D2">
        <w:rPr>
          <w:color w:val="000000"/>
        </w:rPr>
        <w:t xml:space="preserve">.02.2019. u </w:t>
      </w:r>
      <w:r w:rsidR="00BC68BC">
        <w:rPr>
          <w:color w:val="000000"/>
        </w:rPr>
        <w:t>10,</w:t>
      </w:r>
      <w:r w:rsidR="00E2455F">
        <w:rPr>
          <w:color w:val="000000"/>
        </w:rPr>
        <w:t>15</w:t>
      </w:r>
      <w:r w:rsidR="0044216B" w:rsidRPr="00FA31D2">
        <w:rPr>
          <w:color w:val="000000"/>
        </w:rPr>
        <w:t xml:space="preserve"> sati</w:t>
      </w:r>
    </w:p>
    <w:sectPr w:rsidR="0033460E" w:rsidRPr="00FA31D2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1B9" w:rsidR="00DE01B9">
      <w:r>
        <w:separator/>
      </w:r>
    </w:p>
  </w:endnote>
  <w:endnote w:id="0" w:type="continuationSeparator">
    <w:p w:rsidRDefault="00DE01B9" w:rsidR="00DE0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1B9" w:rsidR="00DE01B9">
      <w:r>
        <w:separator/>
      </w:r>
    </w:p>
  </w:footnote>
  <w:footnote w:id="0" w:type="continuationSeparator">
    <w:p w:rsidRDefault="00DE01B9" w:rsidR="00DE0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8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63D" w:rsidP="00F0563D" w:rsidR="00F0563D">
    <w:r>
      <w:t xml:space="preserve">            </w:t>
    </w:r>
    <w:r>
      <w:rPr>
        <w:noProof/>
      </w:rPr>
      <w:drawing>
        <wp:inline distR="0" distL="0" distB="0" distT="0">
          <wp:extent cy="612140" cx="485140"/>
          <wp:effectExtent b="0" r="0" t="0" l="0"/>
          <wp:docPr descr="GRB-RH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140" cx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0563D" w:rsidP="00F0563D" w:rsidR="00F0563D">
    <w:r>
      <w:t xml:space="preserve">   Republika Hrvatska</w:t>
    </w:r>
  </w:p>
  <w:p w:rsidRDefault="00F0563D" w:rsidP="00F0563D" w:rsidR="00F0563D">
    <w:r>
      <w:t>Trgovački sud u Osijeku</w:t>
    </w:r>
  </w:p>
  <w:p w:rsidRDefault="00F0563D" w:rsidP="00F0563D" w:rsidR="00F0563D">
    <w:r>
      <w:t xml:space="preserve">   Osijek, Zagrebačka 2</w:t>
    </w: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F0563D" w:rsidP="00F0563D" w:rsidR="00F0563D">
    <w:pPr>
      <w:jc w:val="right"/>
    </w:pPr>
  </w:p>
  <w:p w:rsidRDefault="00E632C1" w:rsidP="00E632C1" w:rsidR="00E632C1">
    <w:pPr>
      <w:jc w:val="right"/>
    </w:pPr>
    <w:r>
      <w:t>Poslovni broj: 7 St-1487/2018-12</w:t>
    </w:r>
  </w:p>
  <w:p w:rsidRDefault="00482FEF" w:rsidP="00482FEF" w:rsidR="00482FEF">
    <w:pPr>
      <w:jc w:val="right"/>
    </w:pPr>
  </w:p>
  <w:p w:rsidRDefault="004F62DE" w:rsidP="002E07C3" w:rsidR="004F62DE"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0753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C4F1A"/>
    <w:rsid w:val="000D7A61"/>
    <w:rsid w:val="000E575A"/>
    <w:rsid w:val="000F14D9"/>
    <w:rsid w:val="000F2208"/>
    <w:rsid w:val="000F4735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4107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768F6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3A96"/>
    <w:rsid w:val="002D4A69"/>
    <w:rsid w:val="002D7B85"/>
    <w:rsid w:val="002D7E98"/>
    <w:rsid w:val="002E07C3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7196"/>
    <w:rsid w:val="003525ED"/>
    <w:rsid w:val="00360DCA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171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0080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36F23"/>
    <w:rsid w:val="0043708B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82FEF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E1B"/>
    <w:rsid w:val="00507F72"/>
    <w:rsid w:val="00520104"/>
    <w:rsid w:val="005257DA"/>
    <w:rsid w:val="00527AA7"/>
    <w:rsid w:val="00530907"/>
    <w:rsid w:val="005355BA"/>
    <w:rsid w:val="00535C48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46A8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3908"/>
    <w:rsid w:val="0087511D"/>
    <w:rsid w:val="00882406"/>
    <w:rsid w:val="00892416"/>
    <w:rsid w:val="0089293A"/>
    <w:rsid w:val="008948D4"/>
    <w:rsid w:val="008B253E"/>
    <w:rsid w:val="008C1382"/>
    <w:rsid w:val="008C3E80"/>
    <w:rsid w:val="008C66EA"/>
    <w:rsid w:val="008D102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199F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1171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D656A"/>
    <w:rsid w:val="009E289C"/>
    <w:rsid w:val="009F0526"/>
    <w:rsid w:val="009F1ADD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30C7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C68BC"/>
    <w:rsid w:val="00BD0DFD"/>
    <w:rsid w:val="00BD34A3"/>
    <w:rsid w:val="00BD4A0F"/>
    <w:rsid w:val="00BD4E50"/>
    <w:rsid w:val="00BD6DD3"/>
    <w:rsid w:val="00BD77C7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2091"/>
    <w:rsid w:val="00C53A95"/>
    <w:rsid w:val="00C7265E"/>
    <w:rsid w:val="00C726F0"/>
    <w:rsid w:val="00C74752"/>
    <w:rsid w:val="00C756BA"/>
    <w:rsid w:val="00C769B5"/>
    <w:rsid w:val="00CB6CB8"/>
    <w:rsid w:val="00CC223C"/>
    <w:rsid w:val="00CC6036"/>
    <w:rsid w:val="00CD6314"/>
    <w:rsid w:val="00CF23A2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01B9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071F8"/>
    <w:rsid w:val="00E102E7"/>
    <w:rsid w:val="00E10EB2"/>
    <w:rsid w:val="00E1152F"/>
    <w:rsid w:val="00E14E31"/>
    <w:rsid w:val="00E16665"/>
    <w:rsid w:val="00E20DF7"/>
    <w:rsid w:val="00E2310E"/>
    <w:rsid w:val="00E23ADA"/>
    <w:rsid w:val="00E2455F"/>
    <w:rsid w:val="00E44A0F"/>
    <w:rsid w:val="00E46200"/>
    <w:rsid w:val="00E46E11"/>
    <w:rsid w:val="00E47E35"/>
    <w:rsid w:val="00E50FCF"/>
    <w:rsid w:val="00E52B6E"/>
    <w:rsid w:val="00E573C2"/>
    <w:rsid w:val="00E62364"/>
    <w:rsid w:val="00E632C1"/>
    <w:rsid w:val="00E647B1"/>
    <w:rsid w:val="00E652D4"/>
    <w:rsid w:val="00E7041F"/>
    <w:rsid w:val="00E712C4"/>
    <w:rsid w:val="00E8111A"/>
    <w:rsid w:val="00E920EE"/>
    <w:rsid w:val="00E93FB9"/>
    <w:rsid w:val="00E948EE"/>
    <w:rsid w:val="00E95BDC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563D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12C0"/>
    <w:rsid w:val="00F842DF"/>
    <w:rsid w:val="00F911B2"/>
    <w:rsid w:val="00F91201"/>
    <w:rsid w:val="00F91A0F"/>
    <w:rsid w:val="00F93C3C"/>
    <w:rsid w:val="00FA2AF1"/>
    <w:rsid w:val="00FA31D2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8C66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6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5F1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8C66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6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37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24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10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9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6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51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0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894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12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466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77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49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980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37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St-1487/2018-12</izvorni_sadrzaj>
    <derivirana_varijabla naziv="DomainObject.Oznaka_1">St-1487/2018-12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St-1487/2018</izvorni_sadrzaj>
    <derivirana_varijabla naziv="DomainObject.Predmet.OznakaBroj_1">St-1487/2018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PROMOCIJA SKIP d.o.o.</izvorni_sadrzaj>
    <derivirana_varijabla naziv="DomainObject.Predmet.ProtustrankaFormated_1">  PROMOCIJA SKIP d.o.o.</derivirana_varijabla>
  </DomainObject.Predmet.ProtustrankaFormated>
  <DomainObject.Predmet.ProtustrankaFormatedOIB>
    <izvorni_sadrzaj>  PROMOCIJA SKIP d.o.o., OIB 07946878049</izvorni_sadrzaj>
    <derivirana_varijabla naziv="DomainObject.Predmet.ProtustrankaFormatedOIB_1">  PROMOCIJA SKIP d.o.o., OIB 07946878049</derivirana_varijabla>
  </DomainObject.Predmet.ProtustrankaFormatedOIB>
  <DomainObject.Predmet.ProtustrankaFormatedWithAdress>
    <izvorni_sadrzaj> PROMOCIJA SKIP d.o.o., Okićka ulica 18, 10450 Klinča Sela</izvorni_sadrzaj>
    <derivirana_varijabla naziv="DomainObject.Predmet.ProtustrankaFormatedWithAdress_1"> PROMOCIJA SKIP d.o.o., Okićka ulica 18, 10450 Klinča Sela</derivirana_varijabla>
  </DomainObject.Predmet.ProtustrankaFormatedWithAdress>
  <DomainObject.Predmet.ProtustrankaFormatedWithAdressOIB>
    <izvorni_sadrzaj> PROMOCIJA SKIP d.o.o., OIB 07946878049, Okićka ulica 18, 10450 Klinča Sela</izvorni_sadrzaj>
    <derivirana_varijabla naziv="DomainObject.Predmet.ProtustrankaFormatedWithAdressOIB_1"> PROMOCIJA SKIP d.o.o., OIB 07946878049, Okićka ulica 18, 10450 Klinča Sela</derivirana_varijabla>
  </DomainObject.Predmet.ProtustrankaFormatedWithAdressOIB>
  <DomainObject.Predmet.ProtustrankaWithAdress>
    <izvorni_sadrzaj>PROMOCIJA SKIP d.o.o. Okićka ulica 18, 10450 Klinča Sela</izvorni_sadrzaj>
    <derivirana_varijabla naziv="DomainObject.Predmet.ProtustrankaWithAdress_1">PROMOCIJA SKIP d.o.o. Okićka ulica 18, 10450 Klinča Sela</derivirana_varijabla>
  </DomainObject.Predmet.ProtustrankaWithAdress>
  <DomainObject.Predmet.ProtustrankaWithAdressOIB>
    <izvorni_sadrzaj>PROMOCIJA SKIP d.o.o., OIB 07946878049, Okićka ulica 18, 10450 Klinča Sela</izvorni_sadrzaj>
    <derivirana_varijabla naziv="DomainObject.Predmet.ProtustrankaWithAdressOIB_1">PROMOCIJA SKIP d.o.o., OIB 07946878049, Okićka ulica 18, 10450 Klinča Sela</derivirana_varijabla>
  </DomainObject.Predmet.ProtustrankaWithAdressOIB>
  <DomainObject.Predmet.ProtustrankaNazivFormated>
    <izvorni_sadrzaj>PROMOCIJA SKIP d.o.o.</izvorni_sadrzaj>
    <derivirana_varijabla naziv="DomainObject.Predmet.ProtustrankaNazivFormated_1">PROMOCIJA SKIP d.o.o.</derivirana_varijabla>
  </DomainObject.Predmet.ProtustrankaNazivFormated>
  <DomainObject.Predmet.ProtustrankaNazivFormatedOIB>
    <izvorni_sadrzaj>PROMOCIJA SKIP d.o.o., OIB 07946878049</izvorni_sadrzaj>
    <derivirana_varijabla naziv="DomainObject.Predmet.ProtustrankaNazivFormatedOIB_1">PROMOCIJA SKIP d.o.o., OIB 07946878049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PROMOCIJA SKIP d.o.o.</item>
    </izvorni_sadrzaj>
    <derivirana_varijabla naziv="DomainObject.Predmet.ProtuStrankaListFormated_1">
      <item>PROMOCIJA SKIP d.o.o.</item>
    </derivirana_varijabla>
  </DomainObject.Predmet.ProtuStrankaListFormated>
  <DomainObject.Predmet.ProtuStrankaListFormatedOIB>
    <izvorni_sadrzaj>
      <item>PROMOCIJA SKIP d.o.o., OIB 07946878049</item>
    </izvorni_sadrzaj>
    <derivirana_varijabla naziv="DomainObject.Predmet.ProtuStrankaListFormatedOIB_1">
      <item>PROMOCIJA SKIP d.o.o., OIB 07946878049</item>
    </derivirana_varijabla>
  </DomainObject.Predmet.ProtuStrankaListFormatedOIB>
  <DomainObject.Predmet.ProtuStrankaListFormatedWithAdress>
    <izvorni_sadrzaj>
      <item>PROMOCIJA SKIP d.o.o., Okićka ulica 18, 10450 Klinča Sela</item>
    </izvorni_sadrzaj>
    <derivirana_varijabla naziv="DomainObject.Predmet.ProtuStrankaListFormatedWithAdress_1">
      <item>PROMOCIJA SKIP d.o.o., Okićka ulica 18, 10450 Klinča Sela</item>
    </derivirana_varijabla>
  </DomainObject.Predmet.ProtuStrankaListFormatedWithAdress>
  <DomainObject.Predmet.ProtuStrankaListFormatedWithAdressOIB>
    <izvorni_sadrzaj>
      <item>PROMOCIJA SKIP d.o.o., OIB 07946878049, Okićka ulica 18, 10450 Klinča Sela</item>
    </izvorni_sadrzaj>
    <derivirana_varijabla naziv="DomainObject.Predmet.ProtuStrankaListFormatedWithAdressOIB_1">
      <item>PROMOCIJA SKIP d.o.o., OIB 07946878049, Okićka ulica 18, 10450 Klinča Sela</item>
    </derivirana_varijabla>
  </DomainObject.Predmet.ProtuStrankaListFormatedWithAdressOIB>
  <DomainObject.Predmet.ProtuStrankaListNazivFormated>
    <izvorni_sadrzaj>
      <item>PROMOCIJA SKIP d.o.o.</item>
    </izvorni_sadrzaj>
    <derivirana_varijabla naziv="DomainObject.Predmet.ProtuStrankaListNazivFormated_1">
      <item>PROMOCIJA SKIP d.o.o.</item>
    </derivirana_varijabla>
  </DomainObject.Predmet.ProtuStrankaListNazivFormated>
  <DomainObject.Predmet.ProtuStrankaListNazivFormatedOIB>
    <izvorni_sadrzaj>
      <item>PROMOCIJA SKIP d.o.o., OIB 07946878049</item>
    </izvorni_sadrzaj>
    <derivirana_varijabla naziv="DomainObject.Predmet.ProtuStrankaListNazivFormatedOIB_1">
      <item>PROMOCIJA SKIP d.o.o., OIB 07946878049</item>
    </derivirana_varijabla>
  </DomainObject.Predmet.ProtuStrankaListNazivFormatedOIB>
  <DomainObject.Predmet.OstaliListFormated>
    <izvorni_sadrzaj>
      <item>Branimir Ravenščak</item>
      <item>Županijsko državno odvjetništvo u Osijeku</item>
    </izvorni_sadrzaj>
    <derivirana_varijabla naziv="DomainObject.Predmet.OstaliListFormated_1">
      <item>Branimir Ravenščak</item>
      <item>Županijsko državno odvjetništvo u Osijeku</item>
    </derivirana_varijabla>
  </DomainObject.Predmet.OstaliListFormated>
  <DomainObject.Predmet.OstaliListFormatedOIB>
    <izvorni_sadrzaj>
      <item>Branimir Ravenščak, OIB 58785143580</item>
      <item>Županijsko državno odvjetništvo u Osijeku, OIB 61379160880</item>
    </izvorni_sadrzaj>
    <derivirana_varijabla naziv="DomainObject.Predmet.OstaliListFormatedOIB_1">
      <item>Branimir Ravenščak, OIB 58785143580</item>
      <item>Županijsko državno odvjetništvo u Osijeku, OIB 61379160880</item>
    </derivirana_varijabla>
  </DomainObject.Predmet.OstaliListFormatedOIB>
  <DomainObject.Predmet.OstaliListFormatedWithAdress>
    <izvorni_sadrzaj>
      <item>Branimir Ravenščak, Okićka Ulica 18, 10450 Klinča Sela</item>
      <item>Županijsko državno odvjetništvo u Osijeku, Kapucinska 21, 31000 Osijek</item>
    </izvorni_sadrzaj>
    <derivirana_varijabla naziv="DomainObject.Predmet.OstaliListFormatedWithAdress_1">
      <item>Branimir Ravenščak, Okićka Ulica 18, 10450 Klinča Sela</item>
      <item>Županijsko državno odvjetništvo u Osijeku, Kapucinska 21, 31000 Osijek</item>
    </derivirana_varijabla>
  </DomainObject.Predmet.OstaliListFormatedWithAdress>
  <DomainObject.Predmet.OstaliListFormatedWithAdressOIB>
    <izvorni_sadrzaj>
      <item>Branimir Ravenščak, OIB 58785143580, Okićka Ulica 18, 10450 Klinča Sela</item>
      <item>Županijsko državno odvjetništvo u Osijeku, OIB 61379160880, Kapucinska 21, 31000 Osijek</item>
    </izvorni_sadrzaj>
    <derivirana_varijabla naziv="DomainObject.Predmet.OstaliListFormatedWithAdressOIB_1">
      <item>Branimir Ravenščak, OIB 58785143580, Okićka Ulica 18, 10450 Klinča Sela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Branimir Ravenščak</item>
      <item>Županijsko državno odvjetništvo u Osijeku</item>
    </izvorni_sadrzaj>
    <derivirana_varijabla naziv="DomainObject.Predmet.OstaliListNazivFormated_1">
      <item>Branimir Ravenščak</item>
      <item>Županijsko državno odvjetništvo u Osijeku</item>
    </derivirana_varijabla>
  </DomainObject.Predmet.OstaliListNazivFormated>
  <DomainObject.Predmet.OstaliListNazivFormatedOIB>
    <izvorni_sadrzaj>
      <item>Branimir Ravenščak, OIB 58785143580</item>
      <item>Županijsko državno odvjetništvo u Osijeku, OIB 61379160880</item>
    </izvorni_sadrzaj>
    <derivirana_varijabla naziv="DomainObject.Predmet.OstaliListNazivFormatedOIB_1">
      <item>Branimir Ravenščak, OIB 58785143580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St-1487/2018-12</izvorni_sadrzaj>
    <derivirana_varijabla naziv="DomainObject.PoslovniBrojDokumenta_1">St-1487/2018-12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PROMOCIJA SKIP d.o.o.</izvorni_sadrzaj>
    <derivirana_varijabla naziv="DomainObject.Predmet.ProtustrankaIDrugi_1">PROMOCIJA SKIP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PROMOCIJA SKIP d.o.o., OIB 07946878049, Okićka ulica 18, 10450 Klinča Sela</izvorni_sadrzaj>
    <derivirana_varijabla naziv="DomainObject.Predmet.ProtustrankaIDrugiAdressOIB_1">PROMOCIJA SKIP d.o.o., OIB 07946878049, Okićka ulica 18,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PROMOCIJA SKIP d.o.o.</item>
      <item>FINA Regionalni centar Zagreb</item>
      <item>Branimir Ravenščak</item>
      <item>Županijsko državno odvjetništvo u Osijeku</item>
    </izvorni_sadrzaj>
    <derivirana_varijabla naziv="DomainObject.Predmet.SudioniciListNaziv_1">
      <item>PROMOCIJA SKIP d.o.o.</item>
      <item>FINA Regionalni centar Zagreb</item>
      <item>Branimir Ravenščak</item>
      <item>Županijsko državno odvjetništvo u Osijeku</item>
    </derivirana_varijabla>
  </DomainObject.Predmet.SudioniciListNaziv>
  <DomainObject.Predmet.SudioniciListAdressOIB>
    <izvorni_sadrzaj>
      <item>PROMOCIJA SKIP d.o.o., OIB 07946878049, Okićka ulica 18,10450 Klinča Sela</item>
      <item>FINA Regionalni centar Zagreb, OIB 85821130368, Trg svibanjskih žrtava 1995. 1,10000 Zagreb</item>
      <item>Branimir Ravenščak, OIB 58785143580, Okićka Ulica 18,10450 Klinča Sela</item>
      <item>Županijsko državno odvjetništvo u Osijeku, OIB 61379160880, Kapucinska 21,31000 Osijek</item>
    </izvorni_sadrzaj>
    <derivirana_varijabla naziv="DomainObject.Predmet.SudioniciListAdressOIB_1">
      <item>PROMOCIJA SKIP d.o.o., OIB 07946878049, Okićka ulica 18,10450 Klinča Sela</item>
      <item>FINA Regionalni centar Zagreb, OIB 85821130368, Trg svibanjskih žrtava 1995. 1,10000 Zagreb</item>
      <item>Branimir Ravenščak, OIB 58785143580, Okićka Ulica 18,10450 Klinča Sela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07946878049</item>
      <item>, OIB 85821130368</item>
      <item>, OIB 58785143580</item>
      <item>, OIB 61379160880</item>
    </izvorni_sadrzaj>
    <derivirana_varijabla naziv="DomainObject.Predmet.SudioniciListNazivOIB_1">
      <item>, OIB 07946878049</item>
      <item>, OIB 85821130368</item>
      <item>, OIB 58785143580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St-1487/2018-12</izvorni_sadrzaj>
    <derivirana_varijabla naziv="DomainObject.PredzadnjaOdlukaIzPredmeta.Oznaka_1">St-1487/2018-12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189</properties:Words>
  <properties:Characters>1024</properties:Characters>
  <properties:Lines>39</properties:Lines>
  <properties:Paragraphs>21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2019-01-25T13:20:00Z</cp:lastPrinted>
  <dcterms:modified xmlns:xsi="http://www.w3.org/2001/XMLSchema-instance" xsi:type="dcterms:W3CDTF">2019-01-28T10:30:00Z</dcterms:modified>
  <cp:revision>267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St-1487/2018-12 / Odluka - Rješenje (POZIV_za_roč._(-12)._(-12))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