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3536" w14:paraId="5443536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>eb, Amruševa 2/II</w:t>
      </w:r>
      <w:r w:rsidR="00881B6D">
        <w:tab/>
      </w:r>
      <w:r w:rsidR="00881B6D">
        <w:tab/>
      </w:r>
      <w:r w:rsidR="00881B6D">
        <w:tab/>
      </w:r>
      <w:r w:rsidR="00881B6D">
        <w:tab/>
      </w:r>
      <w:r w:rsidR="00881B6D">
        <w:tab/>
        <w:t>31-St-</w:t>
      </w:r>
      <w:r w:rsidR="000217C8">
        <w:t>829/15-3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94369F" w:rsidR="0094369F">
      <w:r>
        <w:tab/>
        <w:t>TRGOVAČKI SUD U ZAGREBU u skraćenom stečajnom postupku pokrenutim nad dužnikom</w:t>
      </w:r>
      <w:r w:rsidR="00881B6D">
        <w:t xml:space="preserve"> </w:t>
      </w:r>
      <w:r w:rsidR="000217C8" w:rsidRPr="000217C8">
        <w:t>Poljoprivredna zadruga Pokupsko</w:t>
      </w:r>
      <w:r w:rsidR="000217C8">
        <w:t xml:space="preserve">, Pokupsko, Pokupsko bb, MBS: </w:t>
      </w:r>
      <w:r w:rsidR="000217C8" w:rsidRPr="000217C8">
        <w:t>080542662</w:t>
      </w:r>
      <w:r w:rsidR="000217C8">
        <w:t xml:space="preserve"> OIB: </w:t>
      </w:r>
      <w:r w:rsidR="000217C8" w:rsidRPr="000217C8">
        <w:t>00568689312</w:t>
      </w:r>
      <w:r w:rsidR="000217C8">
        <w:t xml:space="preserve"> </w:t>
      </w:r>
      <w:r w:rsidR="00AF08FC">
        <w:t xml:space="preserve">po prijedlogu Financijske agencije dana </w:t>
      </w:r>
      <w:r w:rsidR="000217C8">
        <w:t>15. prosinca</w:t>
      </w:r>
      <w:r w:rsidR="00AF08FC">
        <w:t xml:space="preserve"> 2015. godine </w:t>
      </w:r>
      <w:r>
        <w:t xml:space="preserve">objavljuje slijedeći </w:t>
      </w:r>
    </w:p>
    <w:p w:rsidRDefault="0094369F" w:rsidP="008848AD" w:rsidR="0094369F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0217C8">
        <w:t>Jurica Skender, Lukinić Brdo 98, Lukinić Brdo</w:t>
      </w:r>
      <w:r w:rsidR="00233E51">
        <w:t>, OIB:</w:t>
      </w:r>
      <w:r w:rsidR="000217C8">
        <w:t xml:space="preserve"> 12780874947</w:t>
      </w:r>
      <w:r w:rsidR="00233E51">
        <w:t xml:space="preserve"> </w:t>
      </w:r>
      <w:r>
        <w:t xml:space="preserve">- osoba ovlaštena za zastupanje dužnika </w:t>
      </w:r>
      <w:r w:rsidR="000217C8" w:rsidRPr="000217C8">
        <w:t>Poljoprivredna zadruga Pokupsko</w:t>
      </w:r>
      <w:r w:rsidR="000217C8">
        <w:t xml:space="preserve">, Pokupsko, Pokupsko bb, MBS: </w:t>
      </w:r>
      <w:r w:rsidR="000217C8" w:rsidRPr="000217C8">
        <w:t>080542662</w:t>
      </w:r>
      <w:r w:rsidR="000217C8">
        <w:t xml:space="preserve"> OIB: </w:t>
      </w:r>
      <w:r w:rsidR="000217C8" w:rsidRPr="000217C8">
        <w:t>00568689312</w:t>
      </w:r>
      <w:r w:rsidR="000217C8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0217C8" w:rsidRPr="000217C8">
        <w:t>Poljoprivredna zadruga Pokupsko</w:t>
      </w:r>
      <w:r w:rsidR="000217C8">
        <w:t xml:space="preserve">, Pokupsko, Pokupsko bb, MBS: </w:t>
      </w:r>
      <w:r w:rsidR="000217C8" w:rsidRPr="000217C8">
        <w:t>080542662</w:t>
      </w:r>
      <w:r w:rsidR="000217C8">
        <w:t xml:space="preserve"> OIB: </w:t>
      </w:r>
      <w:r w:rsidR="000217C8" w:rsidRPr="000217C8">
        <w:t>00568689312</w:t>
      </w:r>
      <w:r w:rsidR="000217C8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0217C8">
        <w:t>3.399,66</w:t>
      </w:r>
      <w:r w:rsidR="00233E51">
        <w:t xml:space="preserve"> </w:t>
      </w:r>
      <w:r>
        <w:t xml:space="preserve"> kuna.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0217C8">
        <w:t xml:space="preserve">15. prosinca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664774">
        <w:t>,v.r.</w:t>
      </w:r>
      <w:r>
        <w:t xml:space="preserve"> </w:t>
      </w:r>
    </w:p>
    <w:p w:rsidRDefault="0094369F" w:rsidP="0094369F" w:rsidR="0094369F"/>
    <w:p w:rsidRDefault="00664774" w:rsidR="006647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64774" w:rsidP="00664774" w:rsidR="00664774">
      <w:pPr>
        <w:ind w:firstLine="708" w:left="4956"/>
      </w:pPr>
      <w:r>
        <w:t>Vinka Mihalinčić</w:t>
      </w:r>
    </w:p>
    <w:p w:rsidRDefault="00664774" w:rsidP="0094369F" w:rsidR="00664774"/>
    <w:sectPr w:rsidSect="000217C8" w:rsidR="00664774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217C8"/>
    <w:rsid w:val="0015645C"/>
    <w:rsid w:val="001C6B43"/>
    <w:rsid w:val="00233E51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315D9"/>
    <w:rsid w:val="005E7FE1"/>
    <w:rsid w:val="006630E6"/>
    <w:rsid w:val="00664774"/>
    <w:rsid w:val="006D37EF"/>
    <w:rsid w:val="006D7209"/>
    <w:rsid w:val="007A5DAF"/>
    <w:rsid w:val="007C5E77"/>
    <w:rsid w:val="00842B89"/>
    <w:rsid w:val="00852BC6"/>
    <w:rsid w:val="00881B6D"/>
    <w:rsid w:val="008848AD"/>
    <w:rsid w:val="008D12F2"/>
    <w:rsid w:val="009357C1"/>
    <w:rsid w:val="0094369F"/>
    <w:rsid w:val="00A81191"/>
    <w:rsid w:val="00A97E67"/>
    <w:rsid w:val="00AF08FC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7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7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7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7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7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7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7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7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St-829/2015</izvorni_sadrzaj>
    <derivirana_varijabla naziv="DomainObject.Predmet.OznakaBroj_1">St-829/2015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Pokupsko</izvorni_sadrzaj>
    <derivirana_varijabla naziv="DomainObject.Predmet.ProtustrankaFormated_1">  Poljoprivredna zadruga Pokupsko</derivirana_varijabla>
  </DomainObject.Predmet.ProtustrankaFormated>
  <DomainObject.Predmet.ProtustrankaFormatedOIB>
    <izvorni_sadrzaj>  Poljoprivredna zadruga Pokupsko, OIB 00568689312</izvorni_sadrzaj>
    <derivirana_varijabla naziv="DomainObject.Predmet.ProtustrankaFormatedOIB_1">  Poljoprivredna zadruga Pokupsko, OIB 00568689312</derivirana_varijabla>
  </DomainObject.Predmet.ProtustrankaFormatedOIB>
  <DomainObject.Predmet.ProtustrankaFormatedWithAdress>
    <izvorni_sadrzaj> Poljoprivredna zadruga Pokupsko, Pokupsko bb, 10414 Pokupsko</izvorni_sadrzaj>
    <derivirana_varijabla naziv="DomainObject.Predmet.ProtustrankaFormatedWithAdress_1"> Poljoprivredna zadruga Pokupsko, Pokupsko bb, 10414 Pokupsko</derivirana_varijabla>
  </DomainObject.Predmet.ProtustrankaFormatedWithAdress>
  <DomainObject.Predmet.ProtustrankaFormatedWithAdressOIB>
    <izvorni_sadrzaj> Poljoprivredna zadruga Pokupsko, OIB 00568689312, Pokupsko bb, 10414 Pokupsko</izvorni_sadrzaj>
    <derivirana_varijabla naziv="DomainObject.Predmet.ProtustrankaFormatedWithAdressOIB_1"> Poljoprivredna zadruga Pokupsko, OIB 00568689312, Pokupsko bb, 10414 Pokupsko</derivirana_varijabla>
  </DomainObject.Predmet.ProtustrankaFormatedWithAdressOIB>
  <DomainObject.Predmet.ProtustrankaWithAdress>
    <izvorni_sadrzaj>Poljoprivredna zadruga Pokupsko Pokupsko bb, 10414 Pokupsko</izvorni_sadrzaj>
    <derivirana_varijabla naziv="DomainObject.Predmet.ProtustrankaWithAdress_1">Poljoprivredna zadruga Pokupsko Pokupsko bb, 10414 Pokupsko</derivirana_varijabla>
  </DomainObject.Predmet.ProtustrankaWithAdress>
  <DomainObject.Predmet.ProtustrankaWithAdressOIB>
    <izvorni_sadrzaj>Poljoprivredna zadruga Pokupsko, OIB 00568689312, Pokupsko bb, 10414 Pokupsko</izvorni_sadrzaj>
    <derivirana_varijabla naziv="DomainObject.Predmet.ProtustrankaWithAdressOIB_1">Poljoprivredna zadruga Pokupsko, OIB 00568689312, Pokupsko bb, 10414 Pokupsko</derivirana_varijabla>
  </DomainObject.Predmet.ProtustrankaWithAdressOIB>
  <DomainObject.Predmet.ProtustrankaNazivFormated>
    <izvorni_sadrzaj>Poljoprivredna zadruga Pokupsko</izvorni_sadrzaj>
    <derivirana_varijabla naziv="DomainObject.Predmet.ProtustrankaNazivFormated_1">Poljoprivredna zadruga Pokupsko</derivirana_varijabla>
  </DomainObject.Predmet.ProtustrankaNazivFormated>
  <DomainObject.Predmet.ProtustrankaNazivFormatedOIB>
    <izvorni_sadrzaj>Poljoprivredna zadruga Pokupsko, OIB 00568689312</izvorni_sadrzaj>
    <derivirana_varijabla naziv="DomainObject.Predmet.ProtustrankaNazivFormatedOIB_1">Poljoprivredna zadruga Pokupsko, OIB 00568689312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Pokupsko</item>
    </izvorni_sadrzaj>
    <derivirana_varijabla naziv="DomainObject.Predmet.ProtuStrankaListFormated_1">
      <item>Poljoprivredna zadruga Pokupsko</item>
    </derivirana_varijabla>
  </DomainObject.Predmet.ProtuStrankaListFormated>
  <DomainObject.Predmet.ProtuStrankaListFormatedOIB>
    <izvorni_sadrzaj>
      <item>Poljoprivredna zadruga Pokupsko, OIB 00568689312</item>
    </izvorni_sadrzaj>
    <derivirana_varijabla naziv="DomainObject.Predmet.ProtuStrankaListFormatedOIB_1">
      <item>Poljoprivredna zadruga Pokupsko, OIB 00568689312</item>
    </derivirana_varijabla>
  </DomainObject.Predmet.ProtuStrankaListFormatedOIB>
  <DomainObject.Predmet.ProtuStrankaListFormatedWithAdress>
    <izvorni_sadrzaj>
      <item>Poljoprivredna zadruga Pokupsko, Pokupsko bb, 10414 Pokupsko</item>
    </izvorni_sadrzaj>
    <derivirana_varijabla naziv="DomainObject.Predmet.ProtuStrankaListFormatedWithAdress_1">
      <item>Poljoprivredna zadruga Pokupsko, Pokupsko bb, 10414 Pokupsko</item>
    </derivirana_varijabla>
  </DomainObject.Predmet.ProtuStrankaListFormatedWithAdress>
  <DomainObject.Predmet.ProtuStrankaListFormatedWithAdressOIB>
    <izvorni_sadrzaj>
      <item>Poljoprivredna zadruga Pokupsko, OIB 00568689312, Pokupsko bb, 10414 Pokupsko</item>
    </izvorni_sadrzaj>
    <derivirana_varijabla naziv="DomainObject.Predmet.ProtuStrankaListFormatedWithAdressOIB_1">
      <item>Poljoprivredna zadruga Pokupsko, OIB 00568689312, Pokupsko bb, 10414 Pokupsko</item>
    </derivirana_varijabla>
  </DomainObject.Predmet.ProtuStrankaListFormatedWithAdressOIB>
  <DomainObject.Predmet.ProtuStrankaListNazivFormated>
    <izvorni_sadrzaj>
      <item>Poljoprivredna zadruga Pokupsko</item>
    </izvorni_sadrzaj>
    <derivirana_varijabla naziv="DomainObject.Predmet.ProtuStrankaListNazivFormated_1">
      <item>Poljoprivredna zadruga Pokupsko</item>
    </derivirana_varijabla>
  </DomainObject.Predmet.ProtuStrankaListNazivFormated>
  <DomainObject.Predmet.ProtuStrankaListNazivFormatedOIB>
    <izvorni_sadrzaj>
      <item>Poljoprivredna zadruga Pokupsko, OIB 00568689312</item>
    </izvorni_sadrzaj>
    <derivirana_varijabla naziv="DomainObject.Predmet.ProtuStrankaListNazivFormatedOIB_1">
      <item>Poljoprivredna zadruga Pokupsko, OIB 00568689312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Pokupsko</izvorni_sadrzaj>
    <derivirana_varijabla naziv="DomainObject.Predmet.ProtustrankaIDrugi_1">Poljoprivredna zadruga Pokupsko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Pokupsko, OIB 00568689312, Pokupsko bb, 10414 Pokupsko</izvorni_sadrzaj>
    <derivirana_varijabla naziv="DomainObject.Predmet.ProtustrankaIDrugiAdressOIB_1">Poljoprivredna zadruga Pokupsko, OIB 00568689312, Pokupsko bb, 10414 Pokupsko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Pokupsko</item>
    </izvorni_sadrzaj>
    <derivirana_varijabla naziv="DomainObject.Predmet.SudioniciListNaziv_1">
      <item>FINA Regionalni centar Zagreb</item>
      <item>Poljoprivredna zadruga Pokupsko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Pokupsko, OIB 00568689312, Pokupsko bb,10414 Pokupsko</item>
    </izvorni_sadrzaj>
    <derivirana_varijabla naziv="DomainObject.Predmet.SudioniciListAdressOIB_1">
      <item>FINA Regionalni centar Zagreb, OIB 85821130368, Trg svibanjskih žrtava 1995. 1,10000 Zagreb</item>
      <item>Poljoprivredna zadruga Pokupsko, OIB 00568689312, Pokupsko bb,10414 Pokupsko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00568689312</item>
    </izvorni_sadrzaj>
    <derivirana_varijabla naziv="DomainObject.Predmet.SudioniciListNazivOIB_1">
      <item>, OIB 85821130368</item>
      <item>, OIB 00568689312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1981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2015-12-15T12:51:00Z</dcterms:created>
  <dc:creator>Vinka Mihalinčić</dc:creator>
  <cp:lastModifiedBy>Vinka Mihalinčić</cp:lastModifiedBy>
  <cp:lastPrinted>2015-10-26T10:19:00Z</cp:lastPrinted>
  <dcterms:modified xmlns:xsi="http://www.w3.org/2001/XMLSchema-instance" xsi:type="dcterms:W3CDTF">2015-12-15T12:52:00Z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