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c225" w14:paraId="a66c225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5C0A25">
        <w:t>5 St-925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5C0A25">
        <w:t xml:space="preserve"> dužnika TAMIRA d.o.o., </w:t>
      </w:r>
      <w:proofErr w:type="spellStart"/>
      <w:r w:rsidR="005C0A25">
        <w:t>Jurovec</w:t>
      </w:r>
      <w:proofErr w:type="spellEnd"/>
      <w:r w:rsidR="005C0A25">
        <w:t xml:space="preserve">, </w:t>
      </w:r>
      <w:proofErr w:type="spellStart"/>
      <w:r w:rsidR="005C0A25">
        <w:t>Jurovec</w:t>
      </w:r>
      <w:proofErr w:type="spellEnd"/>
      <w:r w:rsidR="005C0A25">
        <w:t xml:space="preserve"> 3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 0700</w:t>
      </w:r>
      <w:r w:rsidR="005C0A25">
        <w:t>92906, OIB: 43752691088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C0A25" w:rsidRPr="005C0A25">
        <w:t xml:space="preserve"> </w:t>
      </w:r>
      <w:r w:rsidR="005C0A25">
        <w:t xml:space="preserve">TAMIRA d.o.o., </w:t>
      </w:r>
      <w:proofErr w:type="spellStart"/>
      <w:r w:rsidR="005C0A25">
        <w:t>Jurovec</w:t>
      </w:r>
      <w:proofErr w:type="spellEnd"/>
      <w:r w:rsidR="005C0A25">
        <w:t xml:space="preserve">, </w:t>
      </w:r>
      <w:proofErr w:type="spellStart"/>
      <w:r w:rsidR="005C0A25">
        <w:t>Jurovec</w:t>
      </w:r>
      <w:proofErr w:type="spellEnd"/>
      <w:r w:rsidR="005C0A25">
        <w:t xml:space="preserve"> 3</w:t>
      </w:r>
      <w:r w:rsidR="005C0A25">
        <w:rPr>
          <w:b/>
        </w:rPr>
        <w:t xml:space="preserve">, </w:t>
      </w:r>
      <w:r w:rsidR="005C0A25">
        <w:t>MBS: 070092906, OIB: 43752691088</w:t>
      </w:r>
      <w:r w:rsidR="00740000">
        <w:t xml:space="preserve">, </w:t>
      </w:r>
      <w:r w:rsidR="00CB6C18">
        <w:t xml:space="preserve">iznosi </w:t>
      </w:r>
      <w:r w:rsidR="005C0A25">
        <w:t>70.641,41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5C0A25">
        <w:t xml:space="preserve"> Ivan </w:t>
      </w:r>
      <w:proofErr w:type="spellStart"/>
      <w:r w:rsidR="005C0A25">
        <w:t>Goričanec</w:t>
      </w:r>
      <w:proofErr w:type="spellEnd"/>
      <w:r w:rsidR="00067CA3">
        <w:t>,</w:t>
      </w:r>
      <w:r w:rsidR="0081351D">
        <w:t xml:space="preserve"> </w:t>
      </w:r>
      <w:proofErr w:type="spellStart"/>
      <w:r w:rsidR="005C0A25">
        <w:t>Jurovec</w:t>
      </w:r>
      <w:proofErr w:type="spellEnd"/>
      <w:r w:rsidR="005C0A25">
        <w:t xml:space="preserve">, </w:t>
      </w:r>
      <w:proofErr w:type="spellStart"/>
      <w:r w:rsidR="005C0A25">
        <w:t>Jurovec</w:t>
      </w:r>
      <w:proofErr w:type="spellEnd"/>
      <w:r w:rsidR="005C0A25">
        <w:t xml:space="preserve"> 3, OIB: 81211822955,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921" w:rsidR="00235921">
      <w:r>
        <w:separator/>
      </w:r>
    </w:p>
  </w:endnote>
  <w:endnote w:id="0" w:type="continuationSeparator">
    <w:p w:rsidRDefault="00235921" w:rsidR="00235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921" w:rsidR="00235921">
      <w:r>
        <w:separator/>
      </w:r>
    </w:p>
  </w:footnote>
  <w:footnote w:id="0" w:type="continuationSeparator">
    <w:p w:rsidRDefault="00235921" w:rsidR="00235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723CE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TAMIRA društvo s ograničenom odgovornošću za proizvodnju i uzgoj uzgojno valjanih životinja</izvorni_sadrzaj>
    <derivirana_varijabla naziv="DomainObject.Predmet.ProtustrankaFormated_1">  TAMIRA društvo s ograničenom odgovornošću za proizvodnju i uzgoj uzgojno valjanih životinja</derivirana_varijabla>
  </DomainObject.Predmet.ProtustrankaFormated>
  <DomainObject.Predmet.ProtustrankaFormatedOIB>
    <izvorni_sadrzaj>  TAMIRA društvo s ograničenom odgovornošću za proizvodnju i uzgoj uzgojno valjanih životinja, OIB 43752691088</izvorni_sadrzaj>
    <derivirana_varijabla naziv="DomainObject.Predmet.ProtustrankaFormatedOIB_1">  TAMIRA društvo s ograničenom odgovornošću za proizvodnju i uzgoj uzgojno valjanih životinja, OIB 43752691088</derivirana_varijabla>
  </DomainObject.Predmet.ProtustrankaFormatedOIB>
  <DomainObject.Predmet.ProtustrankaFormatedWithAdress>
    <izvorni_sadrzaj> TAMIRA društvo s ograničenom odgovornošću za proizvodnju i uzgoj uzgojno valjanih životinja, Jurovec 3, 40313 Jurovec</izvorni_sadrzaj>
    <derivirana_varijabla naziv="DomainObject.Predmet.ProtustrankaFormatedWithAdress_1"> TAMIRA društvo s ograničenom odgovornošću za proizvodnju i uzgoj uzgojno valjanih životinja, Jurovec 3, 40313 Jurovec</derivirana_varijabla>
  </DomainObject.Predmet.ProtustrankaFormatedWithAdress>
  <DomainObject.Predmet.ProtustrankaFormatedWithAdressOIB>
    <izvorni_sadrzaj> TAMIRA društvo s ograničenom odgovornošću za proizvodnju i uzgoj uzgojno valjanih životinja, OIB 43752691088, Jurovec 3, 40313 Jurovec</izvorni_sadrzaj>
    <derivirana_varijabla naziv="DomainObject.Predmet.ProtustrankaFormatedWithAdressOIB_1"> TAMIRA društvo s ograničenom odgovornošću za proizvodnju i uzgoj uzgojno valjanih životinja, OIB 43752691088, Jurovec 3, 40313 Jurovec</derivirana_varijabla>
  </DomainObject.Predmet.ProtustrankaFormatedWithAdressOIB>
  <DomainObject.Predmet.ProtustrankaWithAdress>
    <izvorni_sadrzaj>TAMIRA društvo s ograničenom odgovornošću za proizvodnju i uzgoj uzgojno valjanih životinja Jurovec 3, 40313 Jurovec</izvorni_sadrzaj>
    <derivirana_varijabla naziv="DomainObject.Predmet.ProtustrankaWithAdress_1">TAMIRA društvo s ograničenom odgovornošću za proizvodnju i uzgoj uzgojno valjanih životinja Jurovec 3, 40313 Jurovec</derivirana_varijabla>
  </DomainObject.Predmet.ProtustrankaWithAdress>
  <DomainObject.Predmet.ProtustrankaWithAdressOIB>
    <izvorni_sadrzaj>TAMIRA društvo s ograničenom odgovornošću za proizvodnju i uzgoj uzgojno valjanih životinja, OIB 43752691088, Jurovec 3, 40313 Jurovec</izvorni_sadrzaj>
    <derivirana_varijabla naziv="DomainObject.Predmet.ProtustrankaWithAdressOIB_1">TAMIRA društvo s ograničenom odgovornošću za proizvodnju i uzgoj uzgojno valjanih životinja, OIB 43752691088, Jurovec 3, 40313 Jurovec</derivirana_varijabla>
  </DomainObject.Predmet.ProtustrankaWithAdressOIB>
  <DomainObject.Predmet.ProtustrankaNazivFormated>
    <izvorni_sadrzaj>TAMIRA društvo s ograničenom odgovornošću za proizvodnju i uzgoj uzgojno valjanih životinja</izvorni_sadrzaj>
    <derivirana_varijabla naziv="DomainObject.Predmet.ProtustrankaNazivFormated_1">TAMIRA društvo s ograničenom odgovornošću za proizvodnju i uzgoj uzgojno valjanih životinja</derivirana_varijabla>
  </DomainObject.Predmet.ProtustrankaNazivFormated>
  <DomainObject.Predmet.ProtustrankaNazivFormatedOIB>
    <izvorni_sadrzaj>TAMIRA društvo s ograničenom odgovornošću za proizvodnju i uzgoj uzgojno valjanih životinja, OIB 43752691088</izvorni_sadrzaj>
    <derivirana_varijabla naziv="DomainObject.Predmet.ProtustrankaNazivFormatedOIB_1">TAMIRA društvo s ograničenom odgovornošću za proizvodnju i uzgoj uzgojno valjanih životinja, OIB 43752691088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70641.41</izvorni_sadrzaj>
    <derivirana_varijabla naziv="DomainObject.Predmet.TrenutnaVrijednost_1">70641.41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TAMIRA društvo s ograničenom odgovornošću za proizvodnju i uzgoj uzgojno valjanih životinja</item>
    </izvorni_sadrzaj>
    <derivirana_varijabla naziv="DomainObject.Predmet.ProtuStrankaListFormated_1">
      <item>TAMIRA društvo s ograničenom odgovornošću za proizvodnju i uzgoj uzgojno valjanih životinja</item>
    </derivirana_varijabla>
  </DomainObject.Predmet.ProtuStrankaListFormated>
  <DomainObject.Predmet.ProtuStrankaListFormatedOIB>
    <izvorni_sadrzaj>
      <item>TAMIRA društvo s ograničenom odgovornošću za proizvodnju i uzgoj uzgojno valjanih životinja, OIB 43752691088</item>
    </izvorni_sadrzaj>
    <derivirana_varijabla naziv="DomainObject.Predmet.ProtuStrankaListFormatedOIB_1">
      <item>TAMIRA društvo s ograničenom odgovornošću za proizvodnju i uzgoj uzgojno valjanih životinja, OIB 43752691088</item>
    </derivirana_varijabla>
  </DomainObject.Predmet.ProtuStrankaListFormatedOIB>
  <DomainObject.Predmet.ProtuStrankaListFormatedWithAdress>
    <izvorni_sadrzaj>
      <item>TAMIRA društvo s ograničenom odgovornošću za proizvodnju i uzgoj uzgojno valjanih životinja, Jurovec 3, 40313 Jurovec</item>
    </izvorni_sadrzaj>
    <derivirana_varijabla naziv="DomainObject.Predmet.ProtuStrankaListFormatedWithAdress_1">
      <item>TAMIRA društvo s ograničenom odgovornošću za proizvodnju i uzgoj uzgojno valjanih životinja, Jurovec 3, 40313 Jurovec</item>
    </derivirana_varijabla>
  </DomainObject.Predmet.ProtuStrankaListFormatedWithAdress>
  <DomainObject.Predmet.ProtuStrankaListFormatedWithAdressOIB>
    <izvorni_sadrzaj>
      <item>TAMIRA društvo s ograničenom odgovornošću za proizvodnju i uzgoj uzgojno valjanih životinja, OIB 43752691088, Jurovec 3, 40313 Jurovec</item>
    </izvorni_sadrzaj>
    <derivirana_varijabla naziv="DomainObject.Predmet.ProtuStrankaListFormatedWithAdressOIB_1">
      <item>TAMIRA društvo s ograničenom odgovornošću za proizvodnju i uzgoj uzgojno valjanih životinja, OIB 43752691088, Jurovec 3, 40313 Jurovec</item>
    </derivirana_varijabla>
  </DomainObject.Predmet.ProtuStrankaListFormatedWithAdressOIB>
  <DomainObject.Predmet.ProtuStrankaListNazivFormated>
    <izvorni_sadrzaj>
      <item>TAMIRA društvo s ograničenom odgovornošću za proizvodnju i uzgoj uzgojno valjanih životinja</item>
    </izvorni_sadrzaj>
    <derivirana_varijabla naziv="DomainObject.Predmet.ProtuStrankaListNazivFormated_1">
      <item>TAMIRA društvo s ograničenom odgovornošću za proizvodnju i uzgoj uzgojno valjanih životinja</item>
    </derivirana_varijabla>
  </DomainObject.Predmet.ProtuStrankaListNazivFormated>
  <DomainObject.Predmet.ProtuStrankaListNazivFormatedOIB>
    <izvorni_sadrzaj>
      <item>TAMIRA društvo s ograničenom odgovornošću za proizvodnju i uzgoj uzgojno valjanih životinja, OIB 43752691088</item>
    </izvorni_sadrzaj>
    <derivirana_varijabla naziv="DomainObject.Predmet.ProtuStrankaListNazivFormatedOIB_1">
      <item>TAMIRA društvo s ograničenom odgovornošću za proizvodnju i uzgoj uzgojno valjanih životinja, OIB 43752691088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TAMIRA društvo s ograničenom odgovornošću za proizvodnju i uzgoj uzgojno valjanih životinja</izvorni_sadrzaj>
    <derivirana_varijabla naziv="DomainObject.Predmet.ProtustrankaIDrugi_1">TAMIRA društvo s ograničenom odgovornošću za proizvodnju i uzgoj uzgojno valjanih životinja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TAMIRA društvo s ograničenom odgovornošću za proizvodnju i uzgoj uzgojno valjanih životinja, OIB 43752691088, Jurovec 3, 40313 Jurovec</izvorni_sadrzaj>
    <derivirana_varijabla naziv="DomainObject.Predmet.ProtustrankaIDrugiAdressOIB_1">TAMIRA društvo s ograničenom odgovornošću za proizvodnju i uzgoj uzgojno valjanih životinja, OIB 43752691088, Jurovec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TAMIRA društvo s ograničenom odgovornošću za proizvodnju i uzgoj uzgojno valjanih životinja</item>
      <item>E-oglasna ploča</item>
      <item>Sudski registar, Trgovački sud u Varaždinu</item>
    </izvorni_sadrzaj>
    <derivirana_varijabla naziv="DomainObject.Predmet.SudioniciListNaziv_1">
      <item>Financijska agencija</item>
      <item>TAMIRA društvo s ograničenom odgovornošću za proizvodnju i uzgoj uzgojno valjanih životinja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TAMIRA društvo s ograničenom odgovornošću za proizvodnju i uzgoj uzgojno valjanih životinja, OIB 43752691088, Jurovec 3,40313 Jurovec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TAMIRA društvo s ograničenom odgovornošću za proizvodnju i uzgoj uzgojno valjanih životinja, OIB 43752691088, Jurovec 3,40313 Jurovec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43752691088</item>
      <item>, OIB null</item>
      <item>, OIB null</item>
    </izvorni_sadrzaj>
    <derivirana_varijabla naziv="DomainObject.Predmet.SudioniciListNazivOIB_1">
      <item>, OIB 85821130368</item>
      <item>, OIB 43752691088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8DD0D-1336-4935-96D7-AA74B5D39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1861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2016-01-15T09:33:00Z</dcterms:created>
  <dc:creator>Ljubica Makovec</dc:creator>
  <cp:lastModifiedBy>Maja Marčec</cp:lastModifiedBy>
  <cp:lastPrinted>2016-01-15T09:32:00Z</cp:lastPrinted>
  <dcterms:modified xmlns:xsi="http://www.w3.org/2001/XMLSchema-instance" xsi:type="dcterms:W3CDTF">2016-01-15T09:33:00Z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