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c570" w14:paraId="239c57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250B1">
        <w:t>2928</w:t>
      </w:r>
      <w:r w:rsidR="00A446AE">
        <w:t>/1</w:t>
      </w:r>
      <w:r w:rsidR="00CB12C9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F1B62">
        <w:rPr>
          <w:lang w:val="pt-BR"/>
        </w:rPr>
        <w:t xml:space="preserve">DOBAR IZBOR d.o.o., Zaprešić, Lužnička 9, OIB: </w:t>
      </w:r>
      <w:r w:rsidR="006F1B62" w:rsidRPr="0050486F">
        <w:t>22445480898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B12C9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D0704">
        <w:rPr>
          <w:lang w:val="pt-BR"/>
        </w:rPr>
        <w:t xml:space="preserve">DOBAR IZBOR d.o.o., Zaprešić, Lužnička 9, OIB: </w:t>
      </w:r>
      <w:r w:rsidR="008D0704" w:rsidRPr="0050486F">
        <w:t>22445480898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C45C6">
        <w:t>18.700,00</w:t>
      </w:r>
      <w:r w:rsidR="00371227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250B1">
        <w:t>2928</w:t>
      </w:r>
      <w:r w:rsidR="00535D8E" w:rsidRPr="00B9015B">
        <w:t>-</w:t>
      </w:r>
      <w:r w:rsidR="00A446AE">
        <w:t>1</w:t>
      </w:r>
      <w:r w:rsidR="00CB12C9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62E8E">
        <w:rPr>
          <w:lang w:val="pt-BR"/>
        </w:rPr>
        <w:t xml:space="preserve">DOBAR IZBOR d.o.o., Zaprešić, Lužnička 9, OIB: </w:t>
      </w:r>
      <w:r w:rsidR="00962E8E" w:rsidRPr="0050486F">
        <w:t>22445480898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30E44" w:rsidR="00230E4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E02961">
        <w:rPr>
          <w:lang w:val="pt-BR"/>
        </w:rPr>
        <w:t xml:space="preserve">DOBAR IZBOR d.o.o., Zaprešić, Lužnička 9, OIB: </w:t>
      </w:r>
      <w:r w:rsidR="00E02961" w:rsidRPr="0050486F">
        <w:t>22445480898</w:t>
      </w:r>
      <w:r w:rsidR="00E0296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306D59">
        <w:t>U</w:t>
      </w:r>
      <w:r w:rsidR="00306D59" w:rsidRPr="00E974B3">
        <w:t xml:space="preserve"> prijedlogu za otvaranje stečajnog postupka </w:t>
      </w:r>
      <w:r w:rsidR="00306D59">
        <w:t xml:space="preserve">se u bitnome navodi </w:t>
      </w:r>
      <w:r w:rsidR="00306D59" w:rsidRPr="00E974B3">
        <w:t xml:space="preserve">kako </w:t>
      </w:r>
      <w:r w:rsidR="00306D59">
        <w:t xml:space="preserve">na dan 22. ožujka 2016. </w:t>
      </w:r>
      <w:r w:rsidR="00306D59" w:rsidRPr="00E974B3">
        <w:t>dužnik u Očevidniku redoslijeda osnova za plaćanje ima evidentirane neizvršene osnove za plaćanje</w:t>
      </w:r>
      <w:r w:rsidR="00306D59">
        <w:t xml:space="preserve"> u neprekinutom razdoblju od 120 </w:t>
      </w:r>
      <w:r w:rsidR="00306D59" w:rsidRPr="00E974B3">
        <w:t xml:space="preserve">dana, u ukupnom iznosu od </w:t>
      </w:r>
      <w:r w:rsidR="00306D59">
        <w:t xml:space="preserve">11.562,12 </w:t>
      </w:r>
      <w:r w:rsidR="00306D59" w:rsidRPr="00E974B3">
        <w:t>kn, kao i</w:t>
      </w:r>
      <w:r w:rsidR="00306D59">
        <w:t xml:space="preserve"> da dužnik ima 1</w:t>
      </w:r>
      <w:r w:rsidR="00306D59" w:rsidRPr="00E974B3">
        <w:t xml:space="preserve"> zaposlen</w:t>
      </w:r>
      <w:r w:rsidR="00306D59">
        <w:t>og</w:t>
      </w:r>
      <w:r w:rsidR="00230E44">
        <w:t>.</w:t>
      </w:r>
    </w:p>
    <w:p w:rsidRDefault="00E831F6" w:rsidP="00AC6741" w:rsidR="00E831F6">
      <w:pPr>
        <w:ind w:firstLine="709"/>
        <w:jc w:val="both"/>
      </w:pP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9A14C7">
        <w:t>20</w:t>
      </w:r>
      <w:r w:rsidR="00250A6E">
        <w:t xml:space="preserve">. </w:t>
      </w:r>
      <w:r w:rsidR="009A14C7">
        <w:t>veljače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8F6463">
        <w:t>30</w:t>
      </w:r>
      <w:r w:rsidR="008019C2">
        <w:t xml:space="preserve">. </w:t>
      </w:r>
      <w:r w:rsidR="008F6463">
        <w:t xml:space="preserve">ožujka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EA12E9">
        <w:t>4</w:t>
      </w:r>
      <w:r w:rsidR="00AC6741">
        <w:t xml:space="preserve">. </w:t>
      </w:r>
      <w:r w:rsidR="00EA12E9">
        <w:t>srpnja</w:t>
      </w:r>
      <w:r w:rsidR="00AC6741">
        <w:t xml:space="preserve"> 2017. </w:t>
      </w:r>
      <w:r w:rsidR="00EA12E9">
        <w:t xml:space="preserve">i 5. rujna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2357C7">
        <w:t>28. travnja</w:t>
      </w:r>
      <w:r w:rsidR="00CD7B9F">
        <w:t xml:space="preserve"> </w:t>
      </w:r>
      <w:r w:rsidR="00F25A48">
        <w:t>2017. imenovan je privremeni stečajni upravitelj dužnika.</w:t>
      </w:r>
    </w:p>
    <w:p w:rsidRDefault="00E831F6" w:rsidP="0083257E" w:rsidR="00E831F6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E831F6" w:rsidP="008019C2" w:rsidR="00E831F6">
      <w:pPr>
        <w:ind w:firstLine="709"/>
        <w:jc w:val="both"/>
      </w:pP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113E3E">
        <w:t>26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113E3E">
        <w:t>14</w:t>
      </w:r>
      <w:r w:rsidR="00AC6741">
        <w:t xml:space="preserve">. </w:t>
      </w:r>
      <w:r w:rsidR="00113E3E">
        <w:t>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4D6211">
        <w:t>448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E831F6" w:rsidP="007D101D" w:rsidR="00E831F6">
      <w:pPr>
        <w:ind w:firstLine="708"/>
        <w:jc w:val="both"/>
      </w:pPr>
    </w:p>
    <w:p w:rsidRDefault="00F25A48" w:rsidP="007D101D" w:rsidR="00290574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EF433E">
        <w:t>5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 i prezaduženosti, te kako</w:t>
      </w:r>
      <w:r w:rsidR="0026566B" w:rsidRPr="0026566B">
        <w:t xml:space="preserve"> </w:t>
      </w:r>
      <w:r w:rsidR="00E53C87">
        <w:rPr>
          <w:color w:themeColor="text1" w:val="000000"/>
        </w:rPr>
        <w:t xml:space="preserve">dužnik nema nekretnina, niti motornih vozila, dok je na </w:t>
      </w:r>
      <w:r w:rsidR="0026566B">
        <w:t xml:space="preserve">je na temelju </w:t>
      </w:r>
      <w:r w:rsidR="0026566B" w:rsidRPr="005A00DE">
        <w:t>bruto bilance za razdoblje 1.</w:t>
      </w:r>
      <w:r w:rsidR="00891D46">
        <w:t xml:space="preserve"> siječnja </w:t>
      </w:r>
      <w:r w:rsidR="0026566B" w:rsidRPr="005A00DE">
        <w:t>2014. do 31.</w:t>
      </w:r>
      <w:r w:rsidR="00891D46">
        <w:t xml:space="preserve"> prosinca 2014., dužnik na dan </w:t>
      </w:r>
      <w:r w:rsidR="0026566B" w:rsidRPr="005A00DE">
        <w:rPr>
          <w:color w:themeColor="text1" w:val="000000"/>
        </w:rPr>
        <w:t>31.</w:t>
      </w:r>
      <w:r w:rsidR="00891D46">
        <w:rPr>
          <w:color w:themeColor="text1" w:val="000000"/>
        </w:rPr>
        <w:t xml:space="preserve"> prosinca </w:t>
      </w:r>
      <w:r w:rsidR="0026566B" w:rsidRPr="005A00DE">
        <w:rPr>
          <w:color w:themeColor="text1" w:val="000000"/>
        </w:rPr>
        <w:t xml:space="preserve">2014. </w:t>
      </w:r>
      <w:r w:rsidR="00891D46">
        <w:rPr>
          <w:color w:themeColor="text1" w:val="000000"/>
        </w:rPr>
        <w:t>imao dugotrajnu imovinu (oprema i postrojenja) u vrijednosti od</w:t>
      </w:r>
      <w:r w:rsidR="0026566B" w:rsidRPr="005A00DE">
        <w:rPr>
          <w:color w:themeColor="text1" w:val="000000"/>
        </w:rPr>
        <w:t xml:space="preserve"> 34.119,95 k</w:t>
      </w:r>
      <w:r w:rsidR="00891D46">
        <w:rPr>
          <w:color w:themeColor="text1" w:val="000000"/>
        </w:rPr>
        <w:t>n, kratkotrajnu imovinu (potraživanja od kupaca) u iznosu od 13.744,25 kn i novac u banci i blagajni u iznosu od 1.809,08 kn</w:t>
      </w:r>
      <w:r w:rsidR="00E53C87">
        <w:rPr>
          <w:color w:themeColor="text1" w:val="000000"/>
        </w:rPr>
        <w:t xml:space="preserve"> koja imovina nije dovoljna za namirenje troškova stečajnog postupka.</w:t>
      </w:r>
      <w:r w:rsidR="007D101D">
        <w:rPr>
          <w:color w:themeColor="text1" w:val="000000"/>
        </w:rPr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A00DE3">
        <w:t>18.700,00</w:t>
      </w:r>
      <w:r w:rsidR="00990413" w:rsidRPr="005B2079">
        <w:t xml:space="preserve"> 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7A7E7C">
        <w:t>18.700,00</w:t>
      </w:r>
      <w:r w:rsidR="007A7E7C" w:rsidRPr="005B2079">
        <w:t xml:space="preserve"> </w:t>
      </w:r>
      <w:r w:rsidR="005B344F">
        <w:t xml:space="preserve">kn, a sastoje se od: </w:t>
      </w:r>
      <w:r w:rsidR="005B2079" w:rsidRPr="005B2079">
        <w:t>troškov</w:t>
      </w:r>
      <w:r w:rsidR="005B344F">
        <w:t>a</w:t>
      </w:r>
      <w:r w:rsidR="005B2079" w:rsidRPr="005B2079">
        <w:t xml:space="preserve"> </w:t>
      </w:r>
      <w:r w:rsidR="00332D72">
        <w:t>knjigovod</w:t>
      </w:r>
      <w:r w:rsidR="00875584">
        <w:t>stva</w:t>
      </w:r>
      <w:r w:rsidR="00332D72">
        <w:t xml:space="preserve"> u iznosu od 1.000,00 kn mjesečno (1.000,00 x 6 mj = 6.000,00 kn), </w:t>
      </w:r>
      <w:r w:rsidR="00CB0740">
        <w:t xml:space="preserve">troškova platnog prometa u iznosu od 150,00 kn mjesečno (150,00 x 6 mj = </w:t>
      </w:r>
      <w:r w:rsidR="00530347">
        <w:t>900,00 kn), materijalnih troškova (telefon, internet, uredski materijal, izrada pečata i slično) u iznosu od 300,00 kn mjesečno (300,00 kn x 6 mj = 1.800,00 kn), nagrade stečajnom upravitelju u bruto iznosu od 10.000,00 kn.</w:t>
      </w:r>
    </w:p>
    <w:p w:rsidRDefault="00E831F6" w:rsidP="00290574" w:rsidR="00E831F6">
      <w:pPr>
        <w:pStyle w:val="Tijeloteksta"/>
        <w:ind w:firstLine="708"/>
      </w:pPr>
    </w:p>
    <w:p w:rsidRDefault="00290574" w:rsidP="00290574" w:rsidR="00290574">
      <w:pPr>
        <w:pStyle w:val="Tijeloteksta"/>
        <w:ind w:firstLine="708"/>
      </w:pPr>
      <w:r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5B344F" w:rsidP="00F0151A" w:rsidR="00E831F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5B344F" w:rsidP="00E831F6" w:rsidR="000757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</w:t>
      </w:r>
      <w:r w:rsidR="000C45C6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1A0F82" w:rsidRPr="00CA77C7">
        <w:rPr>
          <w:rFonts w:hAnsi="Times New Roman" w:ascii="Times New Roman"/>
          <w:sz w:val="24"/>
          <w:szCs w:val="24"/>
        </w:rPr>
        <w:t>18.700,00</w:t>
      </w:r>
      <w:r w:rsidR="00CA77C7">
        <w:rPr>
          <w:rFonts w:hAnsi="Times New Roman" w:ascii="Times New Roman"/>
          <w:sz w:val="24"/>
          <w:szCs w:val="24"/>
        </w:rPr>
        <w:t xml:space="preserve"> </w:t>
      </w:r>
      <w:r w:rsidR="00462DDC" w:rsidRPr="00CA77C7">
        <w:rPr>
          <w:rFonts w:hAnsi="Times New Roman" w:ascii="Times New Roman"/>
          <w:sz w:val="24"/>
          <w:szCs w:val="24"/>
        </w:rPr>
        <w:t>kn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</w:t>
      </w:r>
      <w:r w:rsidR="00075754" w:rsidRPr="00F0151A">
        <w:rPr>
          <w:rFonts w:hAnsi="Times New Roman" w:ascii="Times New Roman"/>
          <w:sz w:val="24"/>
          <w:szCs w:val="24"/>
        </w:rPr>
        <w:lastRenderedPageBreak/>
        <w:t xml:space="preserve">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4C4DCC" w:rsidP="00F0151A" w:rsidR="004C4DCC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B12C9">
        <w:t>7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3D3019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3D3019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7F5A36">
        <w:t>, v.r.</w:t>
      </w:r>
    </w:p>
    <w:p w:rsidRDefault="003D3019" w:rsidP="00F110C5" w:rsidR="003D3019">
      <w:pPr>
        <w:jc w:val="both"/>
        <w:rPr>
          <w:lang w:val="da-DK"/>
        </w:rPr>
      </w:pPr>
    </w:p>
    <w:p w:rsidRDefault="003D3019" w:rsidP="00F110C5" w:rsidR="003D3019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4C4DCC" w:rsidP="00F110C5" w:rsidR="004C4DCC">
      <w:pPr>
        <w:jc w:val="both"/>
        <w:rPr>
          <w:lang w:val="pl-PL"/>
        </w:rPr>
      </w:pPr>
    </w:p>
    <w:p w:rsidRDefault="007F5A36" w:rsidP="007F5A36" w:rsidR="007F5A3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F5A36" w:rsidP="007F5A36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F5A36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CB12C9">
      <w:rPr>
        <w:sz w:val="24"/>
        <w:szCs w:val="24"/>
      </w:rPr>
      <w:t>2928/16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5307D"/>
    <w:rsid w:val="00057DF4"/>
    <w:rsid w:val="00060193"/>
    <w:rsid w:val="0006539F"/>
    <w:rsid w:val="00065B42"/>
    <w:rsid w:val="00075754"/>
    <w:rsid w:val="00082C15"/>
    <w:rsid w:val="00084AF1"/>
    <w:rsid w:val="000B22E7"/>
    <w:rsid w:val="000C1F96"/>
    <w:rsid w:val="000C45C6"/>
    <w:rsid w:val="000D37B5"/>
    <w:rsid w:val="000D4154"/>
    <w:rsid w:val="000E0E52"/>
    <w:rsid w:val="000E335E"/>
    <w:rsid w:val="001013EE"/>
    <w:rsid w:val="00113E3E"/>
    <w:rsid w:val="00116DE5"/>
    <w:rsid w:val="00134414"/>
    <w:rsid w:val="00134F3A"/>
    <w:rsid w:val="00160B46"/>
    <w:rsid w:val="00163363"/>
    <w:rsid w:val="00167196"/>
    <w:rsid w:val="001861A1"/>
    <w:rsid w:val="0019220D"/>
    <w:rsid w:val="001A0F82"/>
    <w:rsid w:val="001A762F"/>
    <w:rsid w:val="001E2FD2"/>
    <w:rsid w:val="001E4214"/>
    <w:rsid w:val="0021298E"/>
    <w:rsid w:val="00225613"/>
    <w:rsid w:val="00230E44"/>
    <w:rsid w:val="00233208"/>
    <w:rsid w:val="002357C7"/>
    <w:rsid w:val="00250A6E"/>
    <w:rsid w:val="00260C00"/>
    <w:rsid w:val="00262003"/>
    <w:rsid w:val="00263FC1"/>
    <w:rsid w:val="0026566B"/>
    <w:rsid w:val="002817DE"/>
    <w:rsid w:val="00290574"/>
    <w:rsid w:val="00297908"/>
    <w:rsid w:val="002A0543"/>
    <w:rsid w:val="002C3072"/>
    <w:rsid w:val="002D5087"/>
    <w:rsid w:val="002D60CE"/>
    <w:rsid w:val="00302673"/>
    <w:rsid w:val="00306D59"/>
    <w:rsid w:val="00332D72"/>
    <w:rsid w:val="00361BA2"/>
    <w:rsid w:val="00371227"/>
    <w:rsid w:val="00393B48"/>
    <w:rsid w:val="003D0115"/>
    <w:rsid w:val="003D3019"/>
    <w:rsid w:val="003D70DD"/>
    <w:rsid w:val="003E3724"/>
    <w:rsid w:val="003F3702"/>
    <w:rsid w:val="004005AE"/>
    <w:rsid w:val="00400D27"/>
    <w:rsid w:val="00402541"/>
    <w:rsid w:val="0040689D"/>
    <w:rsid w:val="004079DC"/>
    <w:rsid w:val="00412D47"/>
    <w:rsid w:val="004250B1"/>
    <w:rsid w:val="00462DDC"/>
    <w:rsid w:val="0046518B"/>
    <w:rsid w:val="00472D26"/>
    <w:rsid w:val="00496278"/>
    <w:rsid w:val="004B1299"/>
    <w:rsid w:val="004B7428"/>
    <w:rsid w:val="004C428C"/>
    <w:rsid w:val="004C4DCC"/>
    <w:rsid w:val="004C61D4"/>
    <w:rsid w:val="004D6211"/>
    <w:rsid w:val="00501EBB"/>
    <w:rsid w:val="00507FB0"/>
    <w:rsid w:val="00510C83"/>
    <w:rsid w:val="00530347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B67F7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C587D"/>
    <w:rsid w:val="006D72C2"/>
    <w:rsid w:val="006E6E92"/>
    <w:rsid w:val="006F1B62"/>
    <w:rsid w:val="006F73C8"/>
    <w:rsid w:val="00704DD0"/>
    <w:rsid w:val="007150E9"/>
    <w:rsid w:val="0073274A"/>
    <w:rsid w:val="00732F2C"/>
    <w:rsid w:val="00754CF2"/>
    <w:rsid w:val="0076161C"/>
    <w:rsid w:val="0077071B"/>
    <w:rsid w:val="007A3899"/>
    <w:rsid w:val="007A7E7C"/>
    <w:rsid w:val="007B068E"/>
    <w:rsid w:val="007D02E9"/>
    <w:rsid w:val="007D101D"/>
    <w:rsid w:val="007D3DAC"/>
    <w:rsid w:val="007D5510"/>
    <w:rsid w:val="007E6A6F"/>
    <w:rsid w:val="007F5A36"/>
    <w:rsid w:val="008019C2"/>
    <w:rsid w:val="00813103"/>
    <w:rsid w:val="008204DE"/>
    <w:rsid w:val="0083257E"/>
    <w:rsid w:val="008567A8"/>
    <w:rsid w:val="00856D79"/>
    <w:rsid w:val="00857AD7"/>
    <w:rsid w:val="0087245C"/>
    <w:rsid w:val="00875584"/>
    <w:rsid w:val="0089151C"/>
    <w:rsid w:val="00891D46"/>
    <w:rsid w:val="008A27DD"/>
    <w:rsid w:val="008B669A"/>
    <w:rsid w:val="008C2A21"/>
    <w:rsid w:val="008D0704"/>
    <w:rsid w:val="008D5709"/>
    <w:rsid w:val="008F5F79"/>
    <w:rsid w:val="008F6463"/>
    <w:rsid w:val="008F656F"/>
    <w:rsid w:val="00901CFD"/>
    <w:rsid w:val="00923F98"/>
    <w:rsid w:val="00937068"/>
    <w:rsid w:val="009426EB"/>
    <w:rsid w:val="00943790"/>
    <w:rsid w:val="00947BCF"/>
    <w:rsid w:val="00962E8E"/>
    <w:rsid w:val="00973C2C"/>
    <w:rsid w:val="00990413"/>
    <w:rsid w:val="009A14C7"/>
    <w:rsid w:val="009B1748"/>
    <w:rsid w:val="009B3D51"/>
    <w:rsid w:val="009C4523"/>
    <w:rsid w:val="009D3F11"/>
    <w:rsid w:val="00A00DE3"/>
    <w:rsid w:val="00A030F8"/>
    <w:rsid w:val="00A0793E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530F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49B2"/>
    <w:rsid w:val="00CA77C7"/>
    <w:rsid w:val="00CB0740"/>
    <w:rsid w:val="00CB12C9"/>
    <w:rsid w:val="00CC17F9"/>
    <w:rsid w:val="00CD7B9F"/>
    <w:rsid w:val="00D01E10"/>
    <w:rsid w:val="00D04E2A"/>
    <w:rsid w:val="00D1085A"/>
    <w:rsid w:val="00D23C1F"/>
    <w:rsid w:val="00D24310"/>
    <w:rsid w:val="00D302B2"/>
    <w:rsid w:val="00D346E6"/>
    <w:rsid w:val="00D40F24"/>
    <w:rsid w:val="00D677F7"/>
    <w:rsid w:val="00D803A5"/>
    <w:rsid w:val="00D92741"/>
    <w:rsid w:val="00DB7A55"/>
    <w:rsid w:val="00DC609C"/>
    <w:rsid w:val="00DD1535"/>
    <w:rsid w:val="00DD5222"/>
    <w:rsid w:val="00DE0F86"/>
    <w:rsid w:val="00E01280"/>
    <w:rsid w:val="00E02961"/>
    <w:rsid w:val="00E0682D"/>
    <w:rsid w:val="00E24B5E"/>
    <w:rsid w:val="00E375B5"/>
    <w:rsid w:val="00E444EA"/>
    <w:rsid w:val="00E50DB1"/>
    <w:rsid w:val="00E53C87"/>
    <w:rsid w:val="00E757C5"/>
    <w:rsid w:val="00E831F6"/>
    <w:rsid w:val="00EA12E9"/>
    <w:rsid w:val="00EC248C"/>
    <w:rsid w:val="00EF3D26"/>
    <w:rsid w:val="00EF433E"/>
    <w:rsid w:val="00F0151A"/>
    <w:rsid w:val="00F02806"/>
    <w:rsid w:val="00F110C5"/>
    <w:rsid w:val="00F25103"/>
    <w:rsid w:val="00F25A48"/>
    <w:rsid w:val="00F324F6"/>
    <w:rsid w:val="00F46EE9"/>
    <w:rsid w:val="00F60A6C"/>
    <w:rsid w:val="00F617D8"/>
    <w:rsid w:val="00F87221"/>
    <w:rsid w:val="00FA08F1"/>
    <w:rsid w:val="00FC7A95"/>
    <w:rsid w:val="00FD7B91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St-2928/2016-31</izvorni_sadrzaj>
    <derivirana_varijabla naziv="DomainObject.Oznaka_1">St-2928/2016-31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IZBOR d.o.o.</izvorni_sadrzaj>
    <derivirana_varijabla naziv="DomainObject.Predmet.ProtustrankaFormated_1">  DOBAR IZBOR d.o.o.</derivirana_varijabla>
  </DomainObject.Predmet.ProtustrankaFormated>
  <DomainObject.Predmet.ProtustrankaFormatedOIB>
    <izvorni_sadrzaj>  DOBAR IZBOR d.o.o., OIB 22445480898</izvorni_sadrzaj>
    <derivirana_varijabla naziv="DomainObject.Predmet.ProtustrankaFormatedOIB_1">  DOBAR IZBOR d.o.o., OIB 22445480898</derivirana_varijabla>
  </DomainObject.Predmet.ProtustrankaFormatedOIB>
  <DomainObject.Predmet.ProtustrankaFormatedWithAdress>
    <izvorni_sadrzaj> DOBAR IZBOR d.o.o., Lužnička 9, 10290 Zaprešić</izvorni_sadrzaj>
    <derivirana_varijabla naziv="DomainObject.Predmet.ProtustrankaFormatedWithAdress_1"> DOBAR IZBOR d.o.o., Lužnička 9, 10290 Zaprešić</derivirana_varijabla>
  </DomainObject.Predmet.ProtustrankaFormatedWithAdress>
  <DomainObject.Predmet.ProtustrankaFormatedWithAdressOIB>
    <izvorni_sadrzaj> DOBAR IZBOR d.o.o., OIB 22445480898, Lužnička 9, 10290 Zaprešić</izvorni_sadrzaj>
    <derivirana_varijabla naziv="DomainObject.Predmet.ProtustrankaFormatedWithAdressOIB_1"> DOBAR IZBOR d.o.o., OIB 22445480898, Lužnička 9, 10290 Zaprešić</derivirana_varijabla>
  </DomainObject.Predmet.ProtustrankaFormatedWithAdressOIB>
  <DomainObject.Predmet.ProtustrankaWithAdress>
    <izvorni_sadrzaj>DOBAR IZBOR d.o.o. Lužnička 9, 10290 Zaprešić</izvorni_sadrzaj>
    <derivirana_varijabla naziv="DomainObject.Predmet.ProtustrankaWithAdress_1">DOBAR IZBOR d.o.o. Lužnička 9, 10290 Zaprešić</derivirana_varijabla>
  </DomainObject.Predmet.ProtustrankaWithAdress>
  <DomainObject.Predmet.ProtustrankaWithAdressOIB>
    <izvorni_sadrzaj>DOBAR IZBOR d.o.o., OIB 22445480898, Lužnička 9, 10290 Zaprešić</izvorni_sadrzaj>
    <derivirana_varijabla naziv="DomainObject.Predmet.ProtustrankaWithAdressOIB_1">DOBAR IZBOR d.o.o., OIB 22445480898, Lužnička 9, 10290 Zaprešić</derivirana_varijabla>
  </DomainObject.Predmet.ProtustrankaWithAdressOIB>
  <DomainObject.Predmet.ProtustrankaNazivFormated>
    <izvorni_sadrzaj>DOBAR IZBOR d.o.o.</izvorni_sadrzaj>
    <derivirana_varijabla naziv="DomainObject.Predmet.ProtustrankaNazivFormated_1">DOBAR IZBOR d.o.o.</derivirana_varijabla>
  </DomainObject.Predmet.ProtustrankaNazivFormated>
  <DomainObject.Predmet.ProtustrankaNazivFormatedOIB>
    <izvorni_sadrzaj>DOBAR IZBOR d.o.o., OIB 22445480898</izvorni_sadrzaj>
    <derivirana_varijabla naziv="DomainObject.Predmet.ProtustrankaNazivFormatedOIB_1">DOBAR IZBOR d.o.o., OIB 22445480898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Sokolić</izvorni_sadrzaj>
    <derivirana_varijabla naziv="DomainObject.Predmet.StrankaFormated_1">  FINA Regionalni centar Zagreb; Vjekoslav Sokolić</derivirana_varijabla>
  </DomainObject.Predmet.StrankaFormated>
  <DomainObject.Predmet.StrankaFormatedOIB>
    <izvorni_sadrzaj>  FINA Regionalni centar Zagreb, OIB 85821130368; Vjekoslav Sokolić, OIB 54516752377</izvorni_sadrzaj>
    <derivirana_varijabla naziv="DomainObject.Predmet.StrankaFormatedOIB_1">  FINA Regionalni centar Zagreb, OIB 85821130368; Vjekoslav Sokolić, OIB 54516752377</derivirana_varijabla>
  </DomainObject.Predmet.StrankaFormatedOIB>
  <DomainObject.Predmet.StrankaFormatedWithAdress>
    <izvorni_sadrzaj> FINA Regionalni centar Zagreb, Trg svibanjskih žrtava 1995. br. 1, 10000 Zagreb; Vjekoslav Sokolić, Lužnička Ulica 9, 10290 Zaprešić</izvorni_sadrzaj>
    <derivirana_varijabla naziv="DomainObject.Predmet.StrankaFormatedWithAdress_1"> FINA Regionalni centar Zagreb, Trg svibanjskih žrtava 1995. br. 1, 10000 Zagreb; Vjekoslav Sokolić, Lužnička Ulica 9, 10290 Zaprešić</derivirana_varijabla>
  </DomainObject.Predmet.StrankaFormatedWithAdress>
  <DomainObject.Predmet.StrankaFormatedWithAdressOIB>
    <izvorni_sadrzaj> FINA Regionalni centar Zagreb, OIB 85821130368, Trg svibanjskih žrtava 1995. br. 1, 10000 Zagreb; Vjekoslav Sokolić, OIB 54516752377, Lužnička Ulica 9, 10290 Zaprešić</izvorni_sadrzaj>
    <derivirana_varijabla naziv="DomainObject.Predmet.StrankaFormatedWithAdressOIB_1"> FINA Regionalni centar Zagreb, OIB 85821130368, Trg svibanjskih žrtava 1995. br. 1, 10000 Zagreb; Vjekoslav Sokolić, OIB 54516752377, Lužnička Ulica 9, 10290 Zaprešić</derivirana_varijabla>
  </DomainObject.Predmet.StrankaFormatedWithAdressOIB>
  <DomainObject.Predmet.StrankaWithAdress>
    <izvorni_sadrzaj>FINA Regionalni centar Zagreb Trg svibanjskih žrtava 1995. br. 1,10000 Zagreb,Vjekoslav Sokolić Lužnička Ulica 9,10290 Zaprešić</izvorni_sadrzaj>
    <derivirana_varijabla naziv="DomainObject.Predmet.StrankaWithAdress_1">FINA Regionalni centar Zagreb Trg svibanjskih žrtava 1995. br. 1,10000 Zagreb,Vjekoslav Sokolić Lužnička Ulica 9,10290 Zaprešić</derivirana_varijabla>
  </DomainObject.Predmet.StrankaWithAdress>
  <DomainObject.Predmet.StrankaWithAdressOIB>
    <izvorni_sadrzaj>FINA Regionalni centar Zagreb, OIB 85821130368, Trg svibanjskih žrtava 1995. br. 1,10000 Zagreb,Vjekoslav Sokolić, OIB 54516752377, Lužnička Ulica 9,10290 Zaprešić</izvorni_sadrzaj>
    <derivirana_varijabla naziv="DomainObject.Predmet.StrankaWithAdressOIB_1">FINA Regionalni centar Zagreb, OIB 85821130368, Trg svibanjskih žrtava 1995. br. 1,10000 Zagreb,Vjekoslav Sokolić, OIB 54516752377, Lužnička Ulica 9,10290 Zaprešić</derivirana_varijabla>
  </DomainObject.Predmet.StrankaWithAdressOIB>
  <DomainObject.Predmet.StrankaNazivFormated>
    <izvorni_sadrzaj>FINA Regionalni centar Zagreb,Vjekoslav Sokolić</izvorni_sadrzaj>
    <derivirana_varijabla naziv="DomainObject.Predmet.StrankaNazivFormated_1">FINA Regionalni centar Zagreb,Vjekoslav Sokolić</derivirana_varijabla>
  </DomainObject.Predmet.StrankaNazivFormated>
  <DomainObject.Predmet.StrankaNazivFormatedOIB>
    <izvorni_sadrzaj>FINA Regionalni centar Zagreb, OIB 85821130368,Vjekoslav Sokolić, OIB 54516752377</izvorni_sadrzaj>
    <derivirana_varijabla naziv="DomainObject.Predmet.StrankaNazivFormatedOIB_1">FINA Regionalni centar Zagreb, OIB 85821130368,Vjekoslav Sokolić, OIB 54516752377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Vjekoslav Sokolić</item>
    </izvorni_sadrzaj>
    <derivirana_varijabla naziv="DomainObject.Predmet.StrankaListFormated_1">
      <item>FINA Regionalni centar Zagreb</item>
      <item>Vjekoslav Sokolić</item>
    </derivirana_varijabla>
  </DomainObject.Predmet.StrankaListFormated>
  <DomainObject.Predmet.StrankaListFormatedOIB>
    <izvorni_sadrzaj>
      <item>FINA Regionalni centar Zagreb, OIB 85821130368</item>
      <item>Vjekoslav Sokolić, OIB 54516752377</item>
    </izvorni_sadrzaj>
    <derivirana_varijabla naziv="DomainObject.Predmet.StrankaListFormatedOIB_1">
      <item>FINA Regionalni centar Zagreb, OIB 85821130368</item>
      <item>Vjekoslav Sokolić, OIB 54516752377</item>
    </derivirana_varijabla>
  </DomainObject.Predmet.StrankaListFormatedOIB>
  <DomainObject.Predmet.StrankaListFormatedWithAdress>
    <izvorni_sadrzaj>
      <item>FINA Regionalni centar Zagreb, Trg svibanjskih žrtava 1995. br. 1, 10000 Zagreb</item>
      <item>Vjekoslav Sokolić, Lužnička Ulica 9, 10290 Zaprešić</item>
    </izvorni_sadrzaj>
    <derivirana_varijabla naziv="DomainObject.Predmet.StrankaListFormatedWithAdress_1">
      <item>FINA Regionalni centar Zagreb, Trg svibanjskih žrtava 1995. br. 1, 10000 Zagreb</item>
      <item>Vjekoslav Sokolić, Lužnička Ulica 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Vjekoslav Sokolić, OIB 54516752377, Lužnička Ulica 9, 10290 Zaprešić</item>
    </izvorni_sadrzaj>
    <derivirana_varijabla naziv="DomainObject.Predmet.StrankaListFormatedWithAdressOIB_1">
      <item>FINA Regionalni centar Zagreb, OIB 85821130368, Trg svibanjskih žrtava 1995. br. 1, 10000 Zagreb</item>
      <item>Vjekoslav Sokolić, OIB 54516752377, Lužnička Ulica 9, 10290 Zaprešić</item>
    </derivirana_varijabla>
  </DomainObject.Predmet.StrankaListFormatedWithAdressOIB>
  <DomainObject.Predmet.StrankaListNazivFormated>
    <izvorni_sadrzaj>
      <item>FINA Regionalni centar Zagreb</item>
      <item>Vjekoslav Sokolić</item>
    </izvorni_sadrzaj>
    <derivirana_varijabla naziv="DomainObject.Predmet.StrankaListNazivFormated_1">
      <item>FINA Regionalni centar Zagreb</item>
      <item>Vjekoslav Sokolić</item>
    </derivirana_varijabla>
  </DomainObject.Predmet.StrankaListNazivFormated>
  <DomainObject.Predmet.StrankaListNazivFormatedOIB>
    <izvorni_sadrzaj>
      <item>FINA Regionalni centar Zagreb, OIB 85821130368</item>
      <item>Vjekoslav Sokolić, OIB 54516752377</item>
    </izvorni_sadrzaj>
    <derivirana_varijabla naziv="DomainObject.Predmet.StrankaListNazivFormatedOIB_1">
      <item>FINA Regionalni centar Zagreb, OIB 85821130368</item>
      <item>Vjekoslav Sokolić, OIB 54516752377</item>
    </derivirana_varijabla>
  </DomainObject.Predmet.StrankaListNazivFormatedOIB>
  <DomainObject.Predmet.ProtuStrankaListFormated>
    <izvorni_sadrzaj>
      <item>DOBAR IZBOR d.o.o.</item>
    </izvorni_sadrzaj>
    <derivirana_varijabla naziv="DomainObject.Predmet.ProtuStrankaListFormated_1">
      <item>DOBAR IZBOR d.o.o.</item>
    </derivirana_varijabla>
  </DomainObject.Predmet.ProtuStrankaListFormated>
  <DomainObject.Predmet.ProtuStrankaListFormatedOIB>
    <izvorni_sadrzaj>
      <item>DOBAR IZBOR d.o.o., OIB 22445480898</item>
    </izvorni_sadrzaj>
    <derivirana_varijabla naziv="DomainObject.Predmet.ProtuStrankaListFormatedOIB_1">
      <item>DOBAR IZBOR d.o.o., OIB 22445480898</item>
    </derivirana_varijabla>
  </DomainObject.Predmet.ProtuStrankaListFormatedOIB>
  <DomainObject.Predmet.ProtuStrankaListFormatedWithAdress>
    <izvorni_sadrzaj>
      <item>DOBAR IZBOR d.o.o., Lužnička 9, 10290 Zaprešić</item>
    </izvorni_sadrzaj>
    <derivirana_varijabla naziv="DomainObject.Predmet.ProtuStrankaListFormatedWithAdress_1">
      <item>DOBAR IZBOR d.o.o., Lužnička 9, 10290 Zaprešić</item>
    </derivirana_varijabla>
  </DomainObject.Predmet.ProtuStrankaListFormatedWithAdress>
  <DomainObject.Predmet.ProtuStrankaListFormatedWithAdressOIB>
    <izvorni_sadrzaj>
      <item>DOBAR IZBOR d.o.o., OIB 22445480898, Lužnička 9, 10290 Zaprešić</item>
    </izvorni_sadrzaj>
    <derivirana_varijabla naziv="DomainObject.Predmet.ProtuStrankaListFormatedWithAdressOIB_1">
      <item>DOBAR IZBOR d.o.o., OIB 22445480898, Lužnička 9, 10290 Zaprešić</item>
    </derivirana_varijabla>
  </DomainObject.Predmet.ProtuStrankaListFormatedWithAdressOIB>
  <DomainObject.Predmet.ProtuStrankaListNazivFormated>
    <izvorni_sadrzaj>
      <item>DOBAR IZBOR d.o.o.</item>
    </izvorni_sadrzaj>
    <derivirana_varijabla naziv="DomainObject.Predmet.ProtuStrankaListNazivFormated_1">
      <item>DOBAR IZBOR d.o.o.</item>
    </derivirana_varijabla>
  </DomainObject.Predmet.ProtuStrankaListNazivFormated>
  <DomainObject.Predmet.ProtuStrankaListNazivFormatedOIB>
    <izvorni_sadrzaj>
      <item>DOBAR IZBOR d.o.o., OIB 22445480898</item>
    </izvorni_sadrzaj>
    <derivirana_varijabla naziv="DomainObject.Predmet.ProtuStrankaListNazivFormatedOIB_1">
      <item>DOBAR IZBOR d.o.o., OIB 22445480898</item>
    </derivirana_varijabla>
  </DomainObject.Predmet.ProtuStrankaListNazivFormatedOIB>
  <DomainObject.Predmet.OstaliListFormated>
    <izvorni_sadrzaj>
      <item>PRIVREDNA BANKA ZAGREB - DIONIČKO DRUŠTVO</item>
      <item>Vjekoslav Sokolić</item>
    </izvorni_sadrzaj>
    <derivirana_varijabla naziv="DomainObject.Predmet.OstaliListFormated_1">
      <item>PRIVREDNA BANKA ZAGREB - DIONIČKO DRUŠTVO</item>
      <item>Vjekoslav Sokolić</item>
    </derivirana_varijabla>
  </DomainObject.Predmet.OstaliListFormated>
  <DomainObject.Predmet.OstaliListFormatedOIB>
    <izvorni_sadrzaj>
      <item>PRIVREDNA BANKA ZAGREB - DIONIČKO DRUŠTVO, OIB 02535697732</item>
      <item>Vjekoslav Sokolić, OIB 54516752377</item>
    </izvorni_sadrzaj>
    <derivirana_varijabla naziv="DomainObject.Predmet.OstaliListFormatedOIB_1">
      <item>PRIVREDNA BANKA ZAGREB - DIONIČKO DRUŠTVO, OIB 02535697732</item>
      <item>Vjekoslav Sokolić, OIB 54516752377</item>
    </derivirana_varijabla>
  </DomainObject.Predmet.OstaliListFormatedOIB>
  <DomainObject.Predmet.OstaliListFormatedWithAdress>
    <izvorni_sadrzaj>
      <item>PRIVREDNA BANKA ZAGREB - DIONIČKO DRUŠTVO, Radnička cesta 50, 10000 Zagreb</item>
      <item>Vjekoslav Sokolić, Lužnička Ulica 9, 10290 Zaprešić</item>
    </izvorni_sadrzaj>
    <derivirana_varijabla naziv="DomainObject.Predmet.OstaliListFormatedWithAdress_1">
      <item>PRIVREDNA BANKA ZAGREB - DIONIČKO DRUŠTVO, Radnička cesta 50, 10000 Zagreb</item>
      <item>Vjekoslav Sokolić, Lužnička Ulica 9, 10290 Zaprešić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Vjekoslav Sokolić, OIB 54516752377, Lužnička Ulica 9, 10290 Zaprešić</item>
    </izvorni_sadrzaj>
    <derivirana_varijabla naziv="DomainObject.Predmet.OstaliListFormatedWithAdressOIB_1">
      <item>PRIVREDNA BANKA ZAGREB - DIONIČKO DRUŠTVO, OIB 02535697732, Radnička cesta 50, 10000 Zagreb</item>
      <item>Vjekoslav Sokolić, OIB 54516752377, Lužnička Ulica 9, 10290 Zaprešić</item>
    </derivirana_varijabla>
  </DomainObject.Predmet.OstaliListFormatedWithAdressOIB>
  <DomainObject.Predmet.OstaliListNazivFormated>
    <izvorni_sadrzaj>
      <item>PRIVREDNA BANKA ZAGREB - DIONIČKO DRUŠTVO</item>
      <item>Vjekoslav Sokolić</item>
    </izvorni_sadrzaj>
    <derivirana_varijabla naziv="DomainObject.Predmet.OstaliListNazivFormated_1">
      <item>PRIVREDNA BANKA ZAGREB - DIONIČKO DRUŠTVO</item>
      <item>Vjekoslav Sokolić</item>
    </derivirana_varijabla>
  </DomainObject.Predmet.OstaliListNazivFormated>
  <DomainObject.Predmet.OstaliListNazivFormatedOIB>
    <izvorni_sadrzaj>
      <item>PRIVREDNA BANKA ZAGREB - DIONIČKO DRUŠTVO, OIB 02535697732</item>
      <item>Vjekoslav Sokolić, OIB 54516752377</item>
    </izvorni_sadrzaj>
    <derivirana_varijabla naziv="DomainObject.Predmet.OstaliListNazivFormatedOIB_1">
      <item>PRIVREDNA BANKA ZAGREB - DIONIČKO DRUŠTVO, OIB 02535697732</item>
      <item>Vjekoslav Sokolić, OIB 54516752377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St-2928/2016-31</izvorni_sadrzaj>
    <derivirana_varijabla naziv="DomainObject.PoslovniBrojDokumenta_1">St-2928/2016-31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DOBAR IZBOR d.o.o.</izvorni_sadrzaj>
    <derivirana_varijabla naziv="DomainObject.Predmet.ProtustrankaIDrugi_1">DOBAR IZBOR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DOBAR IZBOR d.o.o., OIB 22445480898, Lužnička 9, 10290 Zaprešić</izvorni_sadrzaj>
    <derivirana_varijabla naziv="DomainObject.Predmet.ProtustrankaIDrugiAdressOIB_1">DOBAR IZBOR d.o.o., OIB 22445480898, Lužnička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IZBOR d.o.o.</item>
      <item>PRIVREDNA BANKA ZAGREB - DIONIČKO DRUŠTVO</item>
      <item>Vjekoslav Sokolić</item>
      <item>Vjekoslav Sokolić</item>
    </izvorni_sadrzaj>
    <derivirana_varijabla naziv="DomainObject.Predmet.SudioniciListNaziv_1">
      <item>FINA Regionalni centar Zagreb</item>
      <item>DOBAR IZBOR d.o.o.</item>
      <item>PRIVREDNA BANKA ZAGREB - DIONIČKO DRUŠTVO</item>
      <item>Vjekoslav Sokolić</item>
      <item>Vjekoslav Sokolić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izvorni_sadrzaj>
    <derivirana_varijabla naziv="DomainObject.Predmet.SudioniciListAdressOIB_1"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22445480898</item>
      <item>, OIB 02535697732</item>
      <item>, OIB 54516752377</item>
      <item>, OIB 54516752377</item>
    </izvorni_sadrzaj>
    <derivirana_varijabla naziv="DomainObject.Predmet.SudioniciListNazivOIB_1">
      <item>, OIB 85821130368</item>
      <item>, OIB 22445480898</item>
      <item>, OIB 02535697732</item>
      <item>, OIB 54516752377</item>
      <item>, OIB 54516752377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17B64-6C4B-4BD8-8F67-05F2B2E92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1071</properties:Words>
  <properties:Characters>5735</properties:Characters>
  <properties:Lines>113</properties:Lines>
  <properties:Paragraphs>25</properties:Paragraphs>
  <properties:TotalTime>214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2017-09-07T12:26:00Z</cp:lastPrinted>
  <dcterms:modified xmlns:xsi="http://www.w3.org/2001/XMLSchema-instance" xsi:type="dcterms:W3CDTF">2017-09-07T12:26:00Z</dcterms:modified>
  <cp:revision>188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St-2928/2016-31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