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5a98" w14:paraId="c025a9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FC734E">
        <w:t>3</w:t>
      </w:r>
      <w:r w:rsidR="00F31BDC">
        <w:t>3</w:t>
      </w:r>
      <w:r w:rsidR="00D6404A">
        <w:t>4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D6404A">
        <w:t xml:space="preserve">BILIĆ GASTRO </w:t>
      </w:r>
      <w:r w:rsidR="00FC734E">
        <w:t>d.o.o.</w:t>
      </w:r>
      <w:r w:rsidR="006B3B25">
        <w:t xml:space="preserve"> OIB: </w:t>
      </w:r>
      <w:r w:rsidR="00D6404A">
        <w:t>10171393633</w:t>
      </w:r>
      <w:r w:rsidR="000E0315">
        <w:t>,</w:t>
      </w:r>
      <w:r>
        <w:t xml:space="preserve"> </w:t>
      </w:r>
      <w:r w:rsidR="002F39A9">
        <w:t xml:space="preserve">MBS: </w:t>
      </w:r>
      <w:r w:rsidR="00D6404A">
        <w:t>040342849</w:t>
      </w:r>
      <w:r w:rsidR="000E0315">
        <w:t>,</w:t>
      </w:r>
      <w:r>
        <w:t xml:space="preserve"> </w:t>
      </w:r>
      <w:r w:rsidR="00D6404A">
        <w:t xml:space="preserve">Rovinj, Carducci 1, </w:t>
      </w:r>
      <w:r>
        <w:t xml:space="preserve">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D6404A">
        <w:t>BILIĆ GASTRO d.o.o. OIB: 10171393633, MBS: 040342849, Rovinj, Carducci 1</w:t>
      </w:r>
      <w:r w:rsidR="000E0315">
        <w:t>,</w:t>
      </w:r>
      <w:r w:rsidR="00883980">
        <w:t xml:space="preserve"> </w:t>
      </w:r>
      <w:r w:rsidR="00F66CA4">
        <w:t xml:space="preserve">iznosi </w:t>
      </w:r>
      <w:r w:rsidR="00D6404A">
        <w:t>15.269,02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6404A">
        <w:t>BILIĆ GASTRO d.o.o. OIB: 10171393633, MBS: 040342849, Rovinj, Carducci 1</w:t>
      </w:r>
      <w:r w:rsidR="00F31BDC">
        <w:t>,</w:t>
      </w:r>
      <w:r w:rsidR="00D02B57">
        <w:t xml:space="preserve"> </w:t>
      </w:r>
      <w:r w:rsidR="006B3B25">
        <w:t xml:space="preserve">direktor </w:t>
      </w:r>
      <w:r w:rsidR="00D6404A">
        <w:t>ZORAN BILIĆ</w:t>
      </w:r>
      <w:r w:rsidR="00F31BDC">
        <w:t>,</w:t>
      </w:r>
      <w:r w:rsidR="00D02B57">
        <w:t xml:space="preserve"> OIB:  </w:t>
      </w:r>
      <w:r w:rsidR="00D6404A">
        <w:t>85846057225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2623F8">
        <w:t>3</w:t>
      </w:r>
      <w:r w:rsidR="000E0315">
        <w:t>3</w:t>
      </w:r>
      <w:r w:rsidR="00D6404A">
        <w:t>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5E1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E1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95E1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0315"/>
    <w:rsid w:val="000E21CA"/>
    <w:rsid w:val="000F7526"/>
    <w:rsid w:val="00100B91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4AF"/>
    <w:rsid w:val="002623F8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3655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6404A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95E1B"/>
    <w:rsid w:val="00EA66EF"/>
    <w:rsid w:val="00EC4E48"/>
    <w:rsid w:val="00ED7726"/>
    <w:rsid w:val="00EF0A67"/>
    <w:rsid w:val="00EF26AD"/>
    <w:rsid w:val="00F034F2"/>
    <w:rsid w:val="00F03C52"/>
    <w:rsid w:val="00F225C2"/>
    <w:rsid w:val="00F31BDC"/>
    <w:rsid w:val="00F63B4A"/>
    <w:rsid w:val="00F66CA4"/>
    <w:rsid w:val="00F67099"/>
    <w:rsid w:val="00F86385"/>
    <w:rsid w:val="00F950A8"/>
    <w:rsid w:val="00FB7B34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St-2334/2016</izvorni_sadrzaj>
    <derivirana_varijabla naziv="DomainObject.Predmet.OznakaBroj_1">St-2334/2016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BILIĆ GASTRO d.o.o. ROVINJ</izvorni_sadrzaj>
    <derivirana_varijabla naziv="DomainObject.Predmet.ProtustrankaFormated_1">  BILIĆ GASTRO d.o.o. ROVINJ</derivirana_varijabla>
  </DomainObject.Predmet.ProtustrankaFormated>
  <DomainObject.Predmet.ProtustrankaFormatedOIB>
    <izvorni_sadrzaj>  BILIĆ GASTRO d.o.o. ROVINJ, OIB 10171393633</izvorni_sadrzaj>
    <derivirana_varijabla naziv="DomainObject.Predmet.ProtustrankaFormatedOIB_1">  BILIĆ GASTRO d.o.o. ROVINJ, OIB 10171393633</derivirana_varijabla>
  </DomainObject.Predmet.ProtustrankaFormatedOIB>
  <DomainObject.Predmet.ProtustrankaFormatedWithAdress>
    <izvorni_sadrzaj> BILIĆ GASTRO d.o.o. ROVINJ, Carducci 1, 52210 Rovinj</izvorni_sadrzaj>
    <derivirana_varijabla naziv="DomainObject.Predmet.ProtustrankaFormatedWithAdress_1"> BILIĆ GASTRO d.o.o. ROVINJ, Carducci 1, 52210 Rovinj</derivirana_varijabla>
  </DomainObject.Predmet.ProtustrankaFormatedWithAdress>
  <DomainObject.Predmet.ProtustrankaFormatedWithAdressOIB>
    <izvorni_sadrzaj> BILIĆ GASTRO d.o.o. ROVINJ, OIB 10171393633, Carducci 1, 52210 Rovinj</izvorni_sadrzaj>
    <derivirana_varijabla naziv="DomainObject.Predmet.ProtustrankaFormatedWithAdressOIB_1"> BILIĆ GASTRO d.o.o. ROVINJ, OIB 10171393633, Carducci 1, 52210 Rovinj</derivirana_varijabla>
  </DomainObject.Predmet.ProtustrankaFormatedWithAdressOIB>
  <DomainObject.Predmet.ProtustrankaWithAdress>
    <izvorni_sadrzaj>BILIĆ GASTRO d.o.o. ROVINJ Carducci 1, 52210 Rovinj</izvorni_sadrzaj>
    <derivirana_varijabla naziv="DomainObject.Predmet.ProtustrankaWithAdress_1">BILIĆ GASTRO d.o.o. ROVINJ Carducci 1, 52210 Rovinj</derivirana_varijabla>
  </DomainObject.Predmet.ProtustrankaWithAdress>
  <DomainObject.Predmet.ProtustrankaWithAdressOIB>
    <izvorni_sadrzaj>BILIĆ GASTRO d.o.o. ROVINJ, OIB 10171393633, Carducci 1, 52210 Rovinj</izvorni_sadrzaj>
    <derivirana_varijabla naziv="DomainObject.Predmet.ProtustrankaWithAdressOIB_1">BILIĆ GASTRO d.o.o. ROVINJ, OIB 10171393633, Carducci 1, 52210 Rovinj</derivirana_varijabla>
  </DomainObject.Predmet.ProtustrankaWithAdressOIB>
  <DomainObject.Predmet.ProtustrankaNazivFormated>
    <izvorni_sadrzaj>BILIĆ GASTRO d.o.o. ROVINJ</izvorni_sadrzaj>
    <derivirana_varijabla naziv="DomainObject.Predmet.ProtustrankaNazivFormated_1">BILIĆ GASTRO d.o.o. ROVINJ</derivirana_varijabla>
  </DomainObject.Predmet.ProtustrankaNazivFormated>
  <DomainObject.Predmet.ProtustrankaNazivFormatedOIB>
    <izvorni_sadrzaj>BILIĆ GASTRO d.o.o. ROVINJ, OIB 10171393633</izvorni_sadrzaj>
    <derivirana_varijabla naziv="DomainObject.Predmet.ProtustrankaNazivFormatedOIB_1">BILIĆ GASTRO d.o.o. ROVINJ, OIB 10171393633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BILIĆ GASTRO d.o.o. ROVINJ</item>
    </izvorni_sadrzaj>
    <derivirana_varijabla naziv="DomainObject.Predmet.ProtuStrankaListFormated_1">
      <item>BILIĆ GASTRO d.o.o. ROVINJ</item>
    </derivirana_varijabla>
  </DomainObject.Predmet.ProtuStrankaListFormated>
  <DomainObject.Predmet.ProtuStrankaListFormatedOIB>
    <izvorni_sadrzaj>
      <item>BILIĆ GASTRO d.o.o. ROVINJ, OIB 10171393633</item>
    </izvorni_sadrzaj>
    <derivirana_varijabla naziv="DomainObject.Predmet.ProtuStrankaListFormatedOIB_1">
      <item>BILIĆ GASTRO d.o.o. ROVINJ, OIB 10171393633</item>
    </derivirana_varijabla>
  </DomainObject.Predmet.ProtuStrankaListFormatedOIB>
  <DomainObject.Predmet.ProtuStrankaListFormatedWithAdress>
    <izvorni_sadrzaj>
      <item>BILIĆ GASTRO d.o.o. ROVINJ, Carducci 1, 52210 Rovinj</item>
    </izvorni_sadrzaj>
    <derivirana_varijabla naziv="DomainObject.Predmet.ProtuStrankaListFormatedWithAdress_1">
      <item>BILIĆ GASTRO d.o.o. ROVINJ, Carducci 1, 52210 Rovinj</item>
    </derivirana_varijabla>
  </DomainObject.Predmet.ProtuStrankaListFormatedWithAdress>
  <DomainObject.Predmet.ProtuStrankaListFormatedWithAdressOIB>
    <izvorni_sadrzaj>
      <item>BILIĆ GASTRO d.o.o. ROVINJ, OIB 10171393633, Carducci 1, 52210 Rovinj</item>
    </izvorni_sadrzaj>
    <derivirana_varijabla naziv="DomainObject.Predmet.ProtuStrankaListFormatedWithAdressOIB_1">
      <item>BILIĆ GASTRO d.o.o. ROVINJ, OIB 10171393633, Carducci 1, 52210 Rovinj</item>
    </derivirana_varijabla>
  </DomainObject.Predmet.ProtuStrankaListFormatedWithAdressOIB>
  <DomainObject.Predmet.ProtuStrankaListNazivFormated>
    <izvorni_sadrzaj>
      <item>BILIĆ GASTRO d.o.o. ROVINJ</item>
    </izvorni_sadrzaj>
    <derivirana_varijabla naziv="DomainObject.Predmet.ProtuStrankaListNazivFormated_1">
      <item>BILIĆ GASTRO d.o.o. ROVINJ</item>
    </derivirana_varijabla>
  </DomainObject.Predmet.ProtuStrankaListNazivFormated>
  <DomainObject.Predmet.ProtuStrankaListNazivFormatedOIB>
    <izvorni_sadrzaj>
      <item>BILIĆ GASTRO d.o.o. ROVINJ, OIB 10171393633</item>
    </izvorni_sadrzaj>
    <derivirana_varijabla naziv="DomainObject.Predmet.ProtuStrankaListNazivFormatedOIB_1">
      <item>BILIĆ GASTRO d.o.o. ROVINJ, OIB 10171393633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BILIĆ GASTRO d.o.o. ROVINJ</izvorni_sadrzaj>
    <derivirana_varijabla naziv="DomainObject.Predmet.ProtustrankaIDrugi_1">BILIĆ GASTRO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BILIĆ GASTRO d.o.o. ROVINJ, OIB 10171393633, Carducci 1, 52210 Rovinj</izvorni_sadrzaj>
    <derivirana_varijabla naziv="DomainObject.Predmet.ProtustrankaIDrugiAdressOIB_1">BILIĆ GASTRO d.o.o. ROVINJ, OIB 10171393633, Carducci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BILIĆ GASTRO d.o.o. ROVINJ</item>
      <item>FINANCIJSKA AGENCIJA, RC RIJEKA, PODRUŽNICA PULA, PULA</item>
    </izvorni_sadrzaj>
    <derivirana_varijabla naziv="DomainObject.Predmet.SudioniciListNaziv_1">
      <item>BILIĆ GASTRO d.o.o. ROVINJ</item>
      <item>FINANCIJSKA AGENCIJA, RC RIJEKA, PODRUŽNICA PULA, PULA</item>
    </derivirana_varijabla>
  </DomainObject.Predmet.SudioniciListNaziv>
  <DomainObject.Predmet.SudioniciListAdressOIB>
    <izvorni_sadrzaj>
      <item>BILIĆ GASTRO d.o.o. ROVINJ, OIB 10171393633, Carducci 1,52210 Rovinj</item>
      <item>FINANCIJSKA AGENCIJA, RC RIJEKA, PODRUŽNICA PULA, PULA, OIB 85821130368, Giardini 5,52100 Pula</item>
    </izvorni_sadrzaj>
    <derivirana_varijabla naziv="DomainObject.Predmet.SudioniciListAdressOIB_1">
      <item>BILIĆ GASTRO d.o.o. ROVINJ, OIB 10171393633, Carducci 1,52210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10171393633</item>
      <item>, OIB 85821130368</item>
    </izvorni_sadrzaj>
    <derivirana_varijabla naziv="DomainObject.Predmet.SudioniciListNazivOIB_1">
      <item>, OIB 10171393633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2016-10-26T11:06:00Z</dcterms:created>
  <dc:creator>Snježana Andrijanić</dc:creator>
  <cp:lastModifiedBy>Snježana Andrijanić</cp:lastModifiedBy>
  <cp:lastPrinted>2016-10-26T11:06:00Z</cp:lastPrinted>
  <dcterms:modified xmlns:xsi="http://www.w3.org/2001/XMLSchema-instance" xsi:type="dcterms:W3CDTF">2016-10-26T11:06:00Z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