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d910" w14:paraId="914d910" w:rsidRDefault="009B1E3B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9B1E3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9B1E3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F30EE">
        <w:rPr>
          <w:sz w:val="24"/>
          <w:szCs w:val="24"/>
        </w:rPr>
        <w:t>67. St-710/15</w:t>
      </w:r>
      <w:r w:rsidR="0070630E">
        <w:rPr>
          <w:sz w:val="24"/>
          <w:szCs w:val="24"/>
        </w:rPr>
        <w:t>-</w:t>
      </w:r>
      <w:r w:rsidR="009875CF">
        <w:rPr>
          <w:sz w:val="24"/>
          <w:szCs w:val="24"/>
        </w:rPr>
        <w:t>79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22773B" w:rsidP="0075381D" w:rsidR="0075381D" w:rsidRPr="00310646">
      <w:pPr>
        <w:ind w:firstLine="720"/>
        <w:jc w:val="both"/>
        <w:rPr>
          <w:sz w:val="24"/>
          <w:szCs w:val="24"/>
        </w:rPr>
      </w:pPr>
      <w:r w:rsidRPr="0022773B">
        <w:rPr>
          <w:bCs/>
          <w:sz w:val="24"/>
          <w:szCs w:val="24"/>
        </w:rPr>
        <w:t xml:space="preserve">Trgovački sud u Zagrebu, po sucu Gordanu Zubaku, u stečajnom postupku nad </w:t>
      </w:r>
      <w:r w:rsidRPr="009B1E3B">
        <w:rPr>
          <w:bCs/>
          <w:sz w:val="24"/>
          <w:szCs w:val="24"/>
        </w:rPr>
        <w:t xml:space="preserve">dužnikom </w:t>
      </w:r>
      <w:r w:rsidR="003F30EE" w:rsidRPr="009B1E3B">
        <w:rPr>
          <w:bCs/>
          <w:sz w:val="24"/>
          <w:szCs w:val="24"/>
          <w:lang w:val="pt-BR"/>
        </w:rPr>
        <w:t>MUSTANG d.o.o. u stečaju, Zagreb, Ogrizovićeva 36/a, OIB: 48712839870</w:t>
      </w:r>
      <w:r w:rsidR="009F596B" w:rsidRPr="009B1E3B">
        <w:rPr>
          <w:bCs/>
          <w:sz w:val="24"/>
          <w:szCs w:val="24"/>
        </w:rPr>
        <w:t>,</w:t>
      </w:r>
      <w:r w:rsidR="00AB1936" w:rsidRPr="009B1E3B">
        <w:rPr>
          <w:sz w:val="24"/>
          <w:szCs w:val="24"/>
        </w:rPr>
        <w:t xml:space="preserve"> </w:t>
      </w:r>
      <w:r w:rsidRPr="009B1E3B">
        <w:rPr>
          <w:sz w:val="24"/>
          <w:szCs w:val="24"/>
        </w:rPr>
        <w:br/>
      </w:r>
      <w:r w:rsidR="009B1E3B" w:rsidRPr="009B1E3B">
        <w:rPr>
          <w:sz w:val="24"/>
          <w:szCs w:val="24"/>
        </w:rPr>
        <w:t>28. kolovoza</w:t>
      </w:r>
      <w:r w:rsidR="0075381D" w:rsidRPr="009B1E3B">
        <w:rPr>
          <w:sz w:val="24"/>
          <w:szCs w:val="24"/>
        </w:rPr>
        <w:t xml:space="preserve"> 20</w:t>
      </w:r>
      <w:r w:rsidR="008516ED" w:rsidRPr="009B1E3B">
        <w:rPr>
          <w:sz w:val="24"/>
          <w:szCs w:val="24"/>
        </w:rPr>
        <w:t>18</w:t>
      </w:r>
      <w:r w:rsidR="0075381D"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3F30EE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3F30EE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3F30EE">
        <w:rPr>
          <w:sz w:val="24"/>
          <w:szCs w:val="24"/>
        </w:rPr>
        <w:t>Nevenki Koroman</w:t>
      </w:r>
      <w:r w:rsidR="008516ED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D87692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9B1E3B">
        <w:rPr>
          <w:sz w:val="24"/>
          <w:szCs w:val="24"/>
        </w:rPr>
        <w:t xml:space="preserve">Zagrebu </w:t>
      </w:r>
      <w:r w:rsidR="009B1E3B" w:rsidRPr="009B1E3B">
        <w:rPr>
          <w:sz w:val="24"/>
          <w:szCs w:val="24"/>
        </w:rPr>
        <w:t>28. kolovoza</w:t>
      </w:r>
      <w:r w:rsidR="008516ED" w:rsidRPr="009B1E3B">
        <w:rPr>
          <w:sz w:val="24"/>
          <w:szCs w:val="24"/>
        </w:rPr>
        <w:t xml:space="preserve"> </w:t>
      </w:r>
      <w:r w:rsidR="00F13A79" w:rsidRPr="009B1E3B">
        <w:rPr>
          <w:sz w:val="24"/>
          <w:szCs w:val="24"/>
        </w:rPr>
        <w:t>20</w:t>
      </w:r>
      <w:r w:rsidR="008516ED" w:rsidRPr="009B1E3B">
        <w:rPr>
          <w:sz w:val="24"/>
          <w:szCs w:val="24"/>
        </w:rPr>
        <w:t>18</w:t>
      </w:r>
      <w:r w:rsidR="00F13A79" w:rsidRPr="009B1E3B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C0FAE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CC0FAE" w:rsidP="00400817" w:rsidR="00CC0FA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C0FAE" w:rsidP="00400817" w:rsidR="00CC0FA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22773B" w:rsidP="00F13A79" w:rsidR="0022773B">
      <w:pPr>
        <w:rPr>
          <w:sz w:val="24"/>
          <w:szCs w:val="24"/>
        </w:rPr>
      </w:pPr>
    </w:p>
    <w:p w:rsidRDefault="00CC0FAE" w:rsidP="00F13A79" w:rsidR="00CC0FAE">
      <w:pPr>
        <w:rPr>
          <w:sz w:val="24"/>
          <w:szCs w:val="24"/>
        </w:rPr>
      </w:pPr>
    </w:p>
    <w:sectPr w:rsidR="00CC0FA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00B36"/>
    <w:rsid w:val="0022773B"/>
    <w:rsid w:val="00310646"/>
    <w:rsid w:val="003F30EE"/>
    <w:rsid w:val="004846E3"/>
    <w:rsid w:val="004A101E"/>
    <w:rsid w:val="00574039"/>
    <w:rsid w:val="00577C20"/>
    <w:rsid w:val="005E5A2C"/>
    <w:rsid w:val="00681618"/>
    <w:rsid w:val="006F6973"/>
    <w:rsid w:val="0070630E"/>
    <w:rsid w:val="0075381D"/>
    <w:rsid w:val="008516ED"/>
    <w:rsid w:val="008A286D"/>
    <w:rsid w:val="00902CB2"/>
    <w:rsid w:val="00935ABA"/>
    <w:rsid w:val="009875CF"/>
    <w:rsid w:val="009A1876"/>
    <w:rsid w:val="009B1E3B"/>
    <w:rsid w:val="009E1755"/>
    <w:rsid w:val="009F596B"/>
    <w:rsid w:val="00AB1936"/>
    <w:rsid w:val="00AD2A7F"/>
    <w:rsid w:val="00B539B6"/>
    <w:rsid w:val="00C00CB9"/>
    <w:rsid w:val="00C25D04"/>
    <w:rsid w:val="00CC0FAE"/>
    <w:rsid w:val="00CD7733"/>
    <w:rsid w:val="00D10C86"/>
    <w:rsid w:val="00D639B5"/>
    <w:rsid w:val="00D75E26"/>
    <w:rsid w:val="00D86143"/>
    <w:rsid w:val="00D8748D"/>
    <w:rsid w:val="00D87692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0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F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F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F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F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0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F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F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F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F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1055</properties:Characters>
  <properties:Lines>40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2018-08-27T09:41:00Z</dcterms:created>
  <dc:creator>nmarkovic</dc:creator>
  <cp:lastModifiedBy>Dijana Hadžić</cp:lastModifiedBy>
  <cp:lastPrinted>2018-08-28T09:59:00Z</cp:lastPrinted>
  <dcterms:modified xmlns:xsi="http://www.w3.org/2001/XMLSchema-instance" xsi:type="dcterms:W3CDTF">2018-08-28T09:59:00Z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