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D02D8E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02D8E">
              <w:rPr>
                <w:noProof/>
                <w:sz w:val="24"/>
              </w:rPr>
              <w:t>769</w:t>
            </w:r>
            <w:r w:rsidR="00240F80">
              <w:rPr>
                <w:noProof/>
                <w:sz w:val="24"/>
              </w:rPr>
              <w:t>/2018-1</w:t>
            </w:r>
            <w:r w:rsidR="00B44E86">
              <w:rPr>
                <w:noProof/>
                <w:sz w:val="24"/>
              </w:rPr>
              <w:t>4</w:t>
            </w:r>
          </w:p>
        </w:tc>
      </w:tr>
    </w:tbl>
    <w:p w:rsidRPr="00DE2B55" w:rsidR="007657AB" w:rsidP="00D02D8E" w:rsidRDefault="007657AB" w14:paraId="5e5e958" w14:textId="5e5e958">
      <w:pPr>
        <w:spacing w:before="200" w:after="20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D02D8E" w:rsidRDefault="007657AB">
      <w:pPr>
        <w:spacing w:before="200" w:after="20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D02D8E" w:rsidR="00D02D8E">
        <w:rPr>
          <w:lang w:val="hr-HR"/>
        </w:rPr>
        <w:t>KIMET d.o.o., OIB: 44877911625, Makarska, Petra Svačića 27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18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D02D8E" w:rsidRDefault="007657AB">
      <w:pPr>
        <w:spacing w:before="100" w:after="20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D02D8E" w:rsidR="00D02D8E">
        <w:t>KIMET d.o.o., OIB: 44877911625, Makarska, Petra Svačića 27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D02D8E">
        <w:t>769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D02D8E">
        <w:t>769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D02D8E" w:rsidP="00D02D8E" w:rsidRDefault="00D02D8E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65B16">
        <w:rPr>
          <w:rFonts w:eastAsiaTheme="minorHAnsi" w:cstheme="minorBidi"/>
          <w:lang w:eastAsia="en-US"/>
        </w:rPr>
        <w:t>Financijska agencija, Regionalni centa</w:t>
      </w:r>
      <w:r>
        <w:rPr>
          <w:rFonts w:eastAsiaTheme="minorHAnsi" w:cstheme="minorBidi"/>
          <w:lang w:eastAsia="en-US"/>
        </w:rPr>
        <w:t>r Split podnijela je ovom sudu 3. listopada 2018</w:t>
      </w:r>
      <w:r w:rsidRPr="00165B16">
        <w:rPr>
          <w:rFonts w:eastAsiaTheme="minorHAnsi" w:cstheme="minorBidi"/>
          <w:lang w:eastAsia="en-US"/>
        </w:rPr>
        <w:t xml:space="preserve">. prijedlog za otvaranje stečajnog postupka nad dužnikom </w:t>
      </w:r>
      <w:r w:rsidRPr="004E103A">
        <w:rPr>
          <w:rFonts w:eastAsiaTheme="minorHAnsi" w:cstheme="minorBidi"/>
          <w:lang w:eastAsia="en-US"/>
        </w:rPr>
        <w:t>KIMET d.o.o., OIB: 44877911625, Makarska, Petra Svačića 27</w:t>
      </w:r>
      <w:r w:rsidRPr="00165B16">
        <w:rPr>
          <w:rFonts w:eastAsiaTheme="minorHAnsi" w:cstheme="minorBidi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sukladno odredbi članka 110. stavka 1</w:t>
      </w:r>
      <w:r w:rsidRPr="00165B16">
        <w:rPr>
          <w:rFonts w:eastAsiaTheme="minorHAnsi" w:cstheme="minorBidi"/>
          <w:szCs w:val="22"/>
          <w:lang w:eastAsia="en-US"/>
        </w:rPr>
        <w:t xml:space="preserve">. </w:t>
      </w:r>
      <w:r w:rsidRPr="00D02D8E">
        <w:rPr>
          <w:rFonts w:eastAsiaTheme="minorHAnsi"/>
          <w:lang w:eastAsia="en-US"/>
        </w:rPr>
        <w:t>Stečajnog zakona („Narodne novine“ 71/15 i 104/17; dalje SZ)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eastAsiaTheme="minorHAnsi" w:cstheme="minorBidi"/>
          <w:szCs w:val="22"/>
          <w:lang w:eastAsia="en-US"/>
        </w:rPr>
        <w:t xml:space="preserve"> </w:t>
      </w:r>
      <w:r w:rsidRPr="00B650CE">
        <w:rPr>
          <w:rFonts w:eastAsiaTheme="minorHAnsi" w:cstheme="minorBidi"/>
          <w:lang w:eastAsia="en-US"/>
        </w:rPr>
        <w:t xml:space="preserve">U prijedlogu se navodi da dužnik na dan </w:t>
      </w:r>
      <w:r>
        <w:rPr>
          <w:rFonts w:eastAsiaTheme="minorHAnsi" w:cstheme="minorBidi"/>
          <w:lang w:eastAsia="en-US"/>
        </w:rPr>
        <w:t>28. rujna 2018</w:t>
      </w:r>
      <w:r w:rsidRPr="00B650CE">
        <w:rPr>
          <w:rFonts w:eastAsiaTheme="minorHAnsi" w:cstheme="minorBid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eastAsiaTheme="minorHAnsi" w:cstheme="minorBidi"/>
          <w:lang w:eastAsia="en-US"/>
        </w:rPr>
        <w:t>12.433,12</w:t>
      </w:r>
      <w:r w:rsidRPr="00B650CE">
        <w:rPr>
          <w:rFonts w:eastAsiaTheme="minorHAnsi" w:cstheme="minorBidi"/>
          <w:lang w:eastAsia="en-US"/>
        </w:rPr>
        <w:t xml:space="preserve"> kn, kao i da prema podacima koji su dostavljeni od Hrvatskog zavoda z</w:t>
      </w:r>
      <w:r>
        <w:rPr>
          <w:rFonts w:eastAsiaTheme="minorHAnsi" w:cstheme="minorBidi"/>
          <w:lang w:eastAsia="en-US"/>
        </w:rPr>
        <w:t>a mirovinsko osiguranje</w:t>
      </w:r>
      <w:r w:rsidRPr="00B650CE">
        <w:rPr>
          <w:rFonts w:eastAsiaTheme="minorHAnsi" w:cstheme="minorBidi"/>
          <w:lang w:eastAsia="en-US"/>
        </w:rPr>
        <w:t xml:space="preserve"> dužnik </w:t>
      </w:r>
      <w:r>
        <w:rPr>
          <w:rFonts w:eastAsiaTheme="minorHAnsi" w:cstheme="minorBidi"/>
          <w:lang w:eastAsia="en-US"/>
        </w:rPr>
        <w:t>ima jednog zaposlenog</w:t>
      </w:r>
      <w:r w:rsidRPr="00B650CE">
        <w:rPr>
          <w:rFonts w:eastAsiaTheme="minorHAnsi" w:cstheme="minorBidi"/>
          <w:lang w:eastAsia="en-US"/>
        </w:rPr>
        <w:t>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D02D8E">
        <w:rPr>
          <w:rFonts w:eastAsiaTheme="minorHAnsi" w:cstheme="minorBidi"/>
          <w:szCs w:val="22"/>
          <w:lang w:eastAsia="en-US"/>
        </w:rPr>
        <w:t>769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-8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D02D8E" w:rsidP="00D02D8E" w:rsidRDefault="00D02D8E">
      <w:pPr>
        <w:spacing w:before="230"/>
        <w:ind w:firstLine="703"/>
        <w:jc w:val="both"/>
      </w:pPr>
      <w:r>
        <w:t xml:space="preserve">Dana 4. ožujka 2019. zaprimljeno je izvješće o financijsko-gospodarskom stanju dužnika iz kojeg u bitnom proizlazi </w:t>
      </w:r>
      <w:r w:rsidRPr="00D02D8E">
        <w:t>da dužnik ne raspolaže likvidnom stečajnom masom iz koje bi se mogli podmiriti makar troškovi stečajnog postupka.</w:t>
      </w:r>
    </w:p>
    <w:p w:rsidR="00D02D8E" w:rsidP="00D02D8E" w:rsidRDefault="007F2CAE">
      <w:pPr>
        <w:spacing w:before="230"/>
        <w:ind w:firstLine="703"/>
        <w:jc w:val="both"/>
      </w:pPr>
      <w:r w:rsidRPr="00073637">
        <w:t xml:space="preserve">Na ročište radi očitovanja o </w:t>
      </w:r>
      <w:r w:rsidR="007A7A16">
        <w:t>prijedlogu</w:t>
      </w:r>
      <w:r w:rsidRPr="00073637">
        <w:t xml:space="preserve"> za otvaranje stečajnog postupka</w:t>
      </w:r>
      <w:r>
        <w:t>,</w:t>
      </w:r>
      <w:r w:rsidRPr="00073637">
        <w:t xml:space="preserve"> </w:t>
      </w:r>
      <w:r>
        <w:t xml:space="preserve">održano </w:t>
      </w:r>
      <w:r w:rsidR="008A32D5">
        <w:t>11. ožujka</w:t>
      </w:r>
      <w:r w:rsidR="007A7A16">
        <w:t xml:space="preserve"> 2019</w:t>
      </w:r>
      <w:r>
        <w:t>.,</w:t>
      </w:r>
      <w:r w:rsidR="007A7A16">
        <w:t xml:space="preserve"> pristupio</w:t>
      </w:r>
      <w:r w:rsidR="00D02D8E">
        <w:t xml:space="preserve"> je</w:t>
      </w:r>
      <w:r w:rsidR="007A7A16">
        <w:t xml:space="preserve"> </w:t>
      </w:r>
      <w:r>
        <w:t>zastupnik</w:t>
      </w:r>
      <w:r w:rsidRPr="00073637">
        <w:t xml:space="preserve"> po zakonu dužnika</w:t>
      </w:r>
      <w:r w:rsidR="00D02D8E">
        <w:t xml:space="preserve"> koji je naveo da je suglasan sa </w:t>
      </w:r>
      <w:r w:rsidR="00D02D8E">
        <w:lastRenderedPageBreak/>
        <w:t xml:space="preserve">prijedlogom za otvaranje stečajnog postupka i da priznaje postojanje stečajnog razloga nesposobnosti za plaćanje na strani dužnika te da u cijelosti ostaje kod navoda danih u izvješću o financijsko-gospodarskom stanju dužnika od 4. ožujka 2019. </w:t>
      </w:r>
    </w:p>
    <w:p w:rsidR="00AF5E64" w:rsidP="008A32D5" w:rsidRDefault="00AF5E64">
      <w:pPr>
        <w:spacing w:before="230"/>
        <w:ind w:firstLine="703"/>
        <w:jc w:val="both"/>
      </w:pPr>
      <w:r>
        <w:t xml:space="preserve">Iz </w:t>
      </w:r>
      <w:r w:rsidR="008A32D5">
        <w:t xml:space="preserve">uvjerenja </w:t>
      </w:r>
      <w:r w:rsidR="00B44E86">
        <w:t xml:space="preserve">MUP-a od </w:t>
      </w:r>
      <w:r w:rsidR="00D02D8E">
        <w:t>24. listopada</w:t>
      </w:r>
      <w:r w:rsidR="008A32D5">
        <w:t xml:space="preserve"> 2018. (list </w:t>
      </w:r>
      <w:r w:rsidR="00D02D8E">
        <w:t>10</w:t>
      </w:r>
      <w:r w:rsidR="008A32D5">
        <w:t xml:space="preserve"> spisa) proizlazi da dužnik prema službenoj evidenciji registracije cestovnih vozila nije evidentiran kao vlasnik vozila, a iz </w:t>
      </w:r>
      <w:r w:rsidR="00671666">
        <w:t xml:space="preserve">potvrde Općinskog suda u Splitu - Zemljišnoknjižnog odjela Split od </w:t>
      </w:r>
      <w:r w:rsidR="00D02D8E">
        <w:t>2</w:t>
      </w:r>
      <w:r w:rsidR="008A32D5">
        <w:t xml:space="preserve">. studenog 2018. (list </w:t>
      </w:r>
      <w:r w:rsidR="00B44E86">
        <w:t>12</w:t>
      </w:r>
      <w:r w:rsidR="00671666">
        <w:t xml:space="preserve"> spisa) proizlazi da dužnik nije upisan kao vlasnik nekretnina na području nadležnosti tog</w:t>
      </w:r>
      <w:r w:rsidR="008A32D5">
        <w:t xml:space="preserve"> zemljišnoknjižnog odjela.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8A32D5">
        <w:t>8.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D02D8E">
        <w:t>26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7A7A16">
        <w:t>2</w:t>
      </w:r>
      <w:r w:rsidR="00D02D8E">
        <w:t>80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D02D8E" w:rsidRDefault="00AF5E64">
      <w:pPr>
        <w:spacing w:before="140"/>
        <w:jc w:val="center"/>
      </w:pPr>
      <w:r>
        <w:t xml:space="preserve">U Splitu </w:t>
      </w:r>
      <w:r w:rsidR="00821991">
        <w:t>1</w:t>
      </w:r>
      <w:r w:rsidR="008A32D5">
        <w:t>8</w:t>
      </w:r>
      <w:r w:rsidR="00821991">
        <w:t>. rujna</w:t>
      </w:r>
      <w:r w:rsidR="00464616">
        <w:t xml:space="preserve"> 2019</w:t>
      </w:r>
      <w:r>
        <w:t>.</w:t>
      </w:r>
    </w:p>
    <w:p w:rsidR="00AF5E64" w:rsidP="00D02D8E" w:rsidRDefault="00AF5E64">
      <w:pPr>
        <w:spacing w:before="140"/>
        <w:ind w:left="6480"/>
        <w:jc w:val="center"/>
      </w:pPr>
      <w:r>
        <w:t>Sutkinja</w:t>
      </w:r>
    </w:p>
    <w:p w:rsidR="001A6212" w:rsidP="0094096C" w:rsidRDefault="00AF5E64">
      <w:pPr>
        <w:ind w:left="6372"/>
        <w:jc w:val="center"/>
      </w:pPr>
      <w:r>
        <w:t>Ana Golub Gruić</w:t>
      </w:r>
      <w:r w:rsidR="001A6212">
        <w:t>, v.r.</w:t>
      </w:r>
    </w:p>
    <w:p w:rsidR="001A6212" w:rsidP="008832A6" w:rsidRDefault="001A6212">
      <w:pPr>
        <w:jc w:val="right"/>
      </w:pPr>
      <w:r>
        <w:t>za točnost otpravka – ovlašteni službenik</w:t>
      </w:r>
    </w:p>
    <w:p w:rsidR="001A6212" w:rsidP="008832A6" w:rsidRDefault="001A6212">
      <w:pPr>
        <w:ind w:left="4956" w:firstLine="708"/>
        <w:jc w:val="center"/>
      </w:pPr>
      <w:r>
        <w:t>Ana Bosančić</w:t>
      </w: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A6212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D02D8E">
      <w:t>-769</w:t>
    </w:r>
    <w:r w:rsidR="00240F80">
      <w:t>/2018-1</w:t>
    </w:r>
    <w:r w:rsidR="00B44E86">
      <w:t>4</w:t>
    </w:r>
  </w:p>
  <w:p w:rsidR="00CE70B0" w:rsidRDefault="001A621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6212"/>
    <w:rsid w:val="001A70A9"/>
    <w:rsid w:val="001E2067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02D8E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A62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62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6212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6212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6212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6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21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21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21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KIMET društvo s ograničenom odgovornošću za turizam i usluge</izvorni_sadrzaj>
    <derivirana_varijabla naziv="DomainObject.Predmet.ProtustrankaFormated_1">  KIMET društvo s ograničenom odgovornošću za turizam i usluge</derivirana_varijabla>
  </DomainObject.Predmet.ProtustrankaFormated>
  <DomainObject.Predmet.ProtustrankaFormatedOIB>
    <izvorni_sadrzaj>  KIMET društvo s ograničenom odgovornošću za turizam i usluge, OIB 44877911625</izvorni_sadrzaj>
    <derivirana_varijabla naziv="DomainObject.Predmet.ProtustrankaFormatedOIB_1">  KIMET društvo s ograničenom odgovornošću za turizam i usluge, OIB 44877911625</derivirana_varijabla>
  </DomainObject.Predmet.ProtustrankaFormatedOIB>
  <DomainObject.Predmet.ProtustrankaFormatedWithAdress>
    <izvorni_sadrzaj> KIMET društvo s ograničenom odgovornošću za turizam i usluge, Petra Svačića 27, 21300 Makarska</izvorni_sadrzaj>
    <derivirana_varijabla naziv="DomainObject.Predmet.ProtustrankaFormatedWithAdress_1"> KIMET društvo s ograničenom odgovornošću za turizam i usluge, Petra Svačića 27, 21300 Makarska</derivirana_varijabla>
  </DomainObject.Predmet.ProtustrankaFormatedWithAdress>
  <DomainObject.Predmet.ProtustrankaFormatedWithAdressOIB>
    <izvorni_sadrzaj> KIMET društvo s ograničenom odgovornošću za turizam i usluge, OIB 44877911625, Petra Svačića 27, 21300 Makarska</izvorni_sadrzaj>
    <derivirana_varijabla naziv="DomainObject.Predmet.ProtustrankaFormatedWithAdressOIB_1"> KIMET društvo s ograničenom odgovornošću za turizam i usluge, OIB 44877911625, Petra Svačića 27, 21300 Makarska</derivirana_varijabla>
  </DomainObject.Predmet.ProtustrankaFormatedWithAdressOIB>
  <DomainObject.Predmet.ProtustrankaWithAdress>
    <izvorni_sadrzaj>KIMET društvo s ograničenom odgovornošću za turizam i usluge Petra Svačića 27, 21300 Makarska</izvorni_sadrzaj>
    <derivirana_varijabla naziv="DomainObject.Predmet.ProtustrankaWithAdress_1">KIMET društvo s ograničenom odgovornošću za turizam i usluge Petra Svačića 27, 21300 Makarska</derivirana_varijabla>
  </DomainObject.Predmet.ProtustrankaWithAdress>
  <DomainObject.Predmet.ProtustrankaWithAdressOIB>
    <izvorni_sadrzaj>KIMET društvo s ograničenom odgovornošću za turizam i usluge, OIB 44877911625, Petra Svačića 27, 21300 Makarska</izvorni_sadrzaj>
    <derivirana_varijabla naziv="DomainObject.Predmet.ProtustrankaWithAdressOIB_1">KIMET društvo s ograničenom odgovornošću za turizam i usluge, OIB 44877911625, Petra Svačića 27, 21300 Makarska</derivirana_varijabla>
  </DomainObject.Predmet.ProtustrankaWithAdressOIB>
  <DomainObject.Predmet.ProtustrankaNazivFormated>
    <izvorni_sadrzaj>KIMET društvo s ograničenom odgovornošću za turizam i usluge</izvorni_sadrzaj>
    <derivirana_varijabla naziv="DomainObject.Predmet.ProtustrankaNazivFormated_1">KIMET društvo s ograničenom odgovornošću za turizam i usluge</derivirana_varijabla>
  </DomainObject.Predmet.ProtustrankaNazivFormated>
  <DomainObject.Predmet.ProtustrankaNazivFormatedOIB>
    <izvorni_sadrzaj>KIMET društvo s ograničenom odgovornošću za turizam i usluge, OIB 44877911625</izvorni_sadrzaj>
    <derivirana_varijabla naziv="DomainObject.Predmet.ProtustrankaNazivFormatedOIB_1">KIMET društvo s ograničenom odgovornošću za turizam i usluge, OIB 44877911625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12433.12</izvorni_sadrzaj>
    <derivirana_varijabla naziv="DomainObject.Predmet.TrenutnaVrijednost_1">12433.12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KIMET društvo s ograničenom odgovornošću za turizam i usluge</item>
    </izvorni_sadrzaj>
    <derivirana_varijabla naziv="DomainObject.Predmet.ProtuStrankaListFormated_1">
      <item>KIMET društvo s ograničenom odgovornošću za turizam i usluge</item>
    </derivirana_varijabla>
  </DomainObject.Predmet.ProtuStrankaListFormated>
  <DomainObject.Predmet.ProtuStrankaListFormatedOIB>
    <izvorni_sadrzaj>
      <item>KIMET društvo s ograničenom odgovornošću za turizam i usluge, OIB 44877911625</item>
    </izvorni_sadrzaj>
    <derivirana_varijabla naziv="DomainObject.Predmet.ProtuStrankaListFormatedOIB_1">
      <item>KIMET društvo s ograničenom odgovornošću za turizam i usluge, OIB 44877911625</item>
    </derivirana_varijabla>
  </DomainObject.Predmet.ProtuStrankaListFormatedOIB>
  <DomainObject.Predmet.ProtuStrankaListFormatedWithAdress>
    <izvorni_sadrzaj>
      <item>KIMET društvo s ograničenom odgovornošću za turizam i usluge, Petra Svačića 27, 21300 Makarska</item>
    </izvorni_sadrzaj>
    <derivirana_varijabla naziv="DomainObject.Predmet.ProtuStrankaListFormatedWithAdress_1">
      <item>KIMET društvo s ograničenom odgovornošću za turizam i usluge, Petra Svačića 27, 21300 Makarska</item>
    </derivirana_varijabla>
  </DomainObject.Predmet.ProtuStrankaListFormatedWithAdress>
  <DomainObject.Predmet.ProtuStrankaListFormatedWithAdressOIB>
    <izvorni_sadrzaj>
      <item>KIMET društvo s ograničenom odgovornošću za turizam i usluge, OIB 44877911625, Petra Svačića 27, 21300 Makarska</item>
    </izvorni_sadrzaj>
    <derivirana_varijabla naziv="DomainObject.Predmet.ProtuStrankaListFormatedWithAdressOIB_1">
      <item>KIMET društvo s ograničenom odgovornošću za turizam i usluge, OIB 44877911625, Petra Svačića 27, 21300 Makarska</item>
    </derivirana_varijabla>
  </DomainObject.Predmet.ProtuStrankaListFormatedWithAdressOIB>
  <DomainObject.Predmet.ProtuStrankaListNazivFormated>
    <izvorni_sadrzaj>
      <item>KIMET društvo s ograničenom odgovornošću za turizam i usluge</item>
    </izvorni_sadrzaj>
    <derivirana_varijabla naziv="DomainObject.Predmet.ProtuStrankaListNazivFormated_1">
      <item>KIMET društvo s ograničenom odgovornošću za turizam i usluge</item>
    </derivirana_varijabla>
  </DomainObject.Predmet.ProtuStrankaListNazivFormated>
  <DomainObject.Predmet.ProtuStrankaListNazivFormatedOIB>
    <izvorni_sadrzaj>
      <item>KIMET društvo s ograničenom odgovornošću za turizam i usluge, OIB 44877911625</item>
    </izvorni_sadrzaj>
    <derivirana_varijabla naziv="DomainObject.Predmet.ProtuStrankaListNazivFormatedOIB_1">
      <item>KIMET društvo s ograničenom odgovornošću za turizam i usluge, OIB 44877911625</item>
    </derivirana_varijabla>
  </DomainObject.Predmet.ProtuStrankaListNazivFormatedOIB>
  <DomainObject.Predmet.OstaliListFormated>
    <izvorni_sadrzaj>
      <item>Antiša Srzić</item>
    </izvorni_sadrzaj>
    <derivirana_varijabla naziv="DomainObject.Predmet.OstaliListFormated_1">
      <item>Antiša Srzić</item>
    </derivirana_varijabla>
  </DomainObject.Predmet.OstaliListFormated>
  <DomainObject.Predmet.OstaliListFormatedOIB>
    <izvorni_sadrzaj>
      <item>Antiša Srzić, OIB 27267735138</item>
    </izvorni_sadrzaj>
    <derivirana_varijabla naziv="DomainObject.Predmet.OstaliListFormatedOIB_1">
      <item>Antiša Srzić, OIB 27267735138</item>
    </derivirana_varijabla>
  </DomainObject.Predmet.OstaliListFormatedOIB>
  <DomainObject.Predmet.OstaliListFormatedWithAdress>
    <izvorni_sadrzaj>
      <item>Antiša Srzić, Alberta Fortisa 2, 21300 Makarska</item>
    </izvorni_sadrzaj>
    <derivirana_varijabla naziv="DomainObject.Predmet.OstaliListFormatedWithAdress_1">
      <item>Antiša Srzić, Alberta Fortisa 2, 21300 Makarska</item>
    </derivirana_varijabla>
  </DomainObject.Predmet.OstaliListFormatedWithAdress>
  <DomainObject.Predmet.OstaliListFormatedWithAdressOIB>
    <izvorni_sadrzaj>
      <item>Antiša Srzić, OIB 27267735138, Alberta Fortisa 2, 21300 Makarska</item>
    </izvorni_sadrzaj>
    <derivirana_varijabla naziv="DomainObject.Predmet.OstaliListFormatedWithAdressOIB_1">
      <item>Antiša Srzić, OIB 27267735138, Alberta Fortisa 2, 21300 Makarska</item>
    </derivirana_varijabla>
  </DomainObject.Predmet.OstaliListFormatedWithAdressOIB>
  <DomainObject.Predmet.OstaliListNazivFormated>
    <izvorni_sadrzaj>
      <item>Antiša Srzić</item>
    </izvorni_sadrzaj>
    <derivirana_varijabla naziv="DomainObject.Predmet.OstaliListNazivFormated_1">
      <item>Antiša Srzić</item>
    </derivirana_varijabla>
  </DomainObject.Predmet.OstaliListNazivFormated>
  <DomainObject.Predmet.OstaliListNazivFormatedOIB>
    <izvorni_sadrzaj>
      <item>Antiša Srzić, OIB 27267735138</item>
    </izvorni_sadrzaj>
    <derivirana_varijabla naziv="DomainObject.Predmet.OstaliListNazivFormatedOIB_1">
      <item>Antiša Srzić, OIB 27267735138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KIMET društvo s ograničenom odgovornošću za turizam i usluge</izvorni_sadrzaj>
    <derivirana_varijabla naziv="DomainObject.Predmet.ProtustrankaIDrugi_1">KIMET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KIMET društvo s ograničenom odgovornošću za turizam i usluge, OIB 44877911625, Petra Svačića 27, 21300 Makarska</izvorni_sadrzaj>
    <derivirana_varijabla naziv="DomainObject.Predmet.ProtustrankaIDrugiAdressOIB_1">KIMET društvo s ograničenom odgovornošću za turizam i usluge, OIB 44877911625, Petra Svačića 27,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KIMET društvo s ograničenom odgovornošću za turizam i usluge</item>
      <item>FINANCIJSKA AGENCIJA, RC SPLIT</item>
      <item>Antiša Srzić</item>
    </izvorni_sadrzaj>
    <derivirana_varijabla naziv="DomainObject.Predmet.SudioniciListNaziv_1">
      <item>KIMET društvo s ograničenom odgovornošću za turizam i usluge</item>
      <item>FINANCIJSKA AGENCIJA, RC SPLIT</item>
      <item>Antiša Srzić</item>
    </derivirana_varijabla>
  </DomainObject.Predmet.SudioniciListNaziv>
  <DomainObject.Predmet.SudioniciListAdressOIB>
    <izvorni_sadrzaj>
      <item>KIMET društvo s ograničenom odgovornošću za turizam i usluge, OIB 44877911625, Petra Svačića 27,21300 Makarska</item>
      <item>FINANCIJSKA AGENCIJA, RC SPLIT, OIB 85821130368, Mažuranićevo šetalište 24 b,21000 Split</item>
      <item>Antiša Srzić, OIB 27267735138, Alberta Fortisa 2,21300 Makarska</item>
    </izvorni_sadrzaj>
    <derivirana_varijabla naziv="DomainObject.Predmet.SudioniciListAdressOIB_1">
      <item>KIMET društvo s ograničenom odgovornošću za turizam i usluge, OIB 44877911625, Petra Svačića 27,21300 Makarska</item>
      <item>FINANCIJSKA AGENCIJA, RC SPLIT, OIB 85821130368, Mažuranićevo šetalište 24 b,21000 Split</item>
      <item>Antiša Srzić, OIB 27267735138, Alberta Fortisa 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44877911625</item>
      <item>, OIB 85821130368</item>
      <item>, OIB 27267735138</item>
    </izvorni_sadrzaj>
    <derivirana_varijabla naziv="DomainObject.Predmet.SudioniciListNazivOIB_1">
      <item>, OIB 44877911625</item>
      <item>, OIB 85821130368</item>
      <item>, OIB 27267735138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St-769/2018-5</izvorni_sadrzaj>
    <derivirana_varijabla naziv="DomainObject.PredzadnjaOdlukaIzPredmeta.Oznaka_1">St-769/2018-5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20EBA-448A-434A-BDED-F06E8903CB9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865</properties:Words>
  <properties:Characters>4969</properties:Characters>
  <properties:Lines>95</properties:Lines>
  <properties:Paragraphs>33</properties:Paragraphs>
  <properties:TotalTime>696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2019-09-18T10:28:00Z</cp:lastPrinted>
  <dcterms:modified xmlns:xsi="http://www.w3.org/2001/XMLSchema-instance" xsi:type="dcterms:W3CDTF">2019-09-18T11:31:00Z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(St-769-2018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