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855c" w14:paraId="2fc855c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2378B9">
        <w:t>3</w:t>
      </w:r>
      <w:r w:rsidR="00D6699D">
        <w:t>300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1764EB" w:rsidRPr="001764EB">
        <w:t xml:space="preserve"> </w:t>
      </w:r>
      <w:r w:rsidR="00D6699D" w:rsidRPr="008F4FF5">
        <w:t>T-TOMISLAV TRGOVINA j.d.o.o.,  Bobovje, Bobovje 123, OIB 63945246312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D6699D">
        <w:t>21</w:t>
      </w:r>
      <w:r w:rsidR="0010599A">
        <w:t>. lipnja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D6699D" w:rsidP="00D6699D" w:rsidR="00D6699D" w:rsidRPr="005D670F">
      <w:pPr>
        <w:ind w:firstLine="720"/>
        <w:jc w:val="both"/>
      </w:pPr>
    </w:p>
    <w:p w:rsidRDefault="00D6699D" w:rsidP="00D6699D" w:rsidR="00D6699D" w:rsidRPr="000077FD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8F4FF5">
        <w:t>T-TOMISLAV TRGOVINA j.d.o.o.,  Bobovje, Bobovje 123, OIB 63945246312</w:t>
      </w:r>
      <w:r w:rsidRPr="005D670F">
        <w:t xml:space="preserve">, koja bi ušla u stečajnu masu, nije dovoljna ni za namirenje </w:t>
      </w:r>
      <w:r w:rsidRPr="000077FD">
        <w:t xml:space="preserve">troškova postupka.  </w:t>
      </w:r>
    </w:p>
    <w:p w:rsidRDefault="00D6699D" w:rsidP="00D6699D" w:rsidR="00D6699D" w:rsidRPr="000077FD">
      <w:pPr>
        <w:ind w:left="75"/>
        <w:jc w:val="both"/>
      </w:pPr>
      <w:r w:rsidRPr="000077FD">
        <w:t xml:space="preserve"> </w:t>
      </w:r>
    </w:p>
    <w:p w:rsidRDefault="00D6699D" w:rsidP="00D6699D" w:rsidR="00D6699D" w:rsidRPr="000077FD">
      <w:pPr>
        <w:numPr>
          <w:ilvl w:val="0"/>
          <w:numId w:val="8"/>
        </w:numPr>
        <w:jc w:val="both"/>
      </w:pPr>
      <w:r w:rsidRPr="000077FD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3300</w:t>
      </w:r>
      <w:r w:rsidRPr="000077FD">
        <w:t xml:space="preserve">16, predujme iznos od 21.700,00 kn za namirenje troškova prethodnog i otvorenoga stečajnog postupka. </w:t>
      </w:r>
    </w:p>
    <w:p w:rsidRDefault="00D6699D" w:rsidP="00D6699D" w:rsidR="00D6699D" w:rsidRPr="005D670F">
      <w:pPr>
        <w:ind w:left="75"/>
        <w:jc w:val="both"/>
      </w:pPr>
    </w:p>
    <w:p w:rsidRDefault="00D6699D" w:rsidP="00D6699D" w:rsidR="00D6699D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D6699D" w:rsidP="00D6699D" w:rsidR="00D6699D" w:rsidRPr="005D670F">
      <w:pPr>
        <w:jc w:val="both"/>
      </w:pPr>
    </w:p>
    <w:p w:rsidRDefault="00D6699D" w:rsidP="00D6699D" w:rsidR="00D6699D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D6699D" w:rsidP="00D6699D" w:rsidR="00D6699D"/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9322C7">
        <w:t>1</w:t>
      </w:r>
      <w:r w:rsidR="00B307EE">
        <w:t>. travnja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9322C7" w:rsidRPr="008F4FF5">
        <w:t>T-TOMISLAV TRGOVINA j.d.o.o.,  Bobovje, Bobovje 123, OIB 63945246312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9322C7">
        <w:t>173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9322C7">
        <w:t>36.110,67</w:t>
      </w:r>
      <w:r w:rsidR="00AD0115" w:rsidRPr="00413877">
        <w:t xml:space="preserve"> </w:t>
      </w:r>
      <w:r>
        <w:t xml:space="preserve">kn, te da dužnik ima </w:t>
      </w:r>
      <w:r w:rsidR="00B307EE">
        <w:t>jednog zaposlenog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B307EE">
        <w:t>3</w:t>
      </w:r>
      <w:r w:rsidR="009322C7">
        <w:t>300</w:t>
      </w:r>
      <w:r>
        <w:t xml:space="preserve">/16 od </w:t>
      </w:r>
      <w:r w:rsidR="009322C7">
        <w:t>8. ožujka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9322C7">
        <w:t>19. travnja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9322C7">
        <w:t>16. ožujka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9322C7">
        <w:t>19. travnja</w:t>
      </w:r>
      <w:r>
        <w:t xml:space="preserve"> 2017. godine, niti na ročište radi rasprave o pretpostavkama za otvaranje stečajnog postupka od </w:t>
      </w:r>
      <w:r w:rsidR="009322C7">
        <w:t>21</w:t>
      </w:r>
      <w:r>
        <w:t xml:space="preserve">. lipnja 2017. godine, nisu pristupili niti predlagatelj, niti dužnik, niti zakonski zastupnik dužnika, a niti je dužnik postupio po zaključku suda od </w:t>
      </w:r>
      <w:r w:rsidR="009322C7">
        <w:t>8. ožujka</w:t>
      </w:r>
      <w:r>
        <w:t xml:space="preserve"> 2017. godine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Sud je zaključkom od </w:t>
      </w:r>
      <w:r w:rsidR="009322C7">
        <w:t>19</w:t>
      </w:r>
      <w:r>
        <w:t xml:space="preserve">. travnja 2017. godine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9322C7">
        <w:t>17 i 18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 w:rsidR="009322C7">
        <w:t>21</w:t>
      </w:r>
      <w:r>
        <w:t xml:space="preserve">. travnja 2017. godine (list </w:t>
      </w:r>
      <w:r w:rsidR="009322C7">
        <w:t>19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 w:rsidR="009322C7">
        <w:t>24</w:t>
      </w:r>
      <w:r>
        <w:t xml:space="preserve">. travnja </w:t>
      </w:r>
      <w:r w:rsidRPr="00A44D76">
        <w:t xml:space="preserve">2017. godine (list </w:t>
      </w:r>
      <w:r w:rsidR="009322C7"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 w:rsidR="009322C7">
        <w:t>5</w:t>
      </w:r>
      <w:r>
        <w:t>. svibnja</w:t>
      </w:r>
      <w:r w:rsidRPr="00A44D76">
        <w:t xml:space="preserve"> 2017. godine (list </w:t>
      </w:r>
      <w:r w:rsidR="009322C7">
        <w:t>25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="009322C7">
        <w:t xml:space="preserve"> </w:t>
      </w:r>
    </w:p>
    <w:p w:rsidRDefault="009322C7" w:rsidP="00B307EE" w:rsidR="009322C7">
      <w:pPr>
        <w:ind w:firstLine="708"/>
        <w:jc w:val="both"/>
      </w:pPr>
    </w:p>
    <w:p w:rsidRDefault="009322C7" w:rsidP="00B307EE" w:rsidR="00B307EE">
      <w:pPr>
        <w:ind w:firstLine="708"/>
        <w:jc w:val="both"/>
      </w:pPr>
      <w:r>
        <w:t>Uvidom u uvjerenje MUP-a, PU Krapinsko-zagorska, Policijska postaja Krapina od 21. travnja 2017. godine (list 21 spisa) utvrđeno je da je dužnik evidentiran kao vlasnik vozila</w:t>
      </w:r>
      <w:r w:rsidRPr="009322C7">
        <w:t xml:space="preserve"> </w:t>
      </w:r>
      <w:r>
        <w:t>marke Fiat Ducato 2.5 D, godina proizvodnje 1997., broj šasije ZFA23000005395400, reg. oznaka KR136HV, koje vozilo je odjavljeno 15. srpnja 2016. godine.</w:t>
      </w:r>
    </w:p>
    <w:p w:rsidRDefault="009322C7" w:rsidP="00B307EE" w:rsidR="009322C7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podneskom od </w:t>
      </w:r>
      <w:r w:rsidR="009322C7">
        <w:t>24. travnja</w:t>
      </w:r>
      <w:r>
        <w:t xml:space="preserve"> 2017. godine dostavila u spis potvrdu o blokadi računa i novčanih sredstava dužnika od </w:t>
      </w:r>
      <w:r w:rsidR="009322C7">
        <w:t>24. travnja</w:t>
      </w:r>
      <w:r>
        <w:t xml:space="preserve"> 2017. godine (list 2</w:t>
      </w:r>
      <w:r w:rsidR="009322C7">
        <w:t>3</w:t>
      </w:r>
      <w:r>
        <w:t xml:space="preserve"> spisa), uvidom u koju je utvrđeno da je </w:t>
      </w:r>
      <w:r w:rsidR="009322C7">
        <w:t>dužnik dana 16. prosinca 2015. godine zatvorio posljednji račun u banci, ali da i dalje ima evidentiranih neizvršenih osnova za plaćanje koje na dan izdavanja potvrde iznose 55.132,40 kn, te je ujedno evidentirano 771 dan neprekidne blokade računa.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880728" w:rsidR="00880728">
      <w:pPr>
        <w:ind w:firstLine="708"/>
        <w:jc w:val="both"/>
      </w:pPr>
      <w:r>
        <w:t xml:space="preserve">Prema tome, iz dostupnih podataka u spisu proizlazi da dužnik </w:t>
      </w:r>
      <w:r w:rsidR="009322C7">
        <w:t xml:space="preserve">u vlasništvu ima isključivo pokretninu – motorno vozilo, a stajalište je ovog suda da je riječ o imovini neznatne vrijednosti, budući je vozilo proizvedeno 1997. godine te je isto odjavljeno prije godinu dana, dakle evidentno je da je riječ o motornom vozilu starom 20 godina, koje ima tržišnu vrijednost od svega nekoliko tisuća kuna te imovina takve vrijednosti nije dovoljna ni za namirenje troškova ovog postupka. Naime, </w:t>
      </w:r>
      <w:r w:rsidR="00880728">
        <w:t xml:space="preserve">troškovi za razdoblje od 6 mjeseci iznose minimalno 21.700,00 kn, 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9322C7" w:rsidP="00B307EE" w:rsidR="009322C7">
      <w:pPr>
        <w:ind w:firstLine="708"/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880728">
        <w:t>21.700,00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880728">
        <w:t>21</w:t>
      </w:r>
      <w:r w:rsidR="0010599A">
        <w:t>. lipnja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2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D6699D">
      <w:t>3300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0C122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80728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322C7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2169A"/>
    <w:rsid w:val="00D50090"/>
    <w:rsid w:val="00D6699D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C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C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3300</izvorni_sadrzaj>
    <derivirana_varijabla naziv="DomainObject.Predmet.Broj_1">3300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St-3300/2016</izvorni_sadrzaj>
    <derivirana_varijabla naziv="DomainObject.Predmet.OznakaBroj_1">St-3300/2016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T-TOMISLAV TRGOVINA jednostavno društvo s ograničenom odgovornošću za graditeljstvo, trgovinu i usluge zastupanog po punomoćniku Neven Puljek</izvorni_sadrzaj>
    <derivirana_varijabla naziv="DomainObject.Predmet.ProtustrankaFormated_1">  T-TOMISLAV TRGOVINA jednostavno društvo s ograničenom odgovornošću za graditeljstvo, trgovinu i usluge zastupanog po punomoćniku Neven Puljek</derivirana_varijabla>
  </DomainObject.Predmet.ProtustrankaFormated>
  <DomainObject.Predmet.ProtustrankaFormatedOIB>
    <izvorni_sadrzaj>  T-TOMISLAV TRGOVINA jednostavno društvo s ograničenom odgovornošću za graditeljstvo, trgovinu i usluge, OIB 63945246312 zastupanog po punomoćniku Neven Puljek</izvorni_sadrzaj>
    <derivirana_varijabla naziv="DomainObject.Predmet.ProtustrankaFormatedOIB_1">  T-TOMISLAV TRGOVINA jednostavno društvo s ograničenom odgovornošću za graditeljstvo, trgovinu i usluge, OIB 63945246312 zastupanog po punomoćniku Neven Puljek</derivirana_varijabla>
  </DomainObject.Predmet.ProtustrankaFormatedOIB>
  <DomainObject.Predmet.ProtustrankaFormatedWithAdress>
    <izvorni_sadrzaj> T-TOMISLAV TRGOVINA jednostavno društvo s ograničenom odgovornošću za graditeljstvo, trgovinu i usluge, Bobovje 123, 49000 Bobovje zastupanog po punomoćniku Neven Puljek</izvorni_sadrzaj>
    <derivirana_varijabla naziv="DomainObject.Predmet.ProtustrankaFormatedWithAdress_1"> T-TOMISLAV TRGOVINA jednostavno društvo s ograničenom odgovornošću za graditeljstvo, trgovinu i usluge, Bobovje 123, 49000 Bobovje zastupanog po punomoćniku Neven Puljek</derivirana_varijabla>
  </DomainObject.Predmet.ProtustrankaFormatedWithAdress>
  <DomainObject.Predmet.ProtustrankaFormatedWithAdressOIB>
    <izvorni_sadrzaj> T-TOMISLAV TRGOVINA jednostavno društvo s ograničenom odgovornošću za graditeljstvo, trgovinu i usluge, OIB 63945246312, Bobovje 123, 49000 Bobovje zastupanog po punomoćniku Neven Puljek</izvorni_sadrzaj>
    <derivirana_varijabla naziv="DomainObject.Predmet.ProtustrankaFormatedWithAdressOIB_1"> T-TOMISLAV TRGOVINA jednostavno društvo s ograničenom odgovornošću za graditeljstvo, trgovinu i usluge, OIB 63945246312, Bobovje 123, 49000 Bobovje zastupanog po punomoćniku Neven Puljek</derivirana_varijabla>
  </DomainObject.Predmet.ProtustrankaFormatedWithAdressOIB>
  <DomainObject.Predmet.ProtustrankaWithAdress>
    <izvorni_sadrzaj>T-TOMISLAV TRGOVINA jednostavno društvo s ograničenom odgovornošću za graditeljstvo, trgovinu i usluge Bobovje 123, 49000 Bobovje</izvorni_sadrzaj>
    <derivirana_varijabla naziv="DomainObject.Predmet.ProtustrankaWithAdress_1">T-TOMISLAV TRGOVINA jednostavno društvo s ograničenom odgovornošću za graditeljstvo, trgovinu i usluge Bobovje 123, 49000 Bobovje</derivirana_varijabla>
  </DomainObject.Predmet.ProtustrankaWithAdress>
  <DomainObject.Predmet.ProtustrankaWithAdressOIB>
    <izvorni_sadrzaj>T-TOMISLAV TRGOVINA jednostavno društvo s ograničenom odgovornošću za graditeljstvo, trgovinu i usluge, OIB 63945246312, Bobovje 123, 49000 Bobovje</izvorni_sadrzaj>
    <derivirana_varijabla naziv="DomainObject.Predmet.ProtustrankaWithAdressOIB_1">T-TOMISLAV TRGOVINA jednostavno društvo s ograničenom odgovornošću za graditeljstvo, trgovinu i usluge, OIB 63945246312, Bobovje 123, 49000 Bobovje</derivirana_varijabla>
  </DomainObject.Predmet.ProtustrankaWithAdressOIB>
  <DomainObject.Predmet.ProtustrankaNazivFormated>
    <izvorni_sadrzaj>T-TOMISLAV TRGOVINA jednostavno društvo s ograničenom odgovornošću za graditeljstvo, trgovinu i usluge</izvorni_sadrzaj>
    <derivirana_varijabla naziv="DomainObject.Predmet.ProtustrankaNazivFormated_1">T-TOMISLAV TRGOVINA jednostavno društvo s ograničenom odgovornošću za graditeljstvo, trgovinu i usluge</derivirana_varijabla>
  </DomainObject.Predmet.ProtustrankaNazivFormated>
  <DomainObject.Predmet.ProtustrankaNazivFormatedOIB>
    <izvorni_sadrzaj>T-TOMISLAV TRGOVINA jednostavno društvo s ograničenom odgovornošću za graditeljstvo, trgovinu i usluge, OIB 63945246312</izvorni_sadrzaj>
    <derivirana_varijabla naziv="DomainObject.Predmet.ProtustrankaNazivFormatedOIB_1">T-TOMISLAV TRGOVINA jednostavno društvo s ograničenom odgovornošću za graditeljstvo, trgovinu i usluge, OIB 63945246312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T-TOMISLAV TRGOVINA jednostavno društvo s ograničenom odgovornošću za graditeljstvo, trgovinu i usluge zastupanog po punomoćniku Neven Puljek</item>
    </izvorni_sadrzaj>
    <derivirana_varijabla naziv="DomainObject.Predmet.ProtuStrankaListFormated_1">
      <item>T-TOMISLAV TRGOVINA jednostavno društvo s ograničenom odgovornošću za graditeljstvo, trgovinu i usluge zastupanog po punomoćniku Neven Puljek</item>
    </derivirana_varijabla>
  </DomainObject.Predmet.ProtuStrankaListFormated>
  <DomainObject.Predmet.ProtuStrankaListFormatedOIB>
    <izvorni_sadrzaj>
      <item>T-TOMISLAV TRGOVINA jednostavno društvo s ograničenom odgovornošću za graditeljstvo, trgovinu i usluge, OIB 63945246312 zastupanog po punomoćniku Neven Puljek</item>
    </izvorni_sadrzaj>
    <derivirana_varijabla naziv="DomainObject.Predmet.ProtuStrankaListFormatedOIB_1">
      <item>T-TOMISLAV TRGOVINA jednostavno društvo s ograničenom odgovornošću za graditeljstvo, trgovinu i usluge, OIB 63945246312 zastupanog po punomoćniku Neven Puljek</item>
    </derivirana_varijabla>
  </DomainObject.Predmet.ProtuStrankaListFormatedOIB>
  <DomainObject.Predmet.ProtuStrankaListFormatedWithAdress>
    <izvorni_sadrzaj>
      <item>T-TOMISLAV TRGOVINA jednostavno društvo s ograničenom odgovornošću za graditeljstvo, trgovinu i usluge, Bobovje 123, 49000 Bobovje zastupanog po punomoćniku Neven Puljek</item>
    </izvorni_sadrzaj>
    <derivirana_varijabla naziv="DomainObject.Predmet.ProtuStrankaListFormatedWithAdress_1">
      <item>T-TOMISLAV TRGOVINA jednostavno društvo s ograničenom odgovornošću za graditeljstvo, trgovinu i usluge, Bobovje 123, 49000 Bobovje zastupanog po punomoćniku Neven Puljek</item>
    </derivirana_varijabla>
  </DomainObject.Predmet.ProtuStrankaListFormatedWithAdress>
  <DomainObject.Predmet.ProtuStrankaListFormatedWithAdressOIB>
    <izvorni_sadrzaj>
      <item>T-TOMISLAV TRGOVINA jednostavno društvo s ograničenom odgovornošću za graditeljstvo, trgovinu i usluge, OIB 63945246312, Bobovje 123, 49000 Bobovje zastupanog po punomoćniku Neven Puljek</item>
    </izvorni_sadrzaj>
    <derivirana_varijabla naziv="DomainObject.Predmet.ProtuStrankaListFormatedWithAdressOIB_1">
      <item>T-TOMISLAV TRGOVINA jednostavno društvo s ograničenom odgovornošću za graditeljstvo, trgovinu i usluge, OIB 63945246312, Bobovje 123, 49000 Bobovje zastupanog po punomoćniku Neven Puljek</item>
    </derivirana_varijabla>
  </DomainObject.Predmet.ProtuStrankaListFormatedWithAdressOIB>
  <DomainObject.Predmet.ProtuStrankaListNazivFormated>
    <izvorni_sadrzaj>
      <item>T-TOMISLAV TRGOVINA jednostavno društvo s ograničenom odgovornošću za graditeljstvo, trgovinu i usluge</item>
    </izvorni_sadrzaj>
    <derivirana_varijabla naziv="DomainObject.Predmet.ProtuStrankaListNazivFormated_1">
      <item>T-TOMISLAV TRGOVINA jednostavno društvo s ograničenom odgovornošću za graditeljstvo, trgovinu i usluge</item>
    </derivirana_varijabla>
  </DomainObject.Predmet.ProtuStrankaListNazivFormated>
  <DomainObject.Predmet.ProtuStrankaListNazivFormatedOIB>
    <izvorni_sadrzaj>
      <item>T-TOMISLAV TRGOVINA jednostavno društvo s ograničenom odgovornošću za graditeljstvo, trgovinu i usluge, OIB 63945246312</item>
    </izvorni_sadrzaj>
    <derivirana_varijabla naziv="DomainObject.Predmet.ProtuStrankaListNazivFormatedOIB_1">
      <item>T-TOMISLAV TRGOVINA jednostavno društvo s ograničenom odgovornošću za graditeljstvo, trgovinu i usluge, OIB 63945246312</item>
    </derivirana_varijabla>
  </DomainObject.Predmet.ProtuStrankaListNazivFormatedOIB>
  <DomainObject.Predmet.OstaliListFormated>
    <izvorni_sadrzaj>
      <item>Neven Puljek punomoćnik sudionika u postupku T-TOMISLAV TRGOVINA jednostavno društvo s ograničenom odgovornošću za graditeljstvo, trgovinu i usluge</item>
    </izvorni_sadrzaj>
    <derivirana_varijabla naziv="DomainObject.Predmet.OstaliListFormated_1">
      <item>Neven Puljek punomoćnik sudionika u postupku T-TOMISLAV TRGOVINA jednostavno društvo s ograničenom odgovornošću za graditeljstvo, trgovinu i usluge</item>
    </derivirana_varijabla>
  </DomainObject.Predmet.OstaliListFormated>
  <DomainObject.Predmet.OstaliListFormatedOIB>
    <izvorni_sadrzaj>
      <item>Neven Puljek, OIB 46510589631 punomoćnik sudionika u postupku T-TOMISLAV TRGOVINA jednostavno društvo s ograničenom odgovornošću za graditeljstvo, trgovinu i usluge</item>
    </izvorni_sadrzaj>
    <derivirana_varijabla naziv="DomainObject.Predmet.OstaliListFormatedOIB_1">
      <item>Neven Puljek, OIB 46510589631 punomoćnik sudionika u postupku T-TOMISLAV TRGOVINA jednostavno društvo s ograničenom odgovornošću za graditeljstvo, trgovinu i usluge</item>
    </derivirana_varijabla>
  </DomainObject.Predmet.OstaliListFormatedOIB>
  <DomainObject.Predmet.OstaliListFormatedWithAdress>
    <izvorni_sadrzaj>
      <item>Neven Puljek, Bobovje 123, 49000 Bobovje punomoćnik sudionika u postupku T-TOMISLAV TRGOVINA jednostavno društvo s ograničenom odgovornošću za graditeljstvo, trgovinu i usluge</item>
    </izvorni_sadrzaj>
    <derivirana_varijabla naziv="DomainObject.Predmet.OstaliListFormatedWithAdress_1">
      <item>Neven Puljek, Bobovje 123, 49000 Bobovje punomoćnik sudionika u postupku T-TOMISLAV TRGOVINA jednostavno društvo s ograničenom odgovornošću za graditeljstvo, trgovinu i usluge</item>
    </derivirana_varijabla>
  </DomainObject.Predmet.OstaliListFormatedWithAdress>
  <DomainObject.Predmet.OstaliListFormatedWithAdressOIB>
    <izvorni_sadrzaj>
      <item>Neven Puljek, OIB 46510589631, Bobovje 123, 49000 Bobovje punomoćnik sudionika u postupku T-TOMISLAV TRGOVINA jednostavno društvo s ograničenom odgovornošću za graditeljstvo, trgovinu i usluge</item>
    </izvorni_sadrzaj>
    <derivirana_varijabla naziv="DomainObject.Predmet.OstaliListFormatedWithAdressOIB_1">
      <item>Neven Puljek, OIB 46510589631, Bobovje 123, 49000 Bobovje punomoćnik sudionika u postupku T-TOMISLAV TRGOVINA jednostavno društvo s ograničenom odgovornošću za graditeljstvo, trgovinu i usluge</item>
    </derivirana_varijabla>
  </DomainObject.Predmet.OstaliListFormatedWithAdressOIB>
  <DomainObject.Predmet.OstaliListNazivFormated>
    <izvorni_sadrzaj>
      <item>Neven Puljek</item>
    </izvorni_sadrzaj>
    <derivirana_varijabla naziv="DomainObject.Predmet.OstaliListNazivFormated_1">
      <item>Neven Puljek</item>
    </derivirana_varijabla>
  </DomainObject.Predmet.OstaliListNazivFormated>
  <DomainObject.Predmet.OstaliListNazivFormatedOIB>
    <izvorni_sadrzaj>
      <item>Neven Puljek, OIB 46510589631</item>
    </izvorni_sadrzaj>
    <derivirana_varijabla naziv="DomainObject.Predmet.OstaliListNazivFormatedOIB_1">
      <item>Neven Puljek, OIB 46510589631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T-TOMISLAV TRGOVINA jednostavno društvo s ograničenom odgovornošću za graditeljstvo, trgovinu i usluge</izvorni_sadrzaj>
    <derivirana_varijabla naziv="DomainObject.Predmet.ProtustrankaIDrugi_1">T-TOMISLAV TRGOVINA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T-TOMISLAV TRGOVINA jednostavno društvo s ograničenom odgovornošću za graditeljstvo, trgovinu i usluge, OIB 63945246312, Bobovje 123, 49000 Bobovje</izvorni_sadrzaj>
    <derivirana_varijabla naziv="DomainObject.Predmet.ProtustrankaIDrugiAdressOIB_1">T-TOMISLAV TRGOVINA jednostavno društvo s ograničenom odgovornošću za graditeljstvo, trgovinu i usluge, OIB 63945246312, Bobovje 123, 49000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T-TOMISLAV TRGOVINA jednostavno društvo s ograničenom odgovornošću za graditeljstvo, trgovinu i usluge</item>
      <item>Neven Puljek</item>
    </izvorni_sadrzaj>
    <derivirana_varijabla naziv="DomainObject.Predmet.SudioniciListNaziv_1">
      <item>FINA Regionalni centar Zagreb</item>
      <item>T-TOMISLAV TRGOVINA jednostavno društvo s ograničenom odgovornošću za graditeljstvo, trgovinu i usluge</item>
      <item>Neven Puljek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T-TOMISLAV TRGOVINA jednostavno društvo s ograničenom odgovornošću za graditeljstvo, trgovinu i usluge, OIB 63945246312, Bobovje 123,49000 Bobovje</item>
      <item>Neven Puljek, OIB 46510589631, Bobovje 123,49000 Bobovje</item>
    </izvorni_sadrzaj>
    <derivirana_varijabla naziv="DomainObject.Predmet.SudioniciListAdressOIB_1">
      <item>FINA Regionalni centar Zagreb, OIB 85821130368, Trg svibanjskih žrtava 1995. br. 1,10000 Zagreb</item>
      <item>T-TOMISLAV TRGOVINA jednostavno društvo s ograničenom odgovornošću za graditeljstvo, trgovinu i usluge, OIB 63945246312, Bobovje 123,49000 Bobovje</item>
      <item>Neven Puljek, OIB 46510589631, Bobovje 123,49000 Bobovje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63945246312</item>
      <item>, OIB 46510589631</item>
    </izvorni_sadrzaj>
    <derivirana_varijabla naziv="DomainObject.Predmet.SudioniciListNazivOIB_1">
      <item>, OIB 85821130368</item>
      <item>, OIB 63945246312</item>
      <item>, OIB 46510589631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1194</properties:Words>
  <properties:Characters>6565</properties:Characters>
  <properties:Lines>140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2017-06-21T07:54:00Z</dcterms:created>
  <dc:creator>Korisnik</dc:creator>
  <cp:lastModifiedBy>Goranka Boljkovac</cp:lastModifiedBy>
  <cp:lastPrinted>2017-06-08T11:01:00Z</cp:lastPrinted>
  <dcterms:modified xmlns:xsi="http://www.w3.org/2001/XMLSchema-instance" xsi:type="dcterms:W3CDTF">2017-06-21T08:08:00Z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