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e7f4" w14:paraId="2f4e7f4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834</w:t>
      </w:r>
      <w:r w:rsidR="00814557" w:rsidRPr="006F1FF1">
        <w:t>/16-</w:t>
      </w:r>
      <w:r w:rsidR="0066610C">
        <w:t>75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 xml:space="preserve">, zastupanom po stečajnom upravitelju </w:t>
      </w:r>
      <w:r w:rsidR="00974410">
        <w:t>Draženu Vidmanu</w:t>
      </w:r>
      <w:r w:rsidRPr="006F1FF1">
        <w:t xml:space="preserve">, dana </w:t>
      </w:r>
      <w:r w:rsidR="0066610C">
        <w:t>8</w:t>
      </w:r>
      <w:r w:rsidR="00814557" w:rsidRPr="006F1FF1">
        <w:t xml:space="preserve">. </w:t>
      </w:r>
      <w:r w:rsidR="0066610C">
        <w:t>ožujka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74410">
        <w:t>776</w:t>
      </w:r>
      <w:r w:rsidR="00814557" w:rsidRPr="006F1FF1">
        <w:t>/</w:t>
      </w:r>
      <w:r w:rsidR="007364BB">
        <w:t>1</w:t>
      </w:r>
      <w:r w:rsidR="00A37140">
        <w:t>2</w:t>
      </w:r>
      <w:r w:rsidR="00814557" w:rsidRPr="006F1FF1">
        <w:t xml:space="preserve"> k.o. </w:t>
      </w:r>
      <w:r w:rsidR="00974410">
        <w:t>Tribunj</w:t>
      </w:r>
      <w:r w:rsidR="00814557" w:rsidRPr="006F1FF1">
        <w:t xml:space="preserve">, zk. ul. </w:t>
      </w:r>
      <w:r w:rsidR="007364BB">
        <w:t>3374</w:t>
      </w:r>
      <w:r w:rsidR="00814557" w:rsidRPr="006F1FF1">
        <w:t>,</w:t>
      </w:r>
      <w:r w:rsidR="00A37140">
        <w:t xml:space="preserve"> suvlasnički dio </w:t>
      </w:r>
      <w:r w:rsidR="00D367E9">
        <w:t>1309</w:t>
      </w:r>
      <w:r w:rsidR="00A37140">
        <w:t xml:space="preserve">/10000, etažno vlasništvo </w:t>
      </w:r>
      <w:r w:rsidR="00B01F97">
        <w:t>E-</w:t>
      </w:r>
      <w:r w:rsidR="00D367E9">
        <w:t>6</w:t>
      </w:r>
      <w:r w:rsidR="0066610C">
        <w:t>, etažna jedinica ST6, u nacrtu označena narančastom bojom,</w:t>
      </w:r>
      <w:r w:rsidR="00814557" w:rsidRPr="006F1FF1">
        <w:t xml:space="preserve"> površine </w:t>
      </w:r>
      <w:r w:rsidR="00B01F97">
        <w:t>4</w:t>
      </w:r>
      <w:r w:rsidR="00D367E9">
        <w:t>8</w:t>
      </w:r>
      <w:r w:rsidR="003233E8">
        <w:t>,</w:t>
      </w:r>
      <w:r w:rsidR="00D367E9">
        <w:t>49</w:t>
      </w:r>
      <w:r w:rsidR="00814557" w:rsidRPr="006F1FF1">
        <w:t xml:space="preserve"> m2, u naravi </w:t>
      </w:r>
      <w:r w:rsidR="003233E8">
        <w:t xml:space="preserve">stan u </w:t>
      </w:r>
      <w:r w:rsidR="00F325A0">
        <w:t>potkrovlju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D367E9" w:rsidR="0094184A" w:rsidRPr="006F1FF1">
      <w:pPr>
        <w:ind w:left="36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74410">
        <w:t>HYPO ALPE-ADRIA-BANK INTERNATIONAL AG</w:t>
      </w:r>
      <w:r w:rsidR="00814557" w:rsidRPr="006F1FF1">
        <w:t xml:space="preserve">, </w:t>
      </w:r>
      <w:r w:rsidR="00974410">
        <w:t>Klagenfurt, Austrija</w:t>
      </w:r>
      <w:r w:rsidR="00814557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974410">
        <w:t>834</w:t>
      </w:r>
      <w:r w:rsidR="006212E6" w:rsidRPr="006F1FF1">
        <w:t>/16</w:t>
      </w:r>
      <w:r w:rsidR="00852B0D" w:rsidRPr="006F1FF1">
        <w:t>-</w:t>
      </w:r>
      <w:r w:rsidR="00974410">
        <w:t>11</w:t>
      </w:r>
      <w:r w:rsidR="00433D1F" w:rsidRPr="006F1FF1">
        <w:t xml:space="preserve"> </w:t>
      </w:r>
      <w:r w:rsidRPr="006F1FF1">
        <w:t xml:space="preserve">od </w:t>
      </w:r>
      <w:r w:rsidR="00814557" w:rsidRPr="006F1FF1">
        <w:t>30</w:t>
      </w:r>
      <w:r w:rsidR="0094184A" w:rsidRPr="006F1FF1">
        <w:t xml:space="preserve">. </w:t>
      </w:r>
      <w:r w:rsidR="00974410">
        <w:t>kolovoza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7364BB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74410">
        <w:t>HYPO ALPE-ADRIA-BANK INTERNATIONAL AG</w:t>
      </w:r>
      <w:r w:rsidR="00974410" w:rsidRPr="006F1FF1">
        <w:t xml:space="preserve">, </w:t>
      </w:r>
      <w:r w:rsidR="00974410">
        <w:t>Klagenfurt, Austrija</w:t>
      </w:r>
      <w:r w:rsidR="00974410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66610C">
        <w:t>8</w:t>
      </w:r>
      <w:r w:rsidR="00814557" w:rsidRPr="006F1FF1">
        <w:t xml:space="preserve">. </w:t>
      </w:r>
      <w:r w:rsidR="0066610C">
        <w:t>ožujka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6F1FF1">
        <w:rPr>
          <w:b/>
        </w:rPr>
        <w:t>S</w:t>
      </w:r>
      <w:r w:rsidRPr="006F1FF1">
        <w:t>u</w:t>
      </w:r>
      <w:r w:rsidR="00852B0D" w:rsidRPr="006F1FF1">
        <w:t>tkinja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3F1AFB" w:rsidP="003F1AFB" w:rsidR="003F1AFB" w:rsidRPr="006F1FF1">
      <w:pPr>
        <w:jc w:val="both"/>
      </w:pPr>
      <w:r w:rsidRPr="006F1FF1">
        <w:t>POUKA O PRAVNOM LIJEKU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66610C" w:rsidP="0066610C" w:rsidR="0066610C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>
        <w:t>Dražen Vidman</w:t>
      </w:r>
      <w:r w:rsidRPr="006F1FF1">
        <w:t>,</w:t>
      </w:r>
    </w:p>
    <w:p w:rsidRDefault="0066610C" w:rsidP="0066610C" w:rsidR="0066610C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u </w:t>
      </w:r>
      <w:r>
        <w:t>Šibeniku</w:t>
      </w:r>
      <w:r w:rsidRPr="006F1FF1">
        <w:t xml:space="preserve">, zemljišnoknjižni odjel, </w:t>
      </w:r>
    </w:p>
    <w:p w:rsidRDefault="0066610C" w:rsidP="0066610C" w:rsidR="0066610C" w:rsidRPr="00D46EB2">
      <w:pPr>
        <w:pStyle w:val="Odlomakpopisa"/>
        <w:numPr>
          <w:ilvl w:val="0"/>
          <w:numId w:val="1"/>
        </w:numPr>
        <w:jc w:val="both"/>
      </w:pPr>
      <w:r w:rsidRPr="00D46EB2">
        <w:t>HYPO ALPE-ADRIA-BANK INTERNATIONAL AG, Klagenfurt, Austrija, Alpen-Adria-Platz 1</w:t>
      </w:r>
      <w:r>
        <w:t xml:space="preserve"> – preko e-oglasne</w:t>
      </w:r>
    </w:p>
    <w:p w:rsidRDefault="0066610C" w:rsidP="0066610C" w:rsidR="0066610C" w:rsidRPr="003607D5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>RH, Ministarstvo financija, Porezna uprava, Poduručni ured Zadar po ŽDO Zadar-preko e-oglasne</w:t>
      </w:r>
    </w:p>
    <w:p w:rsidRDefault="0066610C" w:rsidP="0066610C" w:rsidR="0066610C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66610C" w:rsidP="0066610C" w:rsidR="0066610C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B505C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>
      <w:t>834</w:t>
    </w:r>
    <w:r w:rsidR="00814557">
      <w:t>/</w:t>
    </w:r>
    <w:r>
      <w:t>20</w:t>
    </w:r>
    <w:r w:rsidR="00814557">
      <w:t>16-</w:t>
    </w:r>
    <w:r w:rsidR="0066610C">
      <w:t>75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2D8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43217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5094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10C"/>
    <w:rsid w:val="00666D9F"/>
    <w:rsid w:val="006F1FF1"/>
    <w:rsid w:val="00701301"/>
    <w:rsid w:val="007106C3"/>
    <w:rsid w:val="00710980"/>
    <w:rsid w:val="00721E83"/>
    <w:rsid w:val="00722625"/>
    <w:rsid w:val="007364BB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37140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01F97"/>
    <w:rsid w:val="00B25F7A"/>
    <w:rsid w:val="00B505C0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059C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67E9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4269"/>
    <w:rsid w:val="00EF31BC"/>
    <w:rsid w:val="00F246EF"/>
    <w:rsid w:val="00F325A0"/>
    <w:rsid w:val="00F3509D"/>
    <w:rsid w:val="00F428F7"/>
    <w:rsid w:val="00F61AAB"/>
    <w:rsid w:val="00F62ECF"/>
    <w:rsid w:val="00F66841"/>
    <w:rsid w:val="00F671B8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0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0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776/12 e6</izvorni_sadrzaj>
    <derivirana_varijabla naziv="DomainObject.Primjedba_1">776/12 e6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F6705D-766F-487E-9DAD-93E9C6E36D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2314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2018-01-30T09:17:00Z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2018-03-09T09:18:00Z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St-834-16 776-12 E-6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