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ac5d" w14:paraId="10eac5d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BB69B4">
        <w:t>14. siječnja 2019</w:t>
      </w:r>
      <w:r w:rsidR="00D16695">
        <w:t>.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>OIB: 56429917706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454D7F">
        <w:t>08</w:t>
      </w:r>
      <w:r w:rsidR="00C05EE6">
        <w:t>,00</w:t>
      </w:r>
      <w:r w:rsidR="00A92CC6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FB0EA6">
        <w:t>Konstatira se da je</w:t>
      </w:r>
      <w:r w:rsidR="00727DC6">
        <w:t xml:space="preserve"> na</w:t>
      </w:r>
      <w:r w:rsidR="00496968">
        <w:t xml:space="preserve"> </w:t>
      </w:r>
      <w:r>
        <w:t xml:space="preserve">današnju javnu dražbu </w:t>
      </w:r>
      <w:r w:rsidR="00FB0EA6">
        <w:t xml:space="preserve">pristupila </w:t>
      </w:r>
      <w:r w:rsidR="00A24B54">
        <w:t>stečajna upraviteljica</w:t>
      </w:r>
      <w:r w:rsidR="00A24B54" w:rsidRPr="00A24B54">
        <w:t xml:space="preserve"> </w:t>
      </w:r>
      <w:r w:rsidR="00727DC6">
        <w:t>Katarina Conar-Brod</w:t>
      </w:r>
      <w:r w:rsidR="006E7E7E">
        <w:t>.</w:t>
      </w:r>
    </w:p>
    <w:p w:rsidRDefault="00B12F5D" w:rsidP="0089128E" w:rsidR="00B12F5D">
      <w:pPr>
        <w:jc w:val="both"/>
      </w:pPr>
    </w:p>
    <w:p w:rsidRDefault="00B12F5D" w:rsidP="00B12F5D" w:rsidR="00241F3A">
      <w:pPr>
        <w:jc w:val="both"/>
      </w:pPr>
      <w:r>
        <w:tab/>
        <w:t xml:space="preserve">Stečajna upraviteljica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D058EE">
        <w:t xml:space="preserve">650.000,00 </w:t>
      </w:r>
      <w:r w:rsidR="004921AC">
        <w:t>kn</w:t>
      </w:r>
      <w:r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</w:t>
      </w:r>
      <w:r w:rsidRPr="00332DA1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 xml:space="preserve">, </w:t>
      </w:r>
      <w:r w:rsidRPr="00567122">
        <w:rPr>
          <w:rFonts w:eastAsia="Calibri"/>
          <w:lang w:eastAsia="en-US"/>
        </w:rPr>
        <w:lastRenderedPageBreak/>
        <w:t>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Početna cijena za obje nekretnine koje su predmet prodaje kao cjelina iznosi</w:t>
      </w:r>
      <w:r w:rsidR="006E7E7E">
        <w:rPr>
          <w:rFonts w:eastAsia="Calibri"/>
          <w:lang w:eastAsia="en-US"/>
        </w:rPr>
        <w:t xml:space="preserve"> </w:t>
      </w:r>
      <w:r w:rsidR="00D058EE">
        <w:rPr>
          <w:rFonts w:eastAsia="Calibri"/>
          <w:lang w:eastAsia="en-US"/>
        </w:rPr>
        <w:t>650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F014A2">
        <w:rPr>
          <w:rFonts w:eastAsia="Calibri"/>
          <w:lang w:eastAsia="en-US"/>
        </w:rPr>
        <w:t xml:space="preserve">14. veljače </w:t>
      </w:r>
      <w:r w:rsidR="006E7E7E">
        <w:rPr>
          <w:rFonts w:eastAsia="Calibri"/>
          <w:lang w:eastAsia="en-US"/>
        </w:rPr>
        <w:t>2019</w:t>
      </w:r>
      <w:r w:rsidR="00A24B54">
        <w:rPr>
          <w:rFonts w:eastAsia="Calibri"/>
          <w:lang w:eastAsia="en-US"/>
        </w:rPr>
        <w:t>. u</w:t>
      </w:r>
      <w:r w:rsidR="00496968">
        <w:rPr>
          <w:rFonts w:eastAsia="Calibri"/>
          <w:lang w:eastAsia="en-US"/>
        </w:rPr>
        <w:t xml:space="preserve"> 08,00</w:t>
      </w:r>
      <w:r w:rsidR="00A24B54">
        <w:rPr>
          <w:rFonts w:eastAsia="Calibri"/>
          <w:lang w:eastAsia="en-US"/>
        </w:rPr>
        <w:t xml:space="preserve"> </w:t>
      </w:r>
      <w:r w:rsidRPr="00567122">
        <w:rPr>
          <w:rFonts w:eastAsia="Calibri"/>
          <w:lang w:eastAsia="en-US"/>
        </w:rPr>
        <w:t>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Nekretnina se prodaje po načelu „viđeno-kupljeno“, te se time isključuju svi prigovori glede nedostataka kupljene nekretnine. Obavijesti vezane uz prodaju predmetne </w:t>
      </w:r>
      <w:r w:rsidRPr="00567122">
        <w:rPr>
          <w:rFonts w:eastAsia="Calibri"/>
          <w:lang w:eastAsia="en-US"/>
        </w:rPr>
        <w:lastRenderedPageBreak/>
        <w:t>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D058EE">
        <w:rPr>
          <w:lang w:val="hr-HR"/>
        </w:rPr>
        <w:t>08,40</w:t>
      </w:r>
      <w:r w:rsidR="00C9509C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6C5" w:rsidR="00C256C5">
      <w:r>
        <w:separator/>
      </w:r>
    </w:p>
  </w:endnote>
  <w:endnote w:id="0" w:type="continuationSeparator">
    <w:p w:rsidRDefault="00C256C5" w:rsidR="00C25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6C5" w:rsidR="00C256C5">
      <w:r>
        <w:separator/>
      </w:r>
    </w:p>
  </w:footnote>
  <w:footnote w:id="0" w:type="continuationSeparator">
    <w:p w:rsidRDefault="00C256C5" w:rsidR="00C25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F16B6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C04ACA">
      <w:t>187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C04ACA">
      <w:t>187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3A4E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34DE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65724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7694"/>
    <w:rsid w:val="0046594A"/>
    <w:rsid w:val="0047355D"/>
    <w:rsid w:val="004735AA"/>
    <w:rsid w:val="00481734"/>
    <w:rsid w:val="0048343E"/>
    <w:rsid w:val="00485185"/>
    <w:rsid w:val="004921AC"/>
    <w:rsid w:val="004953BF"/>
    <w:rsid w:val="00496968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F0002"/>
    <w:rsid w:val="005005F9"/>
    <w:rsid w:val="00501470"/>
    <w:rsid w:val="00501FF3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5F16B6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3863"/>
    <w:rsid w:val="00696E17"/>
    <w:rsid w:val="006C2A1F"/>
    <w:rsid w:val="006E098E"/>
    <w:rsid w:val="006E5ED4"/>
    <w:rsid w:val="006E7E7E"/>
    <w:rsid w:val="0070083D"/>
    <w:rsid w:val="0070215E"/>
    <w:rsid w:val="00715354"/>
    <w:rsid w:val="007159E3"/>
    <w:rsid w:val="00727DC6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1932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2B24"/>
    <w:rsid w:val="008C6B78"/>
    <w:rsid w:val="008E4F9C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5BD2"/>
    <w:rsid w:val="009768BF"/>
    <w:rsid w:val="00976E91"/>
    <w:rsid w:val="00994CF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2CC6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094E"/>
    <w:rsid w:val="00B01313"/>
    <w:rsid w:val="00B020B6"/>
    <w:rsid w:val="00B076A1"/>
    <w:rsid w:val="00B12335"/>
    <w:rsid w:val="00B12F5D"/>
    <w:rsid w:val="00B22661"/>
    <w:rsid w:val="00B36109"/>
    <w:rsid w:val="00B41C8D"/>
    <w:rsid w:val="00B47697"/>
    <w:rsid w:val="00B53FF6"/>
    <w:rsid w:val="00B557E3"/>
    <w:rsid w:val="00B61DE3"/>
    <w:rsid w:val="00B6671A"/>
    <w:rsid w:val="00B71F1A"/>
    <w:rsid w:val="00B765D5"/>
    <w:rsid w:val="00B84B16"/>
    <w:rsid w:val="00B86ADD"/>
    <w:rsid w:val="00B90F2A"/>
    <w:rsid w:val="00B93447"/>
    <w:rsid w:val="00B94263"/>
    <w:rsid w:val="00BA12BE"/>
    <w:rsid w:val="00BA3709"/>
    <w:rsid w:val="00BB0001"/>
    <w:rsid w:val="00BB53B7"/>
    <w:rsid w:val="00BB69B4"/>
    <w:rsid w:val="00BC6357"/>
    <w:rsid w:val="00BC6D4E"/>
    <w:rsid w:val="00BE24FA"/>
    <w:rsid w:val="00BE67EB"/>
    <w:rsid w:val="00BF2B63"/>
    <w:rsid w:val="00C01772"/>
    <w:rsid w:val="00C025BD"/>
    <w:rsid w:val="00C04ACA"/>
    <w:rsid w:val="00C05EE6"/>
    <w:rsid w:val="00C15039"/>
    <w:rsid w:val="00C170A9"/>
    <w:rsid w:val="00C2482D"/>
    <w:rsid w:val="00C256C5"/>
    <w:rsid w:val="00C27988"/>
    <w:rsid w:val="00C42309"/>
    <w:rsid w:val="00C43CC2"/>
    <w:rsid w:val="00C71546"/>
    <w:rsid w:val="00C82CC5"/>
    <w:rsid w:val="00C86D5C"/>
    <w:rsid w:val="00C9509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CF67E7"/>
    <w:rsid w:val="00D058EE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138B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32B75"/>
    <w:rsid w:val="00E43576"/>
    <w:rsid w:val="00E43B4C"/>
    <w:rsid w:val="00E509B4"/>
    <w:rsid w:val="00E516D3"/>
    <w:rsid w:val="00E54E25"/>
    <w:rsid w:val="00E55679"/>
    <w:rsid w:val="00E662C4"/>
    <w:rsid w:val="00E75E19"/>
    <w:rsid w:val="00E775B0"/>
    <w:rsid w:val="00E80065"/>
    <w:rsid w:val="00E85D4B"/>
    <w:rsid w:val="00E9292F"/>
    <w:rsid w:val="00E92D38"/>
    <w:rsid w:val="00E93B10"/>
    <w:rsid w:val="00E974BC"/>
    <w:rsid w:val="00EA75D9"/>
    <w:rsid w:val="00EB0C04"/>
    <w:rsid w:val="00EB3552"/>
    <w:rsid w:val="00EE06B0"/>
    <w:rsid w:val="00EE4987"/>
    <w:rsid w:val="00EF3874"/>
    <w:rsid w:val="00EF7342"/>
    <w:rsid w:val="00F014A2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B0EA6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5F1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6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6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6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6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5F1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6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6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6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6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14. siječnja 2019.</izvorni_sadrzaj>
    <derivirana_varijabla naziv="DomainObject.StvarniPocetakDatum_1">14. siječnja 2019.</derivirana_varijabla>
  </DomainObject.StvarniPocetakDatum>
  <DomainObject.StvarniZavrsetakDatum>
    <izvorni_sadrzaj>14. siječnja 2019.</izvorni_sadrzaj>
    <derivirana_varijabla naziv="DomainObject.StvarniZavrsetakDatum_1">14. siječnja 2019.</derivirana_varijabla>
  </DomainObject.StvarniZavrsetakDatum>
  <DomainObject.PlaniraniZavrsetakDatum>
    <izvorni_sadrzaj>14. siječnja 2019.</izvorni_sadrzaj>
    <derivirana_varijabla naziv="DomainObject.PlaniraniZavrsetakDatum_1">14. siječnja 2019.</derivirana_varijabla>
  </DomainObject.PlaniraniZavrsetakDatum>
  <DomainObject.PlaniraniPocetakDatum>
    <izvorni_sadrzaj>14. siječnja 2019.</izvorni_sadrzaj>
    <derivirana_varijabla naziv="DomainObject.PlaniraniPocetakDatum_1">14. siječnja 2019.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siječnja 2019.</izvorni_sadrzaj>
    <derivirana_varijabla naziv="DomainObject.Zapisnik.DatumKreiranja_1">14.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St-58/2010-187</izvorni_sadrzaj>
    <derivirana_varijabla naziv="DomainObject.Zapisnik.Oznaka_1">St-58/2010-187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St-58/2010-187</izvorni_sadrzaj>
    <derivirana_varijabla naziv="DomainObject.PoslovniBrojDokumenta_1">St-58/2010-187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siječnja 2019.</izvorni_sadrzaj>
    <derivirana_varijabla naziv="DomainObject.Predmet.DatumZadnjeOdrzaneSudskeRadnje_1">14.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D20926-366E-4776-A4C0-68CF52BA4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4461</properties:Characters>
  <properties:Lines>119</properties:Lines>
  <properties:Paragraphs>36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2019-01-14T07:40:00Z</cp:lastPrinted>
  <dcterms:modified xmlns:xsi="http://www.w3.org/2001/XMLSchema-instance" xsi:type="dcterms:W3CDTF">2019-01-14T11:01:00Z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St-58/2010-187 / Zapisnik - Ročište za dražbu (ST-58-10-ZAPISNIK JAVNA DRAŽBA 14.01.2019..docx)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