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9ffa" w14:paraId="f5b9ffa" w:rsidRDefault="00AE0005" w:rsidR="00DB0C89" w:rsidRPr="003B431D">
      <w:pPr>
        <w:ind w:firstLine="708"/>
        <w15:collapsed w:val="false"/>
        <w:rPr>
          <w:b/>
        </w:rPr>
      </w:pPr>
      <w:bookmarkStart w:name="_GoBack" w:id="0"/>
      <w:bookmarkEnd w:id="0"/>
      <w:r w:rsidRPr="003B431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3B431D">
      <w:pPr>
        <w:rPr>
          <w:b/>
        </w:rPr>
      </w:pPr>
      <w:r w:rsidRPr="003B431D">
        <w:rPr>
          <w:b/>
        </w:rPr>
        <w:t>REPUBLIKA HRVATSKA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TRGOVAČKI SUD U SPLITU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STALNA SLUŽBA U DUBROVNIKU</w:t>
      </w:r>
    </w:p>
    <w:p w:rsidRDefault="00DB0C89" w:rsidP="003B431D" w:rsidR="003B431D" w:rsidRPr="003B431D">
      <w:pPr>
        <w:rPr>
          <w:b/>
        </w:rPr>
      </w:pPr>
      <w:r w:rsidRPr="003B431D">
        <w:rPr>
          <w:b/>
        </w:rPr>
        <w:t>Dubrovnik, Dr. A. Starčevića 23</w:t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6D42EC" w:rsidRPr="003B431D">
        <w:rPr>
          <w:b/>
        </w:rPr>
        <w:t xml:space="preserve"> </w:t>
      </w:r>
      <w:r w:rsidR="003B431D">
        <w:rPr>
          <w:b/>
        </w:rPr>
        <w:t xml:space="preserve">    </w:t>
      </w:r>
      <w:r w:rsidR="003B431D" w:rsidRPr="003B431D">
        <w:rPr>
          <w:b/>
        </w:rPr>
        <w:t>Posl.br. 7. St. 14/11</w:t>
      </w:r>
    </w:p>
    <w:p w:rsidRDefault="00DB0C89" w:rsidR="00DB0C89" w:rsidRPr="003B431D">
      <w:pPr>
        <w:rPr>
          <w:b/>
        </w:rPr>
      </w:pPr>
    </w:p>
    <w:p w:rsidRDefault="006D42EC" w:rsidR="006D42EC" w:rsidRPr="003B431D">
      <w:pPr>
        <w:rPr>
          <w:b/>
        </w:rPr>
      </w:pPr>
    </w:p>
    <w:p w:rsidRDefault="007F0788" w:rsidR="007F0788">
      <w:pPr>
        <w:rPr>
          <w:b/>
        </w:rPr>
      </w:pPr>
    </w:p>
    <w:p w:rsidRDefault="00502CEF" w:rsidR="00502CEF" w:rsidRPr="003B431D">
      <w:pPr>
        <w:rPr>
          <w:b/>
        </w:rPr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R E P U B L I K A    H R V A T S K A</w:t>
      </w: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 U Č A K</w:t>
      </w:r>
    </w:p>
    <w:p w:rsidRDefault="006D42EC" w:rsidP="006D42EC" w:rsidR="006D42EC" w:rsidRPr="003B431D">
      <w:pPr>
        <w:ind w:firstLine="708"/>
        <w:jc w:val="both"/>
        <w:rPr>
          <w:b/>
          <w:bCs/>
        </w:rPr>
      </w:pPr>
    </w:p>
    <w:p w:rsidRDefault="004B4C5C" w:rsidP="006D42EC" w:rsidR="00502CEF">
      <w:pPr>
        <w:ind w:firstLine="708"/>
        <w:jc w:val="both"/>
      </w:pPr>
      <w:r w:rsidRPr="003B431D">
        <w:t>Trgovački sud u Splitu, Stalna služba u Dubrovniku, po sucu toga suda Diani Butigan Granić, kao stečajnom sucu u s</w:t>
      </w:r>
      <w:r w:rsidR="007F0788" w:rsidRPr="003B431D">
        <w:t>tečajnom postupku nad dužnikom PETROKOV DUBROVNIK d.o.o. u stečaju, Cavtat, Put od Cavtata 10, OIB: 93592703013</w:t>
      </w:r>
      <w:r w:rsidRPr="003B431D">
        <w:t xml:space="preserve">, zastupano po stečajnom upravitelju </w:t>
      </w:r>
      <w:r w:rsidR="003B431D" w:rsidRPr="003B431D">
        <w:t>Draganu Josipu Kneževiću, Palmotićeva 11, Dubrovnik,</w:t>
      </w:r>
      <w:r w:rsidR="007F0788" w:rsidRPr="003B431D">
        <w:t xml:space="preserve"> dana</w:t>
      </w:r>
      <w:r w:rsidR="00502CEF">
        <w:t xml:space="preserve"> 13. </w:t>
      </w:r>
      <w:r w:rsidR="00374C03">
        <w:t>lipnja 2017</w:t>
      </w:r>
      <w:r w:rsidR="00502CEF">
        <w:t>.g.</w:t>
      </w:r>
    </w:p>
    <w:p w:rsidRDefault="006D42EC" w:rsidP="00502CEF" w:rsidR="006D42EC" w:rsidRPr="003B431D">
      <w:pPr>
        <w:jc w:val="both"/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u č i o    j e</w:t>
      </w:r>
    </w:p>
    <w:p w:rsidRDefault="004B4C5C" w:rsidP="006D42EC" w:rsidR="004B4C5C" w:rsidRPr="003B431D">
      <w:pPr>
        <w:ind w:firstLine="708"/>
        <w:jc w:val="both"/>
      </w:pPr>
    </w:p>
    <w:p w:rsidRDefault="006D42EC" w:rsidP="00951CD8" w:rsidR="00286D55">
      <w:pPr>
        <w:jc w:val="both"/>
        <w:rPr>
          <w:sz w:val="22"/>
          <w:szCs w:val="22"/>
        </w:rPr>
      </w:pPr>
      <w:r w:rsidRPr="00F72859">
        <w:rPr>
          <w:b/>
        </w:rPr>
        <w:t xml:space="preserve">I </w:t>
      </w:r>
      <w:r w:rsidRPr="003B431D">
        <w:tab/>
      </w:r>
      <w:r w:rsidR="002C4D9A">
        <w:t xml:space="preserve">Nekretnina oznake </w:t>
      </w:r>
      <w:proofErr w:type="spellStart"/>
      <w:r w:rsidR="00F72859" w:rsidRPr="00F72859">
        <w:rPr>
          <w:sz w:val="22"/>
          <w:szCs w:val="22"/>
        </w:rPr>
        <w:t>kat.čes</w:t>
      </w:r>
      <w:proofErr w:type="spellEnd"/>
      <w:r w:rsidR="00F72859" w:rsidRPr="00F72859">
        <w:rPr>
          <w:sz w:val="22"/>
          <w:szCs w:val="22"/>
        </w:rPr>
        <w:t xml:space="preserve">. 399 i 403  </w:t>
      </w:r>
      <w:proofErr w:type="spellStart"/>
      <w:r w:rsidR="00F72859" w:rsidRPr="00F72859">
        <w:rPr>
          <w:sz w:val="22"/>
          <w:szCs w:val="22"/>
        </w:rPr>
        <w:t>zk.ul</w:t>
      </w:r>
      <w:proofErr w:type="spellEnd"/>
      <w:r w:rsidR="00F72859" w:rsidRPr="00F72859">
        <w:rPr>
          <w:sz w:val="22"/>
          <w:szCs w:val="22"/>
        </w:rPr>
        <w:t>. 2349 k.o. Ludbreg</w:t>
      </w:r>
      <w:r w:rsidR="003F53D1">
        <w:t xml:space="preserve">, </w:t>
      </w:r>
      <w:r w:rsidR="007F0788" w:rsidRPr="00F72859">
        <w:rPr>
          <w:bCs/>
        </w:rPr>
        <w:t>pr</w:t>
      </w:r>
      <w:r w:rsidR="008777AA" w:rsidRPr="00F72859">
        <w:rPr>
          <w:bCs/>
        </w:rPr>
        <w:t>edaju se kupc</w:t>
      </w:r>
      <w:r w:rsidR="004328CC" w:rsidRPr="00F72859">
        <w:rPr>
          <w:bCs/>
        </w:rPr>
        <w:t xml:space="preserve">u </w:t>
      </w:r>
      <w:proofErr w:type="spellStart"/>
      <w:r w:rsidR="000D3992">
        <w:rPr>
          <w:sz w:val="22"/>
          <w:szCs w:val="22"/>
        </w:rPr>
        <w:t>Šilec</w:t>
      </w:r>
      <w:proofErr w:type="spellEnd"/>
      <w:r w:rsidR="000D3992">
        <w:rPr>
          <w:sz w:val="22"/>
          <w:szCs w:val="22"/>
        </w:rPr>
        <w:t xml:space="preserve"> d.o.o. Ludbreg</w:t>
      </w:r>
      <w:r w:rsidR="000D3992" w:rsidRPr="00A65D29">
        <w:rPr>
          <w:sz w:val="22"/>
          <w:szCs w:val="22"/>
        </w:rPr>
        <w:t xml:space="preserve">, </w:t>
      </w:r>
      <w:proofErr w:type="spellStart"/>
      <w:r w:rsidR="000D3992" w:rsidRPr="00A65D29">
        <w:rPr>
          <w:sz w:val="22"/>
          <w:szCs w:val="22"/>
        </w:rPr>
        <w:t>S</w:t>
      </w:r>
      <w:r w:rsidR="000D3992">
        <w:rPr>
          <w:sz w:val="22"/>
          <w:szCs w:val="22"/>
        </w:rPr>
        <w:t>elnik</w:t>
      </w:r>
      <w:proofErr w:type="spellEnd"/>
      <w:r w:rsidR="000D3992" w:rsidRPr="00A65D29">
        <w:rPr>
          <w:sz w:val="22"/>
          <w:szCs w:val="22"/>
        </w:rPr>
        <w:t xml:space="preserve">, </w:t>
      </w:r>
      <w:r w:rsidR="000D3992">
        <w:rPr>
          <w:sz w:val="22"/>
          <w:szCs w:val="22"/>
        </w:rPr>
        <w:t>OIB: 85120767047.</w:t>
      </w:r>
    </w:p>
    <w:p w:rsidRDefault="000D3992" w:rsidP="00951CD8" w:rsidR="000D3992" w:rsidRPr="003B431D">
      <w:pPr>
        <w:jc w:val="both"/>
        <w:rPr>
          <w:bCs/>
        </w:rPr>
      </w:pPr>
    </w:p>
    <w:p w:rsidRDefault="006D42EC" w:rsidP="00CE5CE1" w:rsidR="00B87DAE" w:rsidRPr="003B431D">
      <w:pPr>
        <w:jc w:val="both"/>
      </w:pPr>
      <w:r w:rsidRPr="003B431D">
        <w:rPr>
          <w:b/>
          <w:bCs/>
        </w:rPr>
        <w:t>II</w:t>
      </w:r>
      <w:r w:rsidRPr="003B431D">
        <w:rPr>
          <w:bCs/>
        </w:rPr>
        <w:t xml:space="preserve"> </w:t>
      </w:r>
      <w:r w:rsidRPr="003B431D">
        <w:rPr>
          <w:bCs/>
        </w:rPr>
        <w:tab/>
      </w:r>
      <w:r w:rsidR="008777AA" w:rsidRPr="003B431D">
        <w:rPr>
          <w:bCs/>
        </w:rPr>
        <w:t>Određuje se u</w:t>
      </w:r>
      <w:r w:rsidR="00286D55" w:rsidRPr="003B431D">
        <w:rPr>
          <w:bCs/>
        </w:rPr>
        <w:t>pis prava vlasništva nekretnina iz točke I</w:t>
      </w:r>
      <w:r w:rsidR="003F04EC" w:rsidRPr="003B431D">
        <w:rPr>
          <w:bCs/>
        </w:rPr>
        <w:t>.</w:t>
      </w:r>
      <w:r w:rsidR="00286D55" w:rsidRPr="003B431D">
        <w:rPr>
          <w:bCs/>
        </w:rPr>
        <w:t xml:space="preserve"> </w:t>
      </w:r>
      <w:r w:rsidR="008777AA" w:rsidRPr="003B431D">
        <w:rPr>
          <w:bCs/>
        </w:rPr>
        <w:t xml:space="preserve">izreke ovog </w:t>
      </w:r>
      <w:r w:rsidR="00D00937" w:rsidRPr="003B431D">
        <w:rPr>
          <w:bCs/>
        </w:rPr>
        <w:t xml:space="preserve">rješenja </w:t>
      </w:r>
      <w:r w:rsidR="008777AA" w:rsidRPr="003B431D">
        <w:rPr>
          <w:bCs/>
        </w:rPr>
        <w:t>u zemljišnim knjigama u korist kup</w:t>
      </w:r>
      <w:r w:rsidR="003F04EC" w:rsidRPr="003B431D">
        <w:rPr>
          <w:bCs/>
        </w:rPr>
        <w:t>a</w:t>
      </w:r>
      <w:r w:rsidR="008777AA" w:rsidRPr="003B431D">
        <w:rPr>
          <w:bCs/>
        </w:rPr>
        <w:t xml:space="preserve">ca </w:t>
      </w:r>
      <w:r w:rsidR="00897C2B" w:rsidRPr="003B431D">
        <w:rPr>
          <w:bCs/>
        </w:rPr>
        <w:t xml:space="preserve">predaju se kupcu </w:t>
      </w:r>
      <w:proofErr w:type="spellStart"/>
      <w:r w:rsidR="000D3992">
        <w:rPr>
          <w:sz w:val="22"/>
          <w:szCs w:val="22"/>
        </w:rPr>
        <w:t>Šilec</w:t>
      </w:r>
      <w:proofErr w:type="spellEnd"/>
      <w:r w:rsidR="000D3992">
        <w:rPr>
          <w:sz w:val="22"/>
          <w:szCs w:val="22"/>
        </w:rPr>
        <w:t xml:space="preserve"> d.o.o. Ludbreg</w:t>
      </w:r>
      <w:r w:rsidR="000D3992" w:rsidRPr="00A65D29">
        <w:rPr>
          <w:sz w:val="22"/>
          <w:szCs w:val="22"/>
        </w:rPr>
        <w:t xml:space="preserve">, </w:t>
      </w:r>
      <w:proofErr w:type="spellStart"/>
      <w:r w:rsidR="000D3992" w:rsidRPr="00A65D29">
        <w:rPr>
          <w:sz w:val="22"/>
          <w:szCs w:val="22"/>
        </w:rPr>
        <w:t>S</w:t>
      </w:r>
      <w:r w:rsidR="000D3992">
        <w:rPr>
          <w:sz w:val="22"/>
          <w:szCs w:val="22"/>
        </w:rPr>
        <w:t>elnik</w:t>
      </w:r>
      <w:proofErr w:type="spellEnd"/>
      <w:r w:rsidR="000D3992" w:rsidRPr="00A65D29">
        <w:rPr>
          <w:sz w:val="22"/>
          <w:szCs w:val="22"/>
        </w:rPr>
        <w:t xml:space="preserve">, </w:t>
      </w:r>
      <w:r w:rsidR="000D3992">
        <w:rPr>
          <w:sz w:val="22"/>
          <w:szCs w:val="22"/>
        </w:rPr>
        <w:t xml:space="preserve">OIB: 85120767047 </w:t>
      </w:r>
      <w:r w:rsidR="008777AA" w:rsidRPr="003B431D">
        <w:rPr>
          <w:bCs/>
        </w:rPr>
        <w:t xml:space="preserve">uz istodobni </w:t>
      </w:r>
      <w:proofErr w:type="spellStart"/>
      <w:r w:rsidR="008777AA" w:rsidRPr="003B431D">
        <w:rPr>
          <w:bCs/>
        </w:rPr>
        <w:t>izbris</w:t>
      </w:r>
      <w:proofErr w:type="spellEnd"/>
      <w:r w:rsidR="006226F6" w:rsidRPr="003B431D">
        <w:rPr>
          <w:bCs/>
        </w:rPr>
        <w:t xml:space="preserve"> </w:t>
      </w:r>
      <w:r w:rsidR="00CE5CE1" w:rsidRPr="003B431D">
        <w:rPr>
          <w:bCs/>
        </w:rPr>
        <w:t>tereta pod poslovnim brojem Z-</w:t>
      </w:r>
      <w:r w:rsidR="005038E9">
        <w:rPr>
          <w:bCs/>
        </w:rPr>
        <w:t>48</w:t>
      </w:r>
      <w:r w:rsidR="003F53D1">
        <w:rPr>
          <w:bCs/>
        </w:rPr>
        <w:t>/07</w:t>
      </w:r>
      <w:r w:rsidR="0063730F" w:rsidRPr="003B431D">
        <w:rPr>
          <w:bCs/>
        </w:rPr>
        <w:t>, Z-</w:t>
      </w:r>
      <w:r w:rsidR="005038E9">
        <w:rPr>
          <w:bCs/>
        </w:rPr>
        <w:t>5415</w:t>
      </w:r>
      <w:r w:rsidR="0063730F" w:rsidRPr="003B431D">
        <w:rPr>
          <w:bCs/>
        </w:rPr>
        <w:t>/</w:t>
      </w:r>
      <w:r w:rsidR="003F53D1">
        <w:rPr>
          <w:bCs/>
        </w:rPr>
        <w:t>2015</w:t>
      </w:r>
      <w:r w:rsidR="00CE5CE1" w:rsidRPr="003B431D">
        <w:rPr>
          <w:bCs/>
        </w:rPr>
        <w:t>, te zabilježbi pod poslovnim brojem Z-</w:t>
      </w:r>
      <w:r w:rsidR="005038E9">
        <w:rPr>
          <w:bCs/>
        </w:rPr>
        <w:t xml:space="preserve">2456/10, Z-833/12, Z-1406/13, Z-1880/13, Z-268/14, Z-530/14, Z-913/14, Z-1313/14, Z-2370/14, </w:t>
      </w:r>
      <w:r w:rsidR="00AF77C9">
        <w:rPr>
          <w:bCs/>
        </w:rPr>
        <w:t>Z-8153/2015, Z-9463/2015 i Z-6039/2017</w:t>
      </w:r>
      <w:r w:rsidR="003F53D1">
        <w:rPr>
          <w:bCs/>
        </w:rPr>
        <w:t>.</w:t>
      </w:r>
    </w:p>
    <w:p w:rsidRDefault="00E75E88" w:rsidP="004B4C5C" w:rsidR="00E75E88" w:rsidRPr="003B431D">
      <w:pPr>
        <w:ind w:left="708"/>
        <w:jc w:val="both"/>
        <w:rPr>
          <w:b/>
        </w:rPr>
      </w:pPr>
    </w:p>
    <w:p w:rsidRDefault="00D369E5" w:rsidP="00D369E5" w:rsidR="00D369E5" w:rsidRPr="003B431D">
      <w:pPr>
        <w:jc w:val="center"/>
        <w:rPr>
          <w:b/>
          <w:bCs/>
        </w:rPr>
      </w:pPr>
      <w:r w:rsidRPr="003B431D">
        <w:rPr>
          <w:b/>
          <w:bCs/>
        </w:rPr>
        <w:t>Obrazloženje</w:t>
      </w:r>
    </w:p>
    <w:p w:rsidRDefault="000D1D2B" w:rsidP="00D369E5" w:rsidR="000D1D2B" w:rsidRPr="003B431D">
      <w:pPr>
        <w:jc w:val="center"/>
        <w:rPr>
          <w:b/>
          <w:bCs/>
        </w:rPr>
      </w:pPr>
    </w:p>
    <w:p w:rsidRDefault="006226F6" w:rsidP="005513FC" w:rsidR="006D42EC" w:rsidRPr="003B431D">
      <w:pPr>
        <w:ind w:firstLine="708"/>
        <w:jc w:val="both"/>
        <w:rPr>
          <w:bCs/>
        </w:rPr>
      </w:pPr>
      <w:r w:rsidRPr="003B431D">
        <w:rPr>
          <w:bCs/>
        </w:rPr>
        <w:t>R</w:t>
      </w:r>
      <w:r w:rsidR="001C7AFA" w:rsidRPr="003B431D">
        <w:rPr>
          <w:bCs/>
        </w:rPr>
        <w:t xml:space="preserve">ješenjem ovog suda </w:t>
      </w:r>
      <w:proofErr w:type="spellStart"/>
      <w:r w:rsidR="001C7AFA" w:rsidRPr="003B431D">
        <w:rPr>
          <w:bCs/>
        </w:rPr>
        <w:t>posl</w:t>
      </w:r>
      <w:proofErr w:type="spellEnd"/>
      <w:r w:rsidR="001C7AFA" w:rsidRPr="003B431D">
        <w:rPr>
          <w:bCs/>
        </w:rPr>
        <w:t>. br. 7</w:t>
      </w:r>
      <w:r w:rsidRPr="003B431D">
        <w:rPr>
          <w:bCs/>
        </w:rPr>
        <w:t xml:space="preserve"> St. </w:t>
      </w:r>
      <w:r w:rsidR="0063730F" w:rsidRPr="003B431D">
        <w:rPr>
          <w:bCs/>
        </w:rPr>
        <w:t>14</w:t>
      </w:r>
      <w:r w:rsidRPr="003B431D">
        <w:rPr>
          <w:bCs/>
        </w:rPr>
        <w:t>/</w:t>
      </w:r>
      <w:r w:rsidR="0063730F" w:rsidRPr="003B431D">
        <w:rPr>
          <w:bCs/>
        </w:rPr>
        <w:t>2011</w:t>
      </w:r>
      <w:r w:rsidRPr="003B431D">
        <w:rPr>
          <w:bCs/>
        </w:rPr>
        <w:t xml:space="preserve"> od </w:t>
      </w:r>
      <w:r w:rsidR="00AF77C9">
        <w:rPr>
          <w:bCs/>
        </w:rPr>
        <w:t>1</w:t>
      </w:r>
      <w:r w:rsidR="0063730F" w:rsidRPr="003B431D">
        <w:rPr>
          <w:bCs/>
        </w:rPr>
        <w:t>3</w:t>
      </w:r>
      <w:r w:rsidR="0047404C" w:rsidRPr="003B431D">
        <w:rPr>
          <w:bCs/>
        </w:rPr>
        <w:t xml:space="preserve">. </w:t>
      </w:r>
      <w:r w:rsidR="00E75E88" w:rsidRPr="003B431D">
        <w:rPr>
          <w:bCs/>
        </w:rPr>
        <w:t>listopada</w:t>
      </w:r>
      <w:r w:rsidR="0063730F" w:rsidRPr="003B431D">
        <w:rPr>
          <w:bCs/>
        </w:rPr>
        <w:t xml:space="preserve"> 2014</w:t>
      </w:r>
      <w:r w:rsidRPr="003B431D">
        <w:rPr>
          <w:bCs/>
        </w:rPr>
        <w:t>. godine predmetne nekretnine su dosuđene kupc</w:t>
      </w:r>
      <w:r w:rsidR="001C7AFA" w:rsidRPr="003B431D">
        <w:rPr>
          <w:bCs/>
        </w:rPr>
        <w:t>u</w:t>
      </w:r>
      <w:r w:rsidR="0037662D" w:rsidRPr="003B431D">
        <w:rPr>
          <w:bCs/>
        </w:rPr>
        <w:t xml:space="preserve"> </w:t>
      </w:r>
      <w:proofErr w:type="spellStart"/>
      <w:r w:rsidR="00AF77C9">
        <w:rPr>
          <w:sz w:val="22"/>
          <w:szCs w:val="22"/>
        </w:rPr>
        <w:t>Šilec</w:t>
      </w:r>
      <w:proofErr w:type="spellEnd"/>
      <w:r w:rsidR="00AF77C9">
        <w:rPr>
          <w:sz w:val="22"/>
          <w:szCs w:val="22"/>
        </w:rPr>
        <w:t xml:space="preserve"> d.o.o. Ludbreg</w:t>
      </w:r>
      <w:r w:rsidR="00AF77C9" w:rsidRPr="00A65D29">
        <w:rPr>
          <w:sz w:val="22"/>
          <w:szCs w:val="22"/>
        </w:rPr>
        <w:t xml:space="preserve">, </w:t>
      </w:r>
      <w:proofErr w:type="spellStart"/>
      <w:r w:rsidR="00AF77C9" w:rsidRPr="00A65D29">
        <w:rPr>
          <w:sz w:val="22"/>
          <w:szCs w:val="22"/>
        </w:rPr>
        <w:t>S</w:t>
      </w:r>
      <w:r w:rsidR="00AF77C9">
        <w:rPr>
          <w:sz w:val="22"/>
          <w:szCs w:val="22"/>
        </w:rPr>
        <w:t>elnik</w:t>
      </w:r>
      <w:proofErr w:type="spellEnd"/>
      <w:r w:rsidR="00AF77C9" w:rsidRPr="00A65D29">
        <w:rPr>
          <w:sz w:val="22"/>
          <w:szCs w:val="22"/>
        </w:rPr>
        <w:t xml:space="preserve">, </w:t>
      </w:r>
      <w:r w:rsidR="00AF77C9">
        <w:rPr>
          <w:sz w:val="22"/>
          <w:szCs w:val="22"/>
        </w:rPr>
        <w:t>OIB: 85120767047</w:t>
      </w:r>
      <w:r w:rsidR="00EA29FD">
        <w:rPr>
          <w:sz w:val="22"/>
          <w:szCs w:val="22"/>
        </w:rPr>
        <w:t xml:space="preserve"> </w:t>
      </w:r>
      <w:r w:rsidR="0037662D" w:rsidRPr="003B431D">
        <w:rPr>
          <w:bCs/>
        </w:rPr>
        <w:t>kao na</w:t>
      </w:r>
      <w:r w:rsidR="001C7AFA" w:rsidRPr="003B431D">
        <w:rPr>
          <w:bCs/>
        </w:rPr>
        <w:t>jbolje</w:t>
      </w:r>
      <w:r w:rsidRPr="003B431D">
        <w:rPr>
          <w:bCs/>
        </w:rPr>
        <w:t>m ponuđač</w:t>
      </w:r>
      <w:r w:rsidR="001C7AFA" w:rsidRPr="003B431D">
        <w:rPr>
          <w:bCs/>
        </w:rPr>
        <w:t>u</w:t>
      </w:r>
      <w:r w:rsidRPr="003B431D">
        <w:rPr>
          <w:bCs/>
        </w:rPr>
        <w:t xml:space="preserve"> na </w:t>
      </w:r>
      <w:r w:rsidR="00D369E5" w:rsidRPr="003B431D">
        <w:rPr>
          <w:bCs/>
        </w:rPr>
        <w:t>usmenoj javnoj dr</w:t>
      </w:r>
      <w:r w:rsidR="00A01C16" w:rsidRPr="003B431D">
        <w:rPr>
          <w:bCs/>
        </w:rPr>
        <w:t>a</w:t>
      </w:r>
      <w:r w:rsidR="00D369E5" w:rsidRPr="003B431D">
        <w:rPr>
          <w:bCs/>
        </w:rPr>
        <w:t>žbi</w:t>
      </w:r>
      <w:r w:rsidRPr="003B431D">
        <w:rPr>
          <w:bCs/>
        </w:rPr>
        <w:t>. Rješenje je postalo pravomoćno dana</w:t>
      </w:r>
      <w:r w:rsidR="0063730F" w:rsidRPr="003B431D">
        <w:rPr>
          <w:bCs/>
        </w:rPr>
        <w:t xml:space="preserve"> </w:t>
      </w:r>
      <w:r w:rsidR="00EA29FD">
        <w:rPr>
          <w:bCs/>
        </w:rPr>
        <w:t>25</w:t>
      </w:r>
      <w:r w:rsidR="0063730F" w:rsidRPr="003B431D">
        <w:rPr>
          <w:bCs/>
        </w:rPr>
        <w:t>.</w:t>
      </w:r>
      <w:r w:rsidR="00EA29FD">
        <w:rPr>
          <w:bCs/>
        </w:rPr>
        <w:t xml:space="preserve"> listopada 2016</w:t>
      </w:r>
      <w:r w:rsidR="0068123B" w:rsidRPr="003B431D">
        <w:rPr>
          <w:bCs/>
        </w:rPr>
        <w:t xml:space="preserve">.g. </w:t>
      </w:r>
    </w:p>
    <w:p w:rsidRDefault="000D1D2B" w:rsidP="006226F6" w:rsidR="000D1D2B" w:rsidRPr="003B431D">
      <w:pPr>
        <w:ind w:firstLine="708"/>
        <w:jc w:val="both"/>
        <w:rPr>
          <w:bCs/>
        </w:rPr>
      </w:pPr>
    </w:p>
    <w:p w:rsidRDefault="003A4DCC" w:rsidP="006226F6" w:rsidR="008E0EDD" w:rsidRPr="003B431D">
      <w:pPr>
        <w:ind w:firstLine="708"/>
        <w:jc w:val="both"/>
        <w:rPr>
          <w:bCs/>
        </w:rPr>
      </w:pPr>
      <w:r w:rsidRPr="003B431D">
        <w:rPr>
          <w:bCs/>
        </w:rPr>
        <w:t>Ku</w:t>
      </w:r>
      <w:r w:rsidR="00EA29FD">
        <w:rPr>
          <w:bCs/>
        </w:rPr>
        <w:t>p</w:t>
      </w:r>
      <w:r w:rsidR="00AF77C9">
        <w:rPr>
          <w:bCs/>
        </w:rPr>
        <w:t>ac</w:t>
      </w:r>
      <w:r w:rsidR="000D1D2B" w:rsidRPr="003B431D">
        <w:rPr>
          <w:bCs/>
        </w:rPr>
        <w:t xml:space="preserve"> </w:t>
      </w:r>
      <w:r w:rsidR="00AF77C9">
        <w:rPr>
          <w:bCs/>
        </w:rPr>
        <w:t>je</w:t>
      </w:r>
      <w:r w:rsidR="000D1D2B" w:rsidRPr="003B431D">
        <w:rPr>
          <w:bCs/>
        </w:rPr>
        <w:t xml:space="preserve"> </w:t>
      </w:r>
      <w:proofErr w:type="spellStart"/>
      <w:r w:rsidR="000D1D2B" w:rsidRPr="003B431D">
        <w:rPr>
          <w:bCs/>
        </w:rPr>
        <w:t>kupovninu</w:t>
      </w:r>
      <w:proofErr w:type="spellEnd"/>
      <w:r w:rsidR="000D1D2B" w:rsidRPr="003B431D">
        <w:rPr>
          <w:bCs/>
        </w:rPr>
        <w:t xml:space="preserve"> </w:t>
      </w:r>
      <w:r w:rsidR="00AF77C9">
        <w:rPr>
          <w:bCs/>
        </w:rPr>
        <w:t>za predmetnu nekretninu</w:t>
      </w:r>
      <w:r w:rsidR="000D1D2B" w:rsidRPr="003B431D">
        <w:rPr>
          <w:bCs/>
        </w:rPr>
        <w:t xml:space="preserve"> pla</w:t>
      </w:r>
      <w:r w:rsidR="00EA29FD">
        <w:rPr>
          <w:bCs/>
        </w:rPr>
        <w:t>ti</w:t>
      </w:r>
      <w:r w:rsidR="00AF77C9">
        <w:rPr>
          <w:bCs/>
        </w:rPr>
        <w:t>o</w:t>
      </w:r>
      <w:r w:rsidR="00821107" w:rsidRPr="003B431D">
        <w:rPr>
          <w:bCs/>
        </w:rPr>
        <w:t xml:space="preserve"> u </w:t>
      </w:r>
      <w:r w:rsidR="00107372" w:rsidRPr="003B431D">
        <w:rPr>
          <w:bCs/>
        </w:rPr>
        <w:t xml:space="preserve">cijelosti dana </w:t>
      </w:r>
      <w:r w:rsidR="00AF77C9">
        <w:rPr>
          <w:bCs/>
        </w:rPr>
        <w:t>25</w:t>
      </w:r>
      <w:r w:rsidR="00821107" w:rsidRPr="003B431D">
        <w:rPr>
          <w:bCs/>
        </w:rPr>
        <w:t xml:space="preserve">. </w:t>
      </w:r>
      <w:r w:rsidR="00752B82">
        <w:rPr>
          <w:bCs/>
        </w:rPr>
        <w:t>listopada</w:t>
      </w:r>
      <w:r w:rsidR="000D1D2B" w:rsidRPr="003B431D">
        <w:rPr>
          <w:bCs/>
        </w:rPr>
        <w:t xml:space="preserve"> 20</w:t>
      </w:r>
      <w:r w:rsidR="00AF77C9">
        <w:rPr>
          <w:bCs/>
        </w:rPr>
        <w:t>16</w:t>
      </w:r>
      <w:r w:rsidR="000D1D2B" w:rsidRPr="003B431D">
        <w:rPr>
          <w:bCs/>
        </w:rPr>
        <w:t xml:space="preserve">. godine.  </w:t>
      </w:r>
      <w:r w:rsidR="006226F6" w:rsidRPr="003B431D">
        <w:rPr>
          <w:bCs/>
        </w:rPr>
        <w:t xml:space="preserve"> </w:t>
      </w:r>
    </w:p>
    <w:p w:rsidRDefault="00C8011F" w:rsidP="006226F6" w:rsidR="00C8011F" w:rsidRPr="003B431D">
      <w:pPr>
        <w:ind w:firstLine="708"/>
        <w:jc w:val="both"/>
        <w:rPr>
          <w:bCs/>
        </w:rPr>
      </w:pPr>
    </w:p>
    <w:p w:rsidRDefault="0076244F" w:rsidP="006226F6" w:rsidR="00C8011F" w:rsidRPr="003B431D">
      <w:pPr>
        <w:ind w:firstLine="708"/>
        <w:jc w:val="both"/>
        <w:rPr>
          <w:bCs/>
        </w:rPr>
      </w:pPr>
      <w:r w:rsidRPr="003B431D">
        <w:rPr>
          <w:bCs/>
        </w:rPr>
        <w:t>Stoga je sud temeljem čl. 119</w:t>
      </w:r>
      <w:r w:rsidR="00C8011F" w:rsidRPr="003B431D">
        <w:rPr>
          <w:bCs/>
        </w:rPr>
        <w:t xml:space="preserve">. st. </w:t>
      </w:r>
      <w:r w:rsidRPr="003B431D">
        <w:rPr>
          <w:bCs/>
        </w:rPr>
        <w:t>1</w:t>
      </w:r>
      <w:r w:rsidR="00C8011F" w:rsidRPr="003B431D">
        <w:rPr>
          <w:bCs/>
        </w:rPr>
        <w:t xml:space="preserve">. </w:t>
      </w:r>
      <w:r w:rsidRPr="003B431D">
        <w:rPr>
          <w:bCs/>
        </w:rPr>
        <w:t>Ovršnog zakon</w:t>
      </w:r>
      <w:r w:rsidR="00D00937" w:rsidRPr="003B431D">
        <w:rPr>
          <w:bCs/>
        </w:rPr>
        <w:t>a</w:t>
      </w:r>
      <w:r w:rsidRPr="003B431D">
        <w:rPr>
          <w:bCs/>
        </w:rPr>
        <w:t xml:space="preserve"> riješio kao u pravorijeku.</w:t>
      </w:r>
      <w:r w:rsidR="00C8011F" w:rsidRPr="003B431D">
        <w:rPr>
          <w:bCs/>
        </w:rPr>
        <w:t xml:space="preserve"> </w:t>
      </w:r>
    </w:p>
    <w:p w:rsidRDefault="007F0788" w:rsidP="006226F6" w:rsidR="007F0788" w:rsidRPr="003B431D">
      <w:pPr>
        <w:ind w:firstLine="708"/>
        <w:jc w:val="both"/>
        <w:rPr>
          <w:bCs/>
        </w:rPr>
      </w:pPr>
    </w:p>
    <w:p w:rsidRDefault="00951CD8" w:rsidP="00951CD8" w:rsidR="00D00937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Pr="003B431D">
        <w:rPr>
          <w:b/>
          <w:bCs/>
        </w:rPr>
        <w:t>U Dubrovniku, dana</w:t>
      </w:r>
      <w:r w:rsidR="00224D1E" w:rsidRPr="003B431D">
        <w:rPr>
          <w:b/>
          <w:bCs/>
        </w:rPr>
        <w:t xml:space="preserve"> </w:t>
      </w:r>
      <w:r w:rsidR="00374C03">
        <w:rPr>
          <w:b/>
          <w:bCs/>
        </w:rPr>
        <w:t>13. lipnja</w:t>
      </w:r>
      <w:r w:rsidR="00502CEF">
        <w:rPr>
          <w:b/>
          <w:bCs/>
        </w:rPr>
        <w:t xml:space="preserve">  2017</w:t>
      </w:r>
      <w:r w:rsidR="003B431D" w:rsidRPr="003B431D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3B431D" w:rsidP="00951CD8" w:rsidR="003B431D" w:rsidRPr="003B431D">
      <w:pPr>
        <w:jc w:val="both"/>
        <w:rPr>
          <w:b/>
          <w:bCs/>
        </w:rPr>
      </w:pPr>
    </w:p>
    <w:p w:rsidRDefault="00FE2F27" w:rsidP="00951CD8" w:rsidR="00951CD8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="00951CD8" w:rsidRPr="003B431D">
        <w:rPr>
          <w:b/>
          <w:bCs/>
        </w:rPr>
        <w:t>Stečajni sudac:</w:t>
      </w:r>
    </w:p>
    <w:p w:rsidRDefault="00951CD8" w:rsidP="00951CD8" w:rsidR="00951CD8" w:rsidRPr="003B431D">
      <w:pPr>
        <w:jc w:val="both"/>
        <w:rPr>
          <w:b/>
          <w:bCs/>
        </w:rPr>
      </w:pPr>
    </w:p>
    <w:p w:rsidRDefault="00D00937" w:rsidP="00951CD8" w:rsidR="003D543F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951CD8" w:rsidRPr="003B431D">
        <w:rPr>
          <w:b/>
          <w:bCs/>
        </w:rPr>
        <w:tab/>
        <w:t xml:space="preserve">           </w:t>
      </w:r>
      <w:r w:rsidR="00F56ABE" w:rsidRPr="003B431D">
        <w:rPr>
          <w:b/>
          <w:bCs/>
        </w:rPr>
        <w:t xml:space="preserve">         </w:t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CD0747" w:rsidRPr="003B431D">
        <w:rPr>
          <w:b/>
          <w:bCs/>
        </w:rPr>
        <w:t>Diana Butigan Granić</w:t>
      </w:r>
    </w:p>
    <w:p w:rsidRDefault="00AF77C9" w:rsidP="00951CD8" w:rsidR="00AF77C9">
      <w:pPr>
        <w:jc w:val="both"/>
        <w:rPr>
          <w:b/>
          <w:bCs/>
        </w:rPr>
      </w:pPr>
    </w:p>
    <w:p w:rsidRDefault="00AF77C9" w:rsidP="00951CD8" w:rsidR="00AF77C9">
      <w:pPr>
        <w:jc w:val="both"/>
        <w:rPr>
          <w:b/>
          <w:bCs/>
        </w:rPr>
      </w:pPr>
    </w:p>
    <w:p w:rsidRDefault="00D369E5" w:rsidP="00951CD8" w:rsidR="00D369E5" w:rsidRPr="003B431D">
      <w:pPr>
        <w:jc w:val="both"/>
        <w:rPr>
          <w:b/>
          <w:bCs/>
        </w:rPr>
      </w:pPr>
      <w:r w:rsidRPr="003B431D">
        <w:rPr>
          <w:b/>
          <w:bCs/>
        </w:rPr>
        <w:lastRenderedPageBreak/>
        <w:t>POUKA O PRAVNOM LIJEKU:</w:t>
      </w:r>
    </w:p>
    <w:p w:rsidRDefault="009902C7" w:rsidP="00951CD8" w:rsidR="00D369E5" w:rsidRPr="003B431D">
      <w:pPr>
        <w:jc w:val="both"/>
        <w:rPr>
          <w:b/>
          <w:bCs/>
        </w:rPr>
      </w:pPr>
      <w:r w:rsidRPr="003B431D">
        <w:rPr>
          <w:bCs/>
        </w:rPr>
        <w:t xml:space="preserve">Protiv ovog </w:t>
      </w:r>
      <w:r w:rsidR="00AF77C9">
        <w:rPr>
          <w:bCs/>
        </w:rPr>
        <w:t>zaključka ni</w:t>
      </w:r>
      <w:r w:rsidR="00D369E5" w:rsidRPr="003B431D">
        <w:rPr>
          <w:bCs/>
        </w:rPr>
        <w:t xml:space="preserve">je </w:t>
      </w:r>
      <w:r w:rsidR="00AF77C9">
        <w:rPr>
          <w:bCs/>
        </w:rPr>
        <w:t xml:space="preserve">dopušteno </w:t>
      </w:r>
      <w:r w:rsidR="00D369E5" w:rsidRPr="003B431D">
        <w:rPr>
          <w:bCs/>
        </w:rPr>
        <w:t>izjaviti žalbu</w:t>
      </w:r>
      <w:r w:rsidR="00AF77C9">
        <w:rPr>
          <w:bCs/>
        </w:rPr>
        <w:t>.</w:t>
      </w:r>
      <w:r w:rsidR="00AF77C9" w:rsidRPr="003B431D">
        <w:rPr>
          <w:b/>
          <w:bCs/>
        </w:rPr>
        <w:t xml:space="preserve"> </w:t>
      </w:r>
    </w:p>
    <w:p w:rsidRDefault="00787AEA" w:rsidP="00951CD8" w:rsidR="00787AEA" w:rsidRPr="003B431D">
      <w:pPr>
        <w:jc w:val="both"/>
        <w:rPr>
          <w:b/>
          <w:bCs/>
        </w:rPr>
      </w:pPr>
    </w:p>
    <w:p w:rsidRDefault="00D27F5A" w:rsidP="00951CD8" w:rsidR="00D27F5A" w:rsidRPr="003B431D">
      <w:pPr>
        <w:jc w:val="both"/>
        <w:rPr>
          <w:b/>
          <w:bCs/>
        </w:rPr>
      </w:pPr>
      <w:r w:rsidRPr="003B431D">
        <w:rPr>
          <w:b/>
          <w:bCs/>
        </w:rPr>
        <w:t>DN-a: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C53BA" w:rsidRPr="003B431D">
        <w:rPr>
          <w:bCs/>
        </w:rPr>
        <w:t xml:space="preserve"> stečajnom upravitelju</w:t>
      </w:r>
      <w:r w:rsidR="00E75E88" w:rsidRPr="003B431D">
        <w:rPr>
          <w:bCs/>
        </w:rPr>
        <w:t xml:space="preserve"> – e-oglasna</w:t>
      </w:r>
    </w:p>
    <w:p w:rsidRDefault="00D369E5" w:rsidP="00D369E5" w:rsidR="00AF77C9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proofErr w:type="spellStart"/>
      <w:r w:rsidR="00964748" w:rsidRPr="003B431D">
        <w:rPr>
          <w:bCs/>
        </w:rPr>
        <w:t>r</w:t>
      </w:r>
      <w:r w:rsidRPr="003B431D">
        <w:rPr>
          <w:bCs/>
        </w:rPr>
        <w:t>azlučn</w:t>
      </w:r>
      <w:r w:rsidR="00922F5E" w:rsidRPr="003B431D">
        <w:rPr>
          <w:bCs/>
        </w:rPr>
        <w:t>o</w:t>
      </w:r>
      <w:r w:rsidRPr="003B431D">
        <w:rPr>
          <w:bCs/>
        </w:rPr>
        <w:t>m</w:t>
      </w:r>
      <w:proofErr w:type="spellEnd"/>
      <w:r w:rsidRPr="003B431D">
        <w:rPr>
          <w:bCs/>
        </w:rPr>
        <w:t xml:space="preserve"> vjerovni</w:t>
      </w:r>
      <w:r w:rsidR="00922F5E" w:rsidRPr="003B431D">
        <w:rPr>
          <w:bCs/>
        </w:rPr>
        <w:t>ku</w:t>
      </w:r>
      <w:r w:rsidR="001A0A09" w:rsidRPr="003B431D">
        <w:rPr>
          <w:bCs/>
        </w:rPr>
        <w:t xml:space="preserve"> –</w:t>
      </w:r>
      <w:r w:rsidR="00AF77C9">
        <w:rPr>
          <w:bCs/>
        </w:rPr>
        <w:t xml:space="preserve"> grad Ludbreg</w:t>
      </w:r>
      <w:r w:rsidR="00EA29FD">
        <w:rPr>
          <w:bCs/>
        </w:rPr>
        <w:t xml:space="preserve"> – e-oglasna</w:t>
      </w:r>
    </w:p>
    <w:p w:rsidRDefault="00D369E5" w:rsidP="00D369E5" w:rsidR="00D369E5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FE2F27" w:rsidRPr="003B431D">
        <w:rPr>
          <w:bCs/>
        </w:rPr>
        <w:t>Općinski sud u</w:t>
      </w:r>
      <w:r w:rsidR="001A0A09" w:rsidRPr="003B431D">
        <w:rPr>
          <w:bCs/>
        </w:rPr>
        <w:t xml:space="preserve"> </w:t>
      </w:r>
      <w:r w:rsidR="00AF77C9">
        <w:rPr>
          <w:bCs/>
        </w:rPr>
        <w:t>Varaždinu</w:t>
      </w:r>
      <w:r w:rsidR="00D00937" w:rsidRPr="003B431D">
        <w:rPr>
          <w:bCs/>
        </w:rPr>
        <w:t xml:space="preserve"> - ZK odjel</w:t>
      </w:r>
      <w:r w:rsidR="00752B82">
        <w:rPr>
          <w:bCs/>
        </w:rPr>
        <w:t xml:space="preserve"> </w:t>
      </w:r>
      <w:r w:rsidR="00AF77C9">
        <w:rPr>
          <w:bCs/>
        </w:rPr>
        <w:t xml:space="preserve">Ludbreg </w:t>
      </w:r>
    </w:p>
    <w:p w:rsidRDefault="007C53BA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E75E88" w:rsidRPr="003B431D">
        <w:rPr>
          <w:bCs/>
        </w:rPr>
        <w:t>e-</w:t>
      </w:r>
      <w:r w:rsidRPr="003B431D">
        <w:rPr>
          <w:bCs/>
        </w:rPr>
        <w:t>oglasna ploča suda</w:t>
      </w: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sectPr w:rsidSect="00502CEF" w:rsidR="00D369E5" w:rsidRPr="003B431D">
      <w:headerReference w:type="even" r:id="rId12"/>
      <w:headerReference w:type="default" r:id="rId13"/>
      <w:pgSz w:h="16838" w:w="11906"/>
      <w:pgMar w:gutter="0" w:footer="709" w:header="709" w:left="1418" w:bottom="1276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1FCF"/>
    <w:rsid w:val="00065747"/>
    <w:rsid w:val="00094C09"/>
    <w:rsid w:val="000C25D4"/>
    <w:rsid w:val="000D1D2B"/>
    <w:rsid w:val="000D3992"/>
    <w:rsid w:val="000E03A3"/>
    <w:rsid w:val="000E070C"/>
    <w:rsid w:val="000F730F"/>
    <w:rsid w:val="00107372"/>
    <w:rsid w:val="00111BA7"/>
    <w:rsid w:val="00153777"/>
    <w:rsid w:val="00165EEF"/>
    <w:rsid w:val="00170437"/>
    <w:rsid w:val="0018615A"/>
    <w:rsid w:val="001A0A09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C4D9A"/>
    <w:rsid w:val="002E0AD8"/>
    <w:rsid w:val="002F17B8"/>
    <w:rsid w:val="003029DC"/>
    <w:rsid w:val="00333E29"/>
    <w:rsid w:val="00374C03"/>
    <w:rsid w:val="0037662D"/>
    <w:rsid w:val="00377151"/>
    <w:rsid w:val="003961B6"/>
    <w:rsid w:val="003A4DCC"/>
    <w:rsid w:val="003A5D9A"/>
    <w:rsid w:val="003A63D7"/>
    <w:rsid w:val="003B431D"/>
    <w:rsid w:val="003D543F"/>
    <w:rsid w:val="003E15AE"/>
    <w:rsid w:val="003F04EC"/>
    <w:rsid w:val="003F53D1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02CEF"/>
    <w:rsid w:val="005038E9"/>
    <w:rsid w:val="005150AC"/>
    <w:rsid w:val="005372BE"/>
    <w:rsid w:val="005513FC"/>
    <w:rsid w:val="00586167"/>
    <w:rsid w:val="005A2BBC"/>
    <w:rsid w:val="005A6678"/>
    <w:rsid w:val="005B2635"/>
    <w:rsid w:val="005B7830"/>
    <w:rsid w:val="005D4B57"/>
    <w:rsid w:val="005D787A"/>
    <w:rsid w:val="005F1B00"/>
    <w:rsid w:val="006226F6"/>
    <w:rsid w:val="0063730F"/>
    <w:rsid w:val="00640E15"/>
    <w:rsid w:val="006426D2"/>
    <w:rsid w:val="0068123B"/>
    <w:rsid w:val="006A7122"/>
    <w:rsid w:val="006D42EC"/>
    <w:rsid w:val="006D46E0"/>
    <w:rsid w:val="006E5752"/>
    <w:rsid w:val="006F71F8"/>
    <w:rsid w:val="00747C53"/>
    <w:rsid w:val="00752B82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77C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80D3D"/>
    <w:rsid w:val="00C97A9A"/>
    <w:rsid w:val="00CB6226"/>
    <w:rsid w:val="00CC566B"/>
    <w:rsid w:val="00CD0747"/>
    <w:rsid w:val="00CE5CE1"/>
    <w:rsid w:val="00CF39A8"/>
    <w:rsid w:val="00D00937"/>
    <w:rsid w:val="00D05140"/>
    <w:rsid w:val="00D14E55"/>
    <w:rsid w:val="00D27F5A"/>
    <w:rsid w:val="00D354DE"/>
    <w:rsid w:val="00D369E5"/>
    <w:rsid w:val="00D478DF"/>
    <w:rsid w:val="00D55250"/>
    <w:rsid w:val="00D6793F"/>
    <w:rsid w:val="00D74282"/>
    <w:rsid w:val="00D75F51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29FD"/>
    <w:rsid w:val="00EA3851"/>
    <w:rsid w:val="00ED1F93"/>
    <w:rsid w:val="00EE5554"/>
    <w:rsid w:val="00F22171"/>
    <w:rsid w:val="00F56ABE"/>
    <w:rsid w:val="00F72859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6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6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6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6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6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6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6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6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PETROKOV-DUBROVNIK d.o.o. za graditeljstvo, zanatske usluge, zastupanje i trgovinu - "u stečaju"</izvorni_sadrzaj>
    <derivirana_varijabla naziv="DomainObject.Predmet.ProtustrankaFormated_1">  PETROKOV-DUBROVNIK d.o.o. za graditeljstvo, zanatske usluge, zastupanje i trgovinu - "u stečaju"</derivirana_varijabla>
  </DomainObject.Predmet.ProtustrankaFormated>
  <DomainObject.Predmet.ProtustrankaFormatedOIB>
    <izvorni_sadrzaj>  PETROKOV-DUBROVNIK d.o.o. za graditeljstvo, zanatske usluge, zastupanje i trgovinu - "u stečaju", OIB 93592703013</izvorni_sadrzaj>
    <derivirana_varijabla naziv="DomainObject.Predmet.ProtustrankaFormatedOIB_1">  PETROKOV-DUBROVNIK d.o.o. za graditeljstvo, zanatske usluge, zastupanje i trgovinu - "u stečaju", OIB 93592703013</derivirana_varijabla>
  </DomainObject.Predmet.ProtustrankaFormatedOIB>
  <DomainObject.Predmet.ProtustrankaFormatedWithAdress>
    <izvorni_sadrzaj> PETROKOV-DUBROVNIK d.o.o. za graditeljstvo, zanatske usluge, zastupanje i trgovinu - "u stečaju", Put od Cavtata 10, 20210 Cavtat</izvorni_sadrzaj>
    <derivirana_varijabla naziv="DomainObject.Predmet.ProtustrankaFormatedWithAdress_1"> PETROKOV-DUBROVNIK d.o.o. za graditeljstvo, zanatske usluge, zastupanje i trgovinu - "u stečaju", Put od Cavtata 10, 20210 Cavtat</derivirana_varijabla>
  </DomainObject.Predmet.ProtustrankaFormatedWithAdress>
  <DomainObject.Predmet.ProtustrankaFormatedWithAdressOIB>
    <izvorni_sadrzaj> PETROKOV-DUBROVNIK d.o.o. za graditeljstvo, zanatske usluge, zastupanje i trgovinu - "u stečaju", OIB 93592703013, Put od Cavtata 10, 20210 Cavtat</izvorni_sadrzaj>
    <derivirana_varijabla naziv="DomainObject.Predmet.ProtustrankaFormatedWithAdressOIB_1"> PETROKOV-DUBROVNIK d.o.o. za graditeljstvo, zanatske usluge, zastupanje i trgovinu - "u stečaju", OIB 93592703013, Put od Cavtata 10, 20210 Cavtat</derivirana_varijabla>
  </DomainObject.Predmet.ProtustrankaFormatedWithAdressOIB>
  <DomainObject.Predmet.ProtustrankaWithAdress>
    <izvorni_sadrzaj>PETROKOV-DUBROVNIK d.o.o. za graditeljstvo, zanatske usluge, zastupanje i trgovinu - "u stečaju" Put od Cavtata 10, 20210 Cavtat</izvorni_sadrzaj>
    <derivirana_varijabla naziv="DomainObject.Predmet.ProtustrankaWithAdress_1">PETROKOV-DUBROVNIK d.o.o. za graditeljstvo, zanatske usluge, zastupanje i trgovinu - "u stečaju" Put od Cavtata 10, 20210 Cavtat</derivirana_varijabla>
  </DomainObject.Predmet.ProtustrankaWithAdress>
  <DomainObject.Predmet.ProtustrankaWithAdressOIB>
    <izvorni_sadrzaj>PETROKOV-DUBROVNIK d.o.o. za graditeljstvo, zanatske usluge, zastupanje i trgovinu - "u stečaju", OIB 93592703013, Put od Cavtata 10, 20210 Cavtat</izvorni_sadrzaj>
    <derivirana_varijabla naziv="DomainObject.Predmet.ProtustrankaWithAdressOIB_1">PETROKOV-DUBROVNIK d.o.o. za graditeljstvo, zanatske usluge, zastupanje i trgovinu - "u stečaju", OIB 93592703013, Put od Cavtata 10, 20210 Cavtat</derivirana_varijabla>
  </DomainObject.Predmet.ProtustrankaWithAdressOIB>
  <DomainObject.Predmet.ProtustrankaNazivFormated>
    <izvorni_sadrzaj>PETROKOV-DUBROVNIK d.o.o. za graditeljstvo, zanatske usluge, zastupanje i trgovinu - "u stečaju"</izvorni_sadrzaj>
    <derivirana_varijabla naziv="DomainObject.Predmet.ProtustrankaNazivFormated_1">PETROKOV-DUBROVNIK d.o.o. za graditeljstvo, zanatske usluge, zastupanje i trgovinu - "u stečaju"</derivirana_varijabla>
  </DomainObject.Predmet.ProtustrankaNazivFormated>
  <DomainObject.Predmet.ProtustrankaNazivFormatedOIB>
    <izvorni_sadrzaj>PETROKOV-DUBROVNIK d.o.o. za graditeljstvo, zanatske usluge, zastupanje i trgovinu - "u stečaju", OIB 93592703013</izvorni_sadrzaj>
    <derivirana_varijabla naziv="DomainObject.Predmet.ProtustrankaNazivFormatedOIB_1">PETROKOV-DUBROVNIK d.o.o. za graditeljstvo, zanatske usluge, zastupanje i trgovinu - "u stečaju",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za graditeljstvo, zanatske usluge, zastupanje i trgovinu - "u stečaju"</item>
    </izvorni_sadrzaj>
    <derivirana_varijabla naziv="DomainObject.Predmet.ProtuStrankaListFormated_1">
      <item>PETROKOV-DUBROVNIK d.o.o. za graditeljstvo, zanatske usluge, zastupanje i trgovinu - "u stečaju"</item>
    </derivirana_varijabla>
  </DomainObject.Predmet.ProtuStrankaListFormated>
  <DomainObject.Predmet.ProtuStrankaListFormatedOIB>
    <izvorni_sadrzaj>
      <item>PETROKOV-DUBROVNIK d.o.o. za graditeljstvo, zanatske usluge, zastupanje i trgovinu - "u stečaju", OIB 93592703013</item>
    </izvorni_sadrzaj>
    <derivirana_varijabla naziv="DomainObject.Predmet.ProtuStrankaListFormatedOIB_1">
      <item>PETROKOV-DUBROVNIK d.o.o. za graditeljstvo, zanatske usluge, zastupanje i trgovinu - "u stečaju", OIB 93592703013</item>
    </derivirana_varijabla>
  </DomainObject.Predmet.ProtuStrankaListFormatedOIB>
  <DomainObject.Predmet.ProtuStrankaListFormatedWithAdress>
    <izvorni_sadrzaj>
      <item>PETROKOV-DUBROVNIK d.o.o. za graditeljstvo, zanatske usluge, zastupanje i trgovinu - "u stečaju", Put od Cavtata 10, 20210 Cavtat</item>
    </izvorni_sadrzaj>
    <derivirana_varijabla naziv="DomainObject.Predmet.ProtuStrankaListFormatedWithAdress_1">
      <item>PETROKOV-DUBROVNIK d.o.o. za graditeljstvo, zanatske usluge, zastupanje i trgovinu - "u stečaju", Put od Cavtata 10, 20210 Cavtat</item>
    </derivirana_varijabla>
  </DomainObject.Predmet.ProtuStrankaListFormatedWithAdress>
  <DomainObject.Predmet.ProtuStrankaListFormatedWithAdressOIB>
    <izvorni_sadrzaj>
      <item>PETROKOV-DUBROVNIK d.o.o. za graditeljstvo, zanatske usluge, zastupanje i trgovinu - "u stečaju", OIB 93592703013, Put od Cavtata 10, 20210 Cavtat</item>
    </izvorni_sadrzaj>
    <derivirana_varijabla naziv="DomainObject.Predmet.ProtuStrankaListFormatedWithAdressOIB_1">
      <item>PETROKOV-DUBROVNIK d.o.o. za graditeljstvo, zanatske usluge, zastupanje i trgovinu - "u stečaju", OIB 93592703013, Put od Cavtata 10, 20210 Cavtat</item>
    </derivirana_varijabla>
  </DomainObject.Predmet.ProtuStrankaListFormatedWithAdressOIB>
  <DomainObject.Predmet.ProtuStrankaListNazivFormated>
    <izvorni_sadrzaj>
      <item>PETROKOV-DUBROVNIK d.o.o. za graditeljstvo, zanatske usluge, zastupanje i trgovinu - "u stečaju"</item>
    </izvorni_sadrzaj>
    <derivirana_varijabla naziv="DomainObject.Predmet.ProtuStrankaListNazivFormated_1">
      <item>PETROKOV-DUBROVNIK d.o.o. za graditeljstvo, zanatske usluge, zastupanje i trgovinu - "u stečaju"</item>
    </derivirana_varijabla>
  </DomainObject.Predmet.ProtuStrankaListNazivFormated>
  <DomainObject.Predmet.ProtuStrankaListNazivFormatedOIB>
    <izvorni_sadrzaj>
      <item>PETROKOV-DUBROVNIK d.o.o. za graditeljstvo, zanatske usluge, zastupanje i trgovinu - "u stečaju", OIB 93592703013</item>
    </izvorni_sadrzaj>
    <derivirana_varijabla naziv="DomainObject.Predmet.ProtuStrankaListNazivFormatedOIB_1">
      <item>PETROKOV-DUBROVNIK d.o.o. za graditeljstvo, zanatske usluge, zastupanje i trgovinu - "u stečaju",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za graditeljstvo, zanatske usluge, zastupanje i trgovinu - "u stečaju"</izvorni_sadrzaj>
    <derivirana_varijabla naziv="DomainObject.Predmet.ProtustrankaIDrugi_1">PETROKOV-DUBROVNIK d.o.o. za graditeljstvo, zanatske usluge, zastupanje i trgovinu - "u stečaju"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za graditeljstvo, zanatske usluge, zastupanje i trgovinu - "u stečaju", OIB 93592703013, Put od Cavtata 10, 20210 Cavtat</izvorni_sadrzaj>
    <derivirana_varijabla naziv="DomainObject.Predmet.ProtustrankaIDrugiAdressOIB_1">PETROKOV-DUBROVNIK d.o.o. za graditeljstvo, zanatske usluge, zastupanje i trgovinu - "u stečaju",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izvorni_sadrzaj>
    <derivirana_varijabla naziv="DomainObject.Predmet.SudioniciListAdressOIB_1"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294</properties:Words>
  <properties:Characters>1560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2017-06-13T11:13:00Z</dcterms:created>
  <dc:creator>Trgovački sud u Splitu</dc:creator>
  <cp:lastModifiedBy>Mara Marčinko</cp:lastModifiedBy>
  <cp:lastPrinted>2017-06-13T11:35:00Z</cp:lastPrinted>
  <dcterms:modified xmlns:xsi="http://www.w3.org/2001/XMLSchema-instance" xsi:type="dcterms:W3CDTF">2017-06-13T11:36:00Z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