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7f89" w14:paraId="da77f8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6364A7">
        <w:t>St-1983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04E3D" w:rsidP="00912715" w:rsidR="00912715" w:rsidRPr="0093667C">
      <w:pPr>
        <w:jc w:val="both"/>
      </w:pPr>
      <w:r w:rsidRPr="00C04E3D">
        <w:t>Trgovački sud u Zagrebu, po sucu Maji Jurovicki, u stečajnom postupku u povodu prijedloga predlagatelja FINANCIJSKE AGENCIJE, Zagreb, Zagreb, Trg svibanjskih žrtava 1995. 1, OIB: 85821130368, za otvaranje stečajnog</w:t>
      </w:r>
      <w:r w:rsidR="00FE0539">
        <w:t xml:space="preserve"> postupka nad dužnikom</w:t>
      </w:r>
      <w:r w:rsidR="00303B3E">
        <w:t xml:space="preserve"> </w:t>
      </w:r>
      <w:r w:rsidR="00303B3E" w:rsidRPr="00303B3E">
        <w:t>IVALIM TRGOVINA d.o.o. OIB:79146338473, Zagreb, Ulica braće Domany 6</w:t>
      </w:r>
      <w:r w:rsidR="00FE0539">
        <w:t xml:space="preserve">, </w:t>
      </w:r>
      <w:r w:rsidR="00B414C3">
        <w:t xml:space="preserve">dana </w:t>
      </w:r>
      <w:r w:rsidR="00FE0539">
        <w:t>21</w:t>
      </w:r>
      <w:r w:rsidR="006B22DB">
        <w:t>. prosinca</w:t>
      </w:r>
      <w:r w:rsidR="00C92ACD" w:rsidRPr="0093667C">
        <w:t xml:space="preserve">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2D6AAC">
      <w:pPr>
        <w:jc w:val="both"/>
      </w:pPr>
      <w:r>
        <w:t xml:space="preserve">I  </w:t>
      </w:r>
      <w:r w:rsidR="00DB441F">
        <w:t>Otvara se stečajni postupak nad dužnikom</w:t>
      </w:r>
      <w:r w:rsidR="009B09F4" w:rsidRPr="009B09F4">
        <w:t xml:space="preserve"> </w:t>
      </w:r>
      <w:r w:rsidR="009B4CB0" w:rsidRPr="009B4CB0">
        <w:t>IVALIM TRGOVINA d.o.o. OIB:79146338473, Zagreb, Ulica braće Domany 6</w:t>
      </w:r>
      <w:r w:rsidR="009B4CB0">
        <w:t xml:space="preserve">. </w:t>
      </w:r>
    </w:p>
    <w:p w:rsidRDefault="009B4CB0" w:rsidP="004A2149" w:rsidR="009B4CB0">
      <w:pPr>
        <w:jc w:val="both"/>
      </w:pP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B22DB" w:rsidRPr="006B22DB">
        <w:t>21. prosinca 2018.</w:t>
      </w:r>
      <w:r w:rsidR="001943DE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3763D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5C0787">
        <w:t xml:space="preserve"> </w:t>
      </w:r>
      <w:r w:rsidR="00303B3E">
        <w:t>Savo</w:t>
      </w:r>
      <w:r w:rsidR="00303B3E" w:rsidRPr="00303B3E">
        <w:t xml:space="preserve">  Filipović OIB: 19559750928, Dramalj, Braće Košuljandić 100/a</w:t>
      </w:r>
      <w:r w:rsidR="0068049F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9B09F4">
      <w:pPr>
        <w:jc w:val="both"/>
      </w:pPr>
      <w:r>
        <w:t>III. Zaključuje se stečajni postupak nad dužnikom</w:t>
      </w:r>
      <w:r w:rsidR="004D2FBD">
        <w:t xml:space="preserve"> </w:t>
      </w:r>
      <w:r w:rsidR="009B4CB0" w:rsidRPr="009B4CB0">
        <w:t>IVALIM TRGOVINA d.o.o. OIB:79146338473, Zagreb, Ulica braće Domany 6</w:t>
      </w:r>
      <w:r w:rsidR="009B4CB0">
        <w:t xml:space="preserve">. </w:t>
      </w:r>
    </w:p>
    <w:p w:rsidRDefault="009B4CB0" w:rsidP="00152F9B" w:rsidR="009B4CB0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9B4CB0" w:rsidRPr="009B4CB0">
        <w:t>IVALIM TRGOVINA d.o.o. OIB:79146338473, Zagreb, Ulica braće Domany 6</w:t>
      </w:r>
      <w:r w:rsidR="009B4CB0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463ED3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</w:t>
      </w:r>
      <w:r w:rsidR="00463ED3" w:rsidRPr="00463ED3">
        <w:t xml:space="preserve">Financijska agencija, kao predlagatelj, navela je u prijedlogu za otvaranje stečajnog postupka kako dužnik na dan 03.08.2018. u Očevidniku redoslijeda osnova za plaćanje ima evidentirane neizvršene 20.152,04 kn, kao i da dužnik ima 1 zaposlenika. S obzirom na to da predlagatelj vodi Očevidnik redoslijeda osnova za plaćanje, sud je prihvatio predlagateljeve </w:t>
      </w:r>
      <w:r w:rsidR="00463ED3" w:rsidRPr="00463ED3">
        <w:lastRenderedPageBreak/>
        <w:t xml:space="preserve">tvrdnje o neprekinutom razdoblju evidentiranih neizvršenih osnova za plaćanje koji su zavedeni u Očevidniku  redoslijeda osnova za plaćanje. </w:t>
      </w:r>
      <w:r w:rsidR="007C743A">
        <w:t xml:space="preserve"> </w:t>
      </w:r>
    </w:p>
    <w:p w:rsidRDefault="007C743A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3476C">
      <w:pPr>
        <w:jc w:val="both"/>
      </w:pPr>
      <w:r>
        <w:t xml:space="preserve">           Sud je rješenjem </w:t>
      </w:r>
      <w:r w:rsidR="000609E2">
        <w:t xml:space="preserve">od </w:t>
      </w:r>
      <w:r w:rsidR="00AB2253">
        <w:t>11</w:t>
      </w:r>
      <w:r w:rsidR="008B62FD">
        <w:t>.0</w:t>
      </w:r>
      <w:r w:rsidR="0023695F">
        <w:t>9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3476C">
        <w:t xml:space="preserve"> dana 14.11</w:t>
      </w:r>
      <w:r w:rsidR="007D62A7">
        <w:t>.2018</w:t>
      </w:r>
      <w:r w:rsidR="009729D9">
        <w:t>.</w:t>
      </w:r>
    </w:p>
    <w:p w:rsidRDefault="000E4567" w:rsidP="000E4567" w:rsidR="00AB2253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7AF0">
        <w:t>20.09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463ED3" w:rsidRPr="00463ED3">
        <w:t xml:space="preserve">03.08.2018. </w:t>
      </w:r>
      <w:r>
        <w:t>u Očevidniku redoslijeda osnova za plaćanje imao neizvršene osnove za plaćanje u neprekinutom razdoblju od 120 dana u ukupnom iznosu od</w:t>
      </w:r>
      <w:r w:rsidR="00E87AF0">
        <w:t xml:space="preserve"> </w:t>
      </w:r>
      <w:r w:rsidR="00AB2253">
        <w:t>20.152,04 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6B22DB" w:rsidRPr="006B22DB">
        <w:t>14.11.2018.</w:t>
      </w:r>
      <w:r w:rsidR="006B22DB">
        <w:t xml:space="preserve">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</w:t>
      </w:r>
      <w:r w:rsidR="006B22DB" w:rsidRPr="006B22DB">
        <w:t>14.11.2018.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B22DB" w:rsidR="00A82154">
      <w:pPr>
        <w:jc w:val="center"/>
      </w:pPr>
      <w:r>
        <w:t xml:space="preserve">U Zagrebu </w:t>
      </w:r>
      <w:r w:rsidR="006B22DB" w:rsidRPr="006B22DB">
        <w:t>21.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B0262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B0262" w:rsidP="004F5146" w:rsidR="00CB0262">
      <w:pPr>
        <w:jc w:val="right"/>
      </w:pPr>
      <w:r>
        <w:t>za točnost otpravka-ovlašteni službenik</w:t>
      </w:r>
    </w:p>
    <w:p w:rsidRDefault="00CB0262" w:rsidP="004F5146" w:rsidR="00CB0262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B026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7AF0">
          <w:t>1</w:t>
        </w:r>
        <w:r w:rsidR="009B4CB0">
          <w:t>983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943DE"/>
    <w:rsid w:val="001A5BF7"/>
    <w:rsid w:val="001A684C"/>
    <w:rsid w:val="001B73F3"/>
    <w:rsid w:val="001C38BA"/>
    <w:rsid w:val="001F17EC"/>
    <w:rsid w:val="00201C18"/>
    <w:rsid w:val="00212E2E"/>
    <w:rsid w:val="002261F5"/>
    <w:rsid w:val="0023149C"/>
    <w:rsid w:val="0023695F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D6AAC"/>
    <w:rsid w:val="002E2DB0"/>
    <w:rsid w:val="002E6E4E"/>
    <w:rsid w:val="003001D2"/>
    <w:rsid w:val="00303B3E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3ED3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0787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364A7"/>
    <w:rsid w:val="0065013D"/>
    <w:rsid w:val="00665971"/>
    <w:rsid w:val="00666CFC"/>
    <w:rsid w:val="006671E6"/>
    <w:rsid w:val="0068049F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B22DB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476C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B62FD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3A54"/>
    <w:rsid w:val="009729D9"/>
    <w:rsid w:val="00976D9E"/>
    <w:rsid w:val="00997388"/>
    <w:rsid w:val="009A72F1"/>
    <w:rsid w:val="009B09F4"/>
    <w:rsid w:val="009B4CB0"/>
    <w:rsid w:val="009B54BC"/>
    <w:rsid w:val="009B7AB6"/>
    <w:rsid w:val="009C6625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B2253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14C3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26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87AF0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672AB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St-1983/2018</izvorni_sadrzaj>
    <derivirana_varijabla naziv="DomainObject.Predmet.OznakaBroj_1">St-1983/2018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IVALIM TRGOVINA d.o.o.</izvorni_sadrzaj>
    <derivirana_varijabla naziv="DomainObject.Predmet.ProtustrankaFormated_1">  IVALIM TRGOVINA d.o.o.</derivirana_varijabla>
  </DomainObject.Predmet.ProtustrankaFormated>
  <DomainObject.Predmet.ProtustrankaFormatedOIB>
    <izvorni_sadrzaj>  IVALIM TRGOVINA d.o.o., OIB 79146338473</izvorni_sadrzaj>
    <derivirana_varijabla naziv="DomainObject.Predmet.ProtustrankaFormatedOIB_1">  IVALIM TRGOVINA d.o.o., OIB 79146338473</derivirana_varijabla>
  </DomainObject.Predmet.ProtustrankaFormatedOIB>
  <DomainObject.Predmet.ProtustrankaFormatedWithAdress>
    <izvorni_sadrzaj> IVALIM TRGOVINA d.o.o., Ulica braće Domany 6, 10000 Zagreb</izvorni_sadrzaj>
    <derivirana_varijabla naziv="DomainObject.Predmet.ProtustrankaFormatedWithAdress_1"> IVALIM TRGOVINA d.o.o., Ulica braće Domany 6, 10000 Zagreb</derivirana_varijabla>
  </DomainObject.Predmet.ProtustrankaFormatedWithAdress>
  <DomainObject.Predmet.ProtustrankaFormatedWithAdressOIB>
    <izvorni_sadrzaj> IVALIM TRGOVINA d.o.o., OIB 79146338473, Ulica braće Domany 6, 10000 Zagreb</izvorni_sadrzaj>
    <derivirana_varijabla naziv="DomainObject.Predmet.ProtustrankaFormatedWithAdressOIB_1"> IVALIM TRGOVINA d.o.o., OIB 79146338473, Ulica braće Domany 6, 10000 Zagreb</derivirana_varijabla>
  </DomainObject.Predmet.ProtustrankaFormatedWithAdressOIB>
  <DomainObject.Predmet.ProtustrankaWithAdress>
    <izvorni_sadrzaj>IVALIM TRGOVINA d.o.o. Ulica braće Domany 6, 10000 Zagreb</izvorni_sadrzaj>
    <derivirana_varijabla naziv="DomainObject.Predmet.ProtustrankaWithAdress_1">IVALIM TRGOVINA d.o.o. Ulica braće Domany 6, 10000 Zagreb</derivirana_varijabla>
  </DomainObject.Predmet.ProtustrankaWithAdress>
  <DomainObject.Predmet.ProtustrankaWithAdressOIB>
    <izvorni_sadrzaj>IVALIM TRGOVINA d.o.o., OIB 79146338473, Ulica braće Domany 6, 10000 Zagreb</izvorni_sadrzaj>
    <derivirana_varijabla naziv="DomainObject.Predmet.ProtustrankaWithAdressOIB_1">IVALIM TRGOVINA d.o.o., OIB 79146338473, Ulica braće Domany 6, 10000 Zagreb</derivirana_varijabla>
  </DomainObject.Predmet.ProtustrankaWithAdressOIB>
  <DomainObject.Predmet.ProtustrankaNazivFormated>
    <izvorni_sadrzaj>IVALIM TRGOVINA d.o.o.</izvorni_sadrzaj>
    <derivirana_varijabla naziv="DomainObject.Predmet.ProtustrankaNazivFormated_1">IVALIM TRGOVINA d.o.o.</derivirana_varijabla>
  </DomainObject.Predmet.ProtustrankaNazivFormated>
  <DomainObject.Predmet.ProtustrankaNazivFormatedOIB>
    <izvorni_sadrzaj>IVALIM TRGOVINA d.o.o., OIB 79146338473</izvorni_sadrzaj>
    <derivirana_varijabla naziv="DomainObject.Predmet.ProtustrankaNazivFormatedOIB_1">IVALIM TRGOVINA d.o.o., OIB 79146338473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Štimac</izvorni_sadrzaj>
    <derivirana_varijabla naziv="DomainObject.Predmet.StrankaFormated_1">  FINA Regionalni centar Zagreb; Josip Štimac</derivirana_varijabla>
  </DomainObject.Predmet.StrankaFormated>
  <DomainObject.Predmet.StrankaFormatedOIB>
    <izvorni_sadrzaj>  FINA Regionalni centar Zagreb, OIB 85821130368; Josip Štimac, OIB 75488040834</izvorni_sadrzaj>
    <derivirana_varijabla naziv="DomainObject.Predmet.StrankaFormatedOIB_1">  FINA Regionalni centar Zagreb, OIB 85821130368; Josip Štimac, OIB 75488040834</derivirana_varijabla>
  </DomainObject.Predmet.StrankaFormatedOIB>
  <DomainObject.Predmet.StrankaFormatedWithAdress>
    <izvorni_sadrzaj> FINA Regionalni centar Zagreb, Trg svibanjskih žrtava 1995. 1, 10000 Zagreb; Josip Štimac, Dobriše Cesarića 25, 10000 Zagreb</izvorni_sadrzaj>
    <derivirana_varijabla naziv="DomainObject.Predmet.StrankaFormatedWithAdress_1"> FINA Regionalni centar Zagreb, Trg svibanjskih žrtava 1995. 1, 10000 Zagreb; Josip Štimac, Dobriše Cesarića 25, 10000 Zagreb</derivirana_varijabla>
  </DomainObject.Predmet.StrankaFormatedWithAdress>
  <DomainObject.Predmet.StrankaFormatedWithAdressOIB>
    <izvorni_sadrzaj> FINA Regionalni centar Zagreb, OIB 85821130368, Trg svibanjskih žrtava 1995. 1, 10000 Zagreb; Josip Štimac, OIB 75488040834, Dobriše Cesarića 25, 10000 Zagreb</izvorni_sadrzaj>
    <derivirana_varijabla naziv="DomainObject.Predmet.StrankaFormatedWithAdressOIB_1"> FINA Regionalni centar Zagreb, OIB 85821130368, Trg svibanjskih žrtava 1995. 1, 10000 Zagreb; Josip Štimac, OIB 75488040834, Dobriše Cesarića 25, 10000 Zagreb</derivirana_varijabla>
  </DomainObject.Predmet.StrankaFormatedWithAdressOIB>
  <DomainObject.Predmet.StrankaWithAdress>
    <izvorni_sadrzaj>FINA Regionalni centar Zagreb Trg svibanjskih žrtava 1995. 1,10000 Zagreb,Josip Štimac Dobriše Cesarića 25,10000 Zagreb</izvorni_sadrzaj>
    <derivirana_varijabla naziv="DomainObject.Predmet.StrankaWithAdress_1">FINA Regionalni centar Zagreb Trg svibanjskih žrtava 1995. 1,10000 Zagreb,Josip Štimac Dobriše Cesarića 25,10000 Zagreb</derivirana_varijabla>
  </DomainObject.Predmet.StrankaWithAdress>
  <DomainObject.Predmet.StrankaWithAdressOIB>
    <izvorni_sadrzaj>FINA Regionalni centar Zagreb, OIB 85821130368, Trg svibanjskih žrtava 1995. 1,10000 Zagreb,Josip Štimac, OIB 75488040834, Dobriše Cesarića 25,10000 Zagreb</izvorni_sadrzaj>
    <derivirana_varijabla naziv="DomainObject.Predmet.StrankaWithAdressOIB_1">FINA Regionalni centar Zagreb, OIB 85821130368, Trg svibanjskih žrtava 1995. 1,10000 Zagreb,Josip Štimac, OIB 75488040834, Dobriše Cesarića 25,10000 Zagreb</derivirana_varijabla>
  </DomainObject.Predmet.StrankaWithAdressOIB>
  <DomainObject.Predmet.StrankaNazivFormated>
    <izvorni_sadrzaj>FINA Regionalni centar Zagreb,Josip Štimac</izvorni_sadrzaj>
    <derivirana_varijabla naziv="DomainObject.Predmet.StrankaNazivFormated_1">FINA Regionalni centar Zagreb,Josip Štimac</derivirana_varijabla>
  </DomainObject.Predmet.StrankaNazivFormated>
  <DomainObject.Predmet.StrankaNazivFormatedOIB>
    <izvorni_sadrzaj>FINA Regionalni centar Zagreb, OIB 85821130368,Josip Štimac, OIB 75488040834</izvorni_sadrzaj>
    <derivirana_varijabla naziv="DomainObject.Predmet.StrankaNazivFormatedOIB_1">FINA Regionalni centar Zagreb, OIB 85821130368,Josip Štimac, OIB 75488040834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Štimac</item>
    </izvorni_sadrzaj>
    <derivirana_varijabla naziv="DomainObject.Predmet.StrankaListFormated_1">
      <item>FINA Regionalni centar Zagreb</item>
      <item>Josip Štimac</item>
    </derivirana_varijabla>
  </DomainObject.Predmet.StrankaListFormated>
  <DomainObject.Predmet.StrankaListFormatedOIB>
    <izvorni_sadrzaj>
      <item>FINA Regionalni centar Zagreb, OIB 85821130368</item>
      <item>Josip Štimac, OIB 75488040834</item>
    </izvorni_sadrzaj>
    <derivirana_varijabla naziv="DomainObject.Predmet.StrankaListFormatedOIB_1">
      <item>FINA Regionalni centar Zagreb, OIB 85821130368</item>
      <item>Josip Štimac, OIB 75488040834</item>
    </derivirana_varijabla>
  </DomainObject.Predmet.StrankaListFormatedOIB>
  <DomainObject.Predmet.StrankaListFormatedWithAdress>
    <izvorni_sadrzaj>
      <item>FINA Regionalni centar Zagreb, Trg svibanjskih žrtava 1995. 1, 10000 Zagreb</item>
      <item>Josip Štimac, Dobriše Cesarića 25, 10000 Zagreb</item>
    </izvorni_sadrzaj>
    <derivirana_varijabla naziv="DomainObject.Predmet.StrankaListFormatedWithAdress_1">
      <item>FINA Regionalni centar Zagreb, Trg svibanjskih žrtava 1995. 1, 10000 Zagreb</item>
      <item>Josip Štimac, Dobriše Cesarića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Štimac, OIB 75488040834, Dobriše Cesarića 25, 10000 Zagreb</item>
    </izvorni_sadrzaj>
    <derivirana_varijabla naziv="DomainObject.Predmet.StrankaListFormatedWithAdressOIB_1">
      <item>FINA Regionalni centar Zagreb, OIB 85821130368, Trg svibanjskih žrtava 1995. 1, 10000 Zagreb</item>
      <item>Josip Štimac, OIB 75488040834, Dobriše Cesarića 25, 10000 Zagreb</item>
    </derivirana_varijabla>
  </DomainObject.Predmet.StrankaListFormatedWithAdressOIB>
  <DomainObject.Predmet.StrankaListNazivFormated>
    <izvorni_sadrzaj>
      <item>FINA Regionalni centar Zagreb</item>
      <item>Josip Štimac</item>
    </izvorni_sadrzaj>
    <derivirana_varijabla naziv="DomainObject.Predmet.StrankaListNazivFormated_1">
      <item>FINA Regionalni centar Zagreb</item>
      <item>Josip Štimac</item>
    </derivirana_varijabla>
  </DomainObject.Predmet.StrankaListNazivFormated>
  <DomainObject.Predmet.StrankaListNazivFormatedOIB>
    <izvorni_sadrzaj>
      <item>FINA Regionalni centar Zagreb, OIB 85821130368</item>
      <item>Josip Štimac, OIB 75488040834</item>
    </izvorni_sadrzaj>
    <derivirana_varijabla naziv="DomainObject.Predmet.StrankaListNazivFormatedOIB_1">
      <item>FINA Regionalni centar Zagreb, OIB 85821130368</item>
      <item>Josip Štimac, OIB 75488040834</item>
    </derivirana_varijabla>
  </DomainObject.Predmet.StrankaListNazivFormatedOIB>
  <DomainObject.Predmet.ProtuStrankaListFormated>
    <izvorni_sadrzaj>
      <item>IVALIM TRGOVINA d.o.o.</item>
    </izvorni_sadrzaj>
    <derivirana_varijabla naziv="DomainObject.Predmet.ProtuStrankaListFormated_1">
      <item>IVALIM TRGOVINA d.o.o.</item>
    </derivirana_varijabla>
  </DomainObject.Predmet.ProtuStrankaListFormated>
  <DomainObject.Predmet.ProtuStrankaListFormatedOIB>
    <izvorni_sadrzaj>
      <item>IVALIM TRGOVINA d.o.o., OIB 79146338473</item>
    </izvorni_sadrzaj>
    <derivirana_varijabla naziv="DomainObject.Predmet.ProtuStrankaListFormatedOIB_1">
      <item>IVALIM TRGOVINA d.o.o., OIB 79146338473</item>
    </derivirana_varijabla>
  </DomainObject.Predmet.ProtuStrankaListFormatedOIB>
  <DomainObject.Predmet.ProtuStrankaListFormatedWithAdress>
    <izvorni_sadrzaj>
      <item>IVALIM TRGOVINA d.o.o., Ulica braće Domany 6, 10000 Zagreb</item>
    </izvorni_sadrzaj>
    <derivirana_varijabla naziv="DomainObject.Predmet.ProtuStrankaListFormatedWithAdress_1">
      <item>IVALIM TRGOVINA d.o.o., Ulica braće Domany 6, 10000 Zagreb</item>
    </derivirana_varijabla>
  </DomainObject.Predmet.ProtuStrankaListFormatedWithAdress>
  <DomainObject.Predmet.ProtuStrankaListFormatedWithAdressOIB>
    <izvorni_sadrzaj>
      <item>IVALIM TRGOVINA d.o.o., OIB 79146338473, Ulica braće Domany 6, 10000 Zagreb</item>
    </izvorni_sadrzaj>
    <derivirana_varijabla naziv="DomainObject.Predmet.ProtuStrankaListFormatedWithAdressOIB_1">
      <item>IVALIM TRGOVINA d.o.o., OIB 79146338473, Ulica braće Domany 6, 10000 Zagreb</item>
    </derivirana_varijabla>
  </DomainObject.Predmet.ProtuStrankaListFormatedWithAdressOIB>
  <DomainObject.Predmet.ProtuStrankaListNazivFormated>
    <izvorni_sadrzaj>
      <item>IVALIM TRGOVINA d.o.o.</item>
    </izvorni_sadrzaj>
    <derivirana_varijabla naziv="DomainObject.Predmet.ProtuStrankaListNazivFormated_1">
      <item>IVALIM TRGOVINA d.o.o.</item>
    </derivirana_varijabla>
  </DomainObject.Predmet.ProtuStrankaListNazivFormated>
  <DomainObject.Predmet.ProtuStrankaListNazivFormatedOIB>
    <izvorni_sadrzaj>
      <item>IVALIM TRGOVINA d.o.o., OIB 79146338473</item>
    </izvorni_sadrzaj>
    <derivirana_varijabla naziv="DomainObject.Predmet.ProtuStrankaListNazivFormatedOIB_1">
      <item>IVALIM TRGOVINA d.o.o., OIB 79146338473</item>
    </derivirana_varijabla>
  </DomainObject.Predmet.ProtuStrankaListNazivFormatedOIB>
  <DomainObject.Predmet.OstaliListFormated>
    <izvorni_sadrzaj>
      <item>Josip Štimac</item>
    </izvorni_sadrzaj>
    <derivirana_varijabla naziv="DomainObject.Predmet.OstaliListFormated_1">
      <item>Josip Štimac</item>
    </derivirana_varijabla>
  </DomainObject.Predmet.OstaliListFormated>
  <DomainObject.Predmet.OstaliListFormatedOIB>
    <izvorni_sadrzaj>
      <item>Josip Štimac, OIB 75488040834</item>
    </izvorni_sadrzaj>
    <derivirana_varijabla naziv="DomainObject.Predmet.OstaliListFormatedOIB_1">
      <item>Josip Štimac, OIB 75488040834</item>
    </derivirana_varijabla>
  </DomainObject.Predmet.OstaliListFormatedOIB>
  <DomainObject.Predmet.OstaliListFormatedWithAdress>
    <izvorni_sadrzaj>
      <item>Josip Štimac, Dobriše Cesarića 25, 10000 Zagreb</item>
    </izvorni_sadrzaj>
    <derivirana_varijabla naziv="DomainObject.Predmet.OstaliListFormatedWithAdress_1">
      <item>Josip Štimac, Dobriše Cesarića 25, 10000 Zagreb</item>
    </derivirana_varijabla>
  </DomainObject.Predmet.OstaliListFormatedWithAdress>
  <DomainObject.Predmet.OstaliListFormatedWithAdressOIB>
    <izvorni_sadrzaj>
      <item>Josip Štimac, OIB 75488040834, Dobriše Cesarića 25, 10000 Zagreb</item>
    </izvorni_sadrzaj>
    <derivirana_varijabla naziv="DomainObject.Predmet.OstaliListFormatedWithAdressOIB_1">
      <item>Josip Štimac, OIB 75488040834, Dobriše Cesarića 25, 10000 Zagreb</item>
    </derivirana_varijabla>
  </DomainObject.Predmet.OstaliListFormatedWithAdressOIB>
  <DomainObject.Predmet.OstaliListNazivFormated>
    <izvorni_sadrzaj>
      <item>Josip Štimac</item>
    </izvorni_sadrzaj>
    <derivirana_varijabla naziv="DomainObject.Predmet.OstaliListNazivFormated_1">
      <item>Josip Štimac</item>
    </derivirana_varijabla>
  </DomainObject.Predmet.OstaliListNazivFormated>
  <DomainObject.Predmet.OstaliListNazivFormatedOIB>
    <izvorni_sadrzaj>
      <item>Josip Štimac, OIB 75488040834</item>
    </izvorni_sadrzaj>
    <derivirana_varijabla naziv="DomainObject.Predmet.OstaliListNazivFormatedOIB_1">
      <item>Josip Štimac, OIB 75488040834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IVALIM TRGOVINA d.o.o.</izvorni_sadrzaj>
    <derivirana_varijabla naziv="DomainObject.Predmet.ProtustrankaIDrugi_1">IVALIM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IVALIM TRGOVINA d.o.o., OIB 79146338473, Ulica braće Domany 6, 10000 Zagreb</izvorni_sadrzaj>
    <derivirana_varijabla naziv="DomainObject.Predmet.ProtustrankaIDrugiAdressOIB_1">IVALIM TRGOVINA d.o.o., OIB 79146338473, Ulica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TRGOVINA d.o.o.</item>
      <item>Josip Štimac</item>
      <item>Josip Štimac</item>
    </izvorni_sadrzaj>
    <derivirana_varijabla naziv="DomainObject.Predmet.SudioniciListNaziv_1">
      <item>FINA Regionalni centar Zagreb</item>
      <item>IVALIM TRGOVINA d.o.o.</item>
      <item>Josip Štimac</item>
      <item>Josip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IVALIM TRGOVINA d.o.o., OIB 79146338473, Ulica braće Domany 6,10000 Zagreb</item>
      <item>Josip Štimac, OIB 75488040834, Dobriše Cesarića 25,10000 Zagreb</item>
      <item>Josip Štimac, OIB 75488040834, Dobriše Cesarića 25,10000 Zagreb</item>
    </izvorni_sadrzaj>
    <derivirana_varijabla naziv="DomainObject.Predmet.SudioniciListAdressOIB_1">
      <item>FINA Regionalni centar Zagreb, OIB 85821130368, Trg svibanjskih žrtava 1995. 1,10000 Zagreb</item>
      <item>IVALIM TRGOVINA d.o.o., OIB 79146338473, Ulica braće Domany 6,10000 Zagreb</item>
      <item>Josip Štimac, OIB 75488040834, Dobriše Cesarića 25,10000 Zagreb</item>
      <item>Josip Štimac, OIB 75488040834, Dobriše Cesarića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79146338473</item>
      <item>, OIB 75488040834</item>
      <item>, OIB 75488040834</item>
    </izvorni_sadrzaj>
    <derivirana_varijabla naziv="DomainObject.Predmet.SudioniciListNazivOIB_1">
      <item>, OIB 85821130368</item>
      <item>, OIB 79146338473</item>
      <item>, OIB 75488040834</item>
      <item>, OIB 75488040834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C803A-5AFE-40D0-A6B4-81EE15513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4531</properties:Characters>
  <properties:Lines>102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2018-12-21T11:07:00Z</dcterms:created>
  <dc:creator>gzubak</dc:creator>
  <cp:lastModifiedBy>Mirjana Gašparić</cp:lastModifiedBy>
  <cp:lastPrinted>2018-12-21T11:51:00Z</cp:lastPrinted>
  <dcterms:modified xmlns:xsi="http://www.w3.org/2001/XMLSchema-instance" xsi:type="dcterms:W3CDTF">2018-12-21T11:51:00Z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(St-1983-18 OTVORI  ZAKLJUČI - čl. 110. FILIPOVIĆ.docx)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