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cd95" w14:paraId="7abcd95" w:rsidRDefault="005B63C5" w:rsidP="005B63C5" w:rsidR="005B63C5">
      <w:pPr>
        <w15:collapsed w:val="false"/>
      </w:pPr>
      <w:bookmarkStart w:name="_GoBack" w:id="0"/>
      <w:bookmarkEnd w:id="0"/>
    </w:p>
    <w:p w:rsidRDefault="000D2F3D" w:rsidP="005B63C5" w:rsidR="005B63C5">
      <w:pPr>
        <w:jc w:val="right"/>
      </w:pPr>
      <w:r>
        <w:t>9.St-980/16</w:t>
      </w:r>
    </w:p>
    <w:p w:rsidRDefault="005B63C5" w:rsidP="005B63C5" w:rsidR="005B63C5"/>
    <w:p w:rsidRDefault="005B63C5" w:rsidP="005B63C5" w:rsidR="005B63C5">
      <w:r>
        <w:t>REPUBLIKA HRVATSKA</w:t>
      </w:r>
    </w:p>
    <w:p w:rsidRDefault="005B63C5" w:rsidP="005B63C5" w:rsidR="005B63C5">
      <w:r>
        <w:t>TRGOVAČKI SUD U ZADRU</w:t>
      </w:r>
    </w:p>
    <w:p w:rsidRDefault="005B63C5" w:rsidP="005B63C5" w:rsidR="005B63C5">
      <w:r>
        <w:t xml:space="preserve">Stalna služba u Šibeniku                                            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E P U B L I KA   H R V A T S K A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J E Š E N J E</w:t>
      </w:r>
    </w:p>
    <w:p w:rsidRDefault="005B63C5" w:rsidP="005B63C5" w:rsidR="005B63C5"/>
    <w:p w:rsidRDefault="005B63C5" w:rsidP="005B63C5" w:rsidR="005B63C5">
      <w:pPr>
        <w:ind w:firstLine="708"/>
        <w:jc w:val="both"/>
      </w:pPr>
      <w:r>
        <w:t xml:space="preserve">Trgovački sud u Zadru, Stalna služba Šibenik (OIB:39670464653), po sucu ovog suda Tereziji Goreta kao stečajnom sucu, povodom prijedloga za otvaranje stečajnog postupka na imovini stečajnog dužnika </w:t>
      </w:r>
      <w:r w:rsidR="000D2F3D" w:rsidRPr="000D2F3D">
        <w:t>FORTUNA DALMATAE  d.o.o.</w:t>
      </w:r>
      <w:r w:rsidR="000D2F3D">
        <w:t xml:space="preserve"> Trbounje, Matići gornji bb, OIB: </w:t>
      </w:r>
      <w:r w:rsidR="000D2F3D" w:rsidRPr="000D2F3D">
        <w:t>31204755000</w:t>
      </w:r>
      <w:r>
        <w:t xml:space="preserve">, dana </w:t>
      </w:r>
      <w:r w:rsidR="00161833">
        <w:t>07</w:t>
      </w:r>
      <w:r w:rsidR="000D2F3D">
        <w:t>. prosinca</w:t>
      </w:r>
      <w:r>
        <w:t xml:space="preserve"> 2016.,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jc w:val="center"/>
      </w:pPr>
      <w:r>
        <w:t>r i j e š i o  j e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</w:t>
      </w:r>
      <w:r>
        <w:rPr>
          <w:b/>
          <w:bCs/>
        </w:rPr>
        <w:t xml:space="preserve"> </w:t>
      </w:r>
      <w:r>
        <w:t>O t v a r a   s e   stečajni postupak nad dužnikom</w:t>
      </w:r>
      <w:r>
        <w:rPr>
          <w:b/>
          <w:bCs/>
        </w:rPr>
        <w:t xml:space="preserve"> </w:t>
      </w:r>
      <w:r w:rsidR="000D2F3D" w:rsidRPr="000D2F3D">
        <w:t>FORTUNA DALMATAE  d.o.o.</w:t>
      </w:r>
      <w:r w:rsidR="000D2F3D">
        <w:t xml:space="preserve"> Trbounje, Matići gornji bb, OIB: </w:t>
      </w:r>
      <w:r w:rsidR="000D2F3D" w:rsidRPr="000D2F3D">
        <w:t>31204755000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ind w:hanging="192" w:left="900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 Stečajnim upraviteljem imenuje se </w:t>
      </w:r>
      <w:r w:rsidR="0082550A">
        <w:rPr>
          <w:rFonts w:eastAsia="Calibri"/>
        </w:rPr>
        <w:t>Draško Lambaša iz Šibenika, Mandalinskih žrtava 10, OIB:  48593997552.</w:t>
      </w:r>
    </w:p>
    <w:p w:rsidRDefault="005B63C5" w:rsidP="005B63C5" w:rsidR="005B63C5">
      <w:pPr>
        <w:ind w:firstLine="708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III  Stečajni postupak nad stečajnim </w:t>
      </w:r>
      <w:r w:rsidR="000D2F3D" w:rsidRPr="000D2F3D">
        <w:t>FORTUNA DALMATAE  d.o.o.</w:t>
      </w:r>
      <w:r w:rsidR="000D2F3D">
        <w:t xml:space="preserve"> Trbounje, Matići gornji bb, OIB: </w:t>
      </w:r>
      <w:r w:rsidR="000D2F3D" w:rsidRPr="000D2F3D">
        <w:t>31204755000</w:t>
      </w:r>
      <w:r>
        <w:t xml:space="preserve"> otvara se </w:t>
      </w:r>
      <w:r w:rsidR="00161833">
        <w:t>07</w:t>
      </w:r>
      <w:r w:rsidR="000D2F3D">
        <w:t>. prosinca</w:t>
      </w:r>
      <w:r>
        <w:t xml:space="preserve"> 2016., u </w:t>
      </w:r>
      <w:r w:rsidR="0029758F">
        <w:t>14.3</w:t>
      </w:r>
      <w:r w:rsidR="004C1707">
        <w:t>0</w:t>
      </w:r>
      <w:r>
        <w:t xml:space="preserve"> sati i istog trenutka rješenje o otvaranju stečajnog postupka objavit će se na e-oglasnoj ploči suda. </w:t>
      </w: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0D2F3D">
        <w:t>zivom na broj: 64 5045-23405-980-16</w:t>
      </w:r>
      <w:r>
        <w:t>.</w:t>
      </w:r>
    </w:p>
    <w:p w:rsidRDefault="005B63C5" w:rsidP="005B63C5" w:rsidR="005B63C5">
      <w:pPr>
        <w:jc w:val="both"/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0D2F3D">
        <w:t>zivom na broj: 64 5045-23405-980-16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B63C5" w:rsidP="005B63C5" w:rsidR="005B63C5">
      <w:pPr>
        <w:jc w:val="both"/>
      </w:pPr>
      <w:r>
        <w:t xml:space="preserve">            VI Pozivaju se dužnici stečajnog dužnika da svoje obveze bez odgode ispunjavaju stečajnom upravitelju za stečajnog dužnika.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  <w:r>
        <w:t>            VII Pozivaju se vjerovnici stečajnog dužnika na</w:t>
      </w:r>
      <w:r w:rsidR="009E603E">
        <w:t>:</w:t>
      </w:r>
    </w:p>
    <w:p w:rsidRDefault="005B63C5" w:rsidP="005B63C5" w:rsidR="005B63C5">
      <w:pPr>
        <w:jc w:val="both"/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Ročište za ispitivanje prijavljenih tražbina vjerovnika koje se zakazuje za dan </w:t>
      </w:r>
      <w:r w:rsidR="000D2F3D">
        <w:rPr>
          <w:b/>
          <w:bCs/>
        </w:rPr>
        <w:t>21</w:t>
      </w:r>
      <w:r w:rsidR="0082550A">
        <w:rPr>
          <w:b/>
          <w:bCs/>
        </w:rPr>
        <w:t xml:space="preserve">. </w:t>
      </w:r>
      <w:r w:rsidR="000D2F3D">
        <w:rPr>
          <w:b/>
          <w:bCs/>
        </w:rPr>
        <w:t>veljače</w:t>
      </w:r>
      <w:r w:rsidR="0082550A">
        <w:rPr>
          <w:b/>
          <w:bCs/>
        </w:rPr>
        <w:t xml:space="preserve"> 2017</w:t>
      </w:r>
      <w:r>
        <w:rPr>
          <w:b/>
          <w:bCs/>
        </w:rPr>
        <w:t xml:space="preserve"> godine u 10,00 sati kod Trgovačkog suda u Zadru, Stalna služba u Šibeniku, Stjepana Radića 81, soba broj 212/II,</w:t>
      </w:r>
    </w:p>
    <w:p w:rsidRDefault="005B63C5" w:rsidP="005B63C5" w:rsidR="005B63C5">
      <w:pPr>
        <w:ind w:left="1260"/>
        <w:jc w:val="both"/>
        <w:rPr>
          <w:b/>
          <w:bCs/>
        </w:rPr>
      </w:pPr>
    </w:p>
    <w:p w:rsidRDefault="005B63C5" w:rsidP="005B63C5" w:rsidR="005B63C5">
      <w:pPr>
        <w:ind w:left="900"/>
        <w:jc w:val="both"/>
        <w:rPr>
          <w:b/>
          <w:bCs/>
        </w:rPr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Izvještajno ročište  koje se zakazuje za dan </w:t>
      </w:r>
      <w:r w:rsidR="000D2F3D">
        <w:rPr>
          <w:b/>
          <w:bCs/>
        </w:rPr>
        <w:t>21. veljače</w:t>
      </w:r>
      <w:r w:rsidR="0082550A">
        <w:rPr>
          <w:b/>
          <w:bCs/>
        </w:rPr>
        <w:t xml:space="preserve"> 2017</w:t>
      </w:r>
      <w:r>
        <w:rPr>
          <w:b/>
          <w:bCs/>
        </w:rPr>
        <w:t>. godine odmah poslije ispitnog ročišta, kod Trgovačkog suda u Zadru, Stalna služba u Šibeniku, Stjepana Radića 81, soba broj 212/II.</w:t>
      </w:r>
    </w:p>
    <w:p w:rsidRDefault="005B63C5" w:rsidP="005B63C5" w:rsidR="005B63C5"/>
    <w:p w:rsidRDefault="005B63C5" w:rsidP="005B63C5" w:rsidR="005B63C5">
      <w:pPr>
        <w:jc w:val="both"/>
      </w:pPr>
      <w:r>
        <w:t>            VIII Određuje se upis zabilježbe otvaranja stečajnog postupka u registar Trgovačkog suda u Zadru, Stalna služba u Šibeniku, upisnik brodova, upisnik brodova u izgradnji, i upisnik prava intelektualnog vlasništva.</w:t>
      </w:r>
    </w:p>
    <w:p w:rsidRDefault="000D2F3D" w:rsidP="005B63C5" w:rsidR="000D2F3D">
      <w:pPr>
        <w:jc w:val="both"/>
      </w:pPr>
    </w:p>
    <w:p w:rsidRDefault="000D2F3D" w:rsidP="005B63C5" w:rsidR="000D2F3D">
      <w:pPr>
        <w:jc w:val="both"/>
      </w:pPr>
      <w:r>
        <w:tab/>
        <w:t>IX Određuje se upis zabilježbe otvaranja stečajnog postupka u zemljišne knjige Općinskog suda u Šibeniku, i to na:</w:t>
      </w:r>
    </w:p>
    <w:p w:rsidRDefault="000D2F3D" w:rsidP="005B63C5" w:rsidR="000D2F3D">
      <w:pPr>
        <w:jc w:val="both"/>
      </w:pPr>
      <w:r>
        <w:t>-čest. Zem. 409/3, čest. Zem. 409/6, čest. Zem. 409/7, čest. Zem. 409/8, čest. Zem. 1082/3, čest. Zem. 1082/8, čest. Zem. 1088, s</w:t>
      </w:r>
      <w:r w:rsidR="00161833">
        <w:t xml:space="preserve">ve K.O. Trbounje, ZK uložak 809, a koju zabilježbu će provesti Općinski sud u Šibeniku, Zemljišno knjižni odjel u Drnišu.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</w:p>
    <w:p w:rsidRDefault="005B63C5" w:rsidP="005B63C5" w:rsidR="005B63C5"/>
    <w:p w:rsidRDefault="005B63C5" w:rsidP="005B63C5" w:rsidR="005B63C5"/>
    <w:p w:rsidRDefault="005B63C5" w:rsidP="005B63C5" w:rsidR="005B63C5">
      <w:pPr>
        <w:jc w:val="center"/>
      </w:pPr>
      <w:r>
        <w:t>Obrazloženje</w:t>
      </w:r>
    </w:p>
    <w:p w:rsidRDefault="005B63C5" w:rsidP="005B63C5" w:rsidR="005B63C5"/>
    <w:p w:rsidRDefault="0029758F" w:rsidP="005B63C5" w:rsidR="0029758F"/>
    <w:p w:rsidRDefault="005B63C5" w:rsidP="005B63C5" w:rsidR="0029758F">
      <w:pPr>
        <w:jc w:val="both"/>
      </w:pPr>
      <w:r>
        <w:t xml:space="preserve">            </w:t>
      </w:r>
      <w:r w:rsidR="0082550A">
        <w:t xml:space="preserve">Predlagatelj </w:t>
      </w:r>
      <w:r w:rsidR="000D2F3D">
        <w:t>FINA – Podružnica Šibenik</w:t>
      </w:r>
      <w:r w:rsidR="0082550A">
        <w:t xml:space="preserve"> je </w:t>
      </w:r>
      <w:r>
        <w:t xml:space="preserve"> ovom sudu dana </w:t>
      </w:r>
      <w:r w:rsidR="000D2F3D">
        <w:t>10. Kolovoza 2016. dostavila prijedlog</w:t>
      </w:r>
      <w:r>
        <w:t xml:space="preserve"> za pokretanje stečajnog postupka nad dužnikom </w:t>
      </w:r>
      <w:r w:rsidR="000D2F3D" w:rsidRPr="000D2F3D">
        <w:t>FORTUNA DALMATAE  d.o.o.</w:t>
      </w:r>
      <w:r w:rsidR="000D2F3D">
        <w:t xml:space="preserve"> Trbounje, Matići gornji bb, OIB: </w:t>
      </w:r>
      <w:r w:rsidR="000D2F3D" w:rsidRPr="000D2F3D">
        <w:t>31204755000</w:t>
      </w:r>
      <w:r>
        <w:t xml:space="preserve">. </w:t>
      </w:r>
    </w:p>
    <w:p w:rsidRDefault="005B63C5" w:rsidP="005B63C5" w:rsidR="005B63C5">
      <w:pPr>
        <w:jc w:val="both"/>
      </w:pPr>
      <w:r>
        <w:t>            Rješen</w:t>
      </w:r>
      <w:r w:rsidR="000D2F3D">
        <w:t>jem ovog suda posl. br. 9 St-980/16</w:t>
      </w:r>
      <w:r>
        <w:t xml:space="preserve"> od </w:t>
      </w:r>
      <w:r w:rsidR="000D2F3D">
        <w:t>16. kolovoza 2016</w:t>
      </w:r>
      <w:r>
        <w:t>. pokrenut je postupak radi utvrđivanja uvjeta za otvaranje stečajnog postupka (pr</w:t>
      </w:r>
      <w:r w:rsidR="00680A9F">
        <w:t>ethodni postupak) nad dužnikom, te je utvrđeno da postoje stečajni razlozi te da dužnik ima imovine za pokriće troškova stečajnog postupka.</w:t>
      </w:r>
    </w:p>
    <w:p w:rsidRDefault="005B63C5" w:rsidP="005B63C5" w:rsidR="005B63C5">
      <w:pPr>
        <w:ind w:firstLine="708"/>
        <w:jc w:val="both"/>
      </w:pPr>
      <w:r>
        <w:t>Slijedom iznesenog, na temelju čl. 128. st. 6.</w:t>
      </w:r>
      <w:r>
        <w:rPr>
          <w:b/>
          <w:bCs/>
        </w:rPr>
        <w:t xml:space="preserve"> </w:t>
      </w:r>
      <w:r>
        <w:t xml:space="preserve">SZ-a odlučeno je kao u izreci rješenja. </w:t>
      </w:r>
    </w:p>
    <w:p w:rsidRDefault="005B63C5" w:rsidP="005B63C5" w:rsidR="005B63C5">
      <w:pPr>
        <w:jc w:val="both"/>
      </w:pPr>
      <w:r>
        <w:t xml:space="preserve">           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5B63C5" w:rsidP="005B63C5" w:rsidR="005B63C5">
      <w:pPr>
        <w:ind w:firstLine="708"/>
        <w:jc w:val="both"/>
      </w:pPr>
      <w:r>
        <w:t xml:space="preserve">Nalog iz točke VIII </w:t>
      </w:r>
      <w:r w:rsidR="009E603E">
        <w:t xml:space="preserve">i IX </w:t>
      </w:r>
      <w:r>
        <w:t xml:space="preserve">ovog rješenja temelji se na odredbi članka 129. stavak 2. i čl. 34. st. 3. Stečajnog zakona, a radi postupanja navedenih tijela u skladu sa odredbom čl. 131. st. 2. Stečajnog zakona. </w:t>
      </w:r>
    </w:p>
    <w:p w:rsidRDefault="005B63C5" w:rsidP="005B63C5" w:rsidR="005B63C5">
      <w:pPr>
        <w:jc w:val="both"/>
      </w:pPr>
      <w:r>
        <w:t xml:space="preserve">          Stoga je odlučeno kao u izreci.  </w:t>
      </w:r>
    </w:p>
    <w:p w:rsidRDefault="005B63C5" w:rsidP="005B63C5" w:rsidR="005B63C5">
      <w:pPr>
        <w:ind w:left="708"/>
        <w:jc w:val="both"/>
      </w:pPr>
    </w:p>
    <w:p w:rsidRDefault="009E603E" w:rsidP="005B63C5" w:rsidR="005B63C5">
      <w:pPr>
        <w:ind w:firstLine="708"/>
        <w:jc w:val="center"/>
      </w:pPr>
      <w:r>
        <w:t>U Šibeniku</w:t>
      </w:r>
      <w:r w:rsidR="005B63C5">
        <w:t xml:space="preserve">, </w:t>
      </w:r>
      <w:r w:rsidR="00161833">
        <w:t>07</w:t>
      </w:r>
      <w:r w:rsidR="000D2F3D">
        <w:t xml:space="preserve">. Prosinca </w:t>
      </w:r>
      <w:r w:rsidR="005B63C5">
        <w:t xml:space="preserve"> 2016.g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right"/>
      </w:pPr>
      <w:r>
        <w:t>Stečajni sudac:</w:t>
      </w:r>
    </w:p>
    <w:p w:rsidRDefault="004C1707" w:rsidP="005B63C5" w:rsidR="004C1707">
      <w:pPr>
        <w:jc w:val="right"/>
      </w:pPr>
    </w:p>
    <w:p w:rsidRDefault="004C1707" w:rsidP="005B63C5" w:rsidR="004C1707">
      <w:pPr>
        <w:jc w:val="right"/>
      </w:pPr>
    </w:p>
    <w:p w:rsidRDefault="005B63C5" w:rsidP="005B63C5" w:rsidR="005B63C5">
      <w:pPr>
        <w:jc w:val="right"/>
      </w:pPr>
      <w:r>
        <w:t>Terezija Goreta</w:t>
      </w:r>
      <w:r w:rsidR="0086365B">
        <w:t>, v.r.</w:t>
      </w:r>
    </w:p>
    <w:p w:rsidRDefault="005B63C5" w:rsidP="005B63C5" w:rsidR="005B63C5"/>
    <w:p w:rsidRDefault="005B63C5" w:rsidP="005B63C5" w:rsidR="005B63C5">
      <w:pPr>
        <w:ind w:firstLine="708" w:left="4956"/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0D2F3D" w:rsidP="005B63C5" w:rsidR="000D2F3D">
      <w:pPr>
        <w:jc w:val="both"/>
      </w:pPr>
    </w:p>
    <w:p w:rsidRDefault="000D2F3D" w:rsidP="005B63C5" w:rsidR="000D2F3D">
      <w:pPr>
        <w:jc w:val="both"/>
      </w:pPr>
    </w:p>
    <w:p w:rsidRDefault="005B63C5" w:rsidP="005B63C5" w:rsidR="005B63C5">
      <w:pPr>
        <w:jc w:val="both"/>
      </w:pPr>
      <w:r>
        <w:t>POUKA O PRAVNOM LIJEKU:</w:t>
      </w:r>
    </w:p>
    <w:p w:rsidRDefault="005B63C5" w:rsidP="005B63C5" w:rsidR="005B63C5">
      <w:pPr>
        <w:ind w:firstLine="705"/>
        <w:jc w:val="both"/>
      </w:pPr>
      <w:r>
        <w:t xml:space="preserve">Protiv ovog rješenja nezadovoljna stranka može podnijeti žalbu u roku od osam (8) dana od dana primitka istog. Žalba se podnosi putem ovog suda u dva istovjetna primjerka, a o žalbi odlučuje Visoki trgovački sud Republike Hrvatske. </w:t>
      </w:r>
    </w:p>
    <w:p w:rsidRDefault="005B63C5" w:rsidP="005B63C5" w:rsidR="005B63C5">
      <w:pPr>
        <w:ind w:firstLine="705"/>
        <w:jc w:val="both"/>
      </w:pPr>
    </w:p>
    <w:p w:rsidRDefault="00680A9F" w:rsidP="005B63C5" w:rsidR="00680A9F">
      <w:pPr>
        <w:ind w:hanging="705" w:left="705"/>
        <w:rPr>
          <w:color w:val="000000"/>
        </w:rPr>
      </w:pPr>
    </w:p>
    <w:p w:rsidRDefault="005B63C5" w:rsidP="005B63C5" w:rsidR="005B63C5">
      <w:pPr>
        <w:ind w:hanging="705" w:left="705"/>
        <w:rPr>
          <w:color w:val="000000"/>
        </w:rPr>
      </w:pPr>
      <w:r>
        <w:rPr>
          <w:color w:val="000000"/>
        </w:rPr>
        <w:t>DNA:</w:t>
      </w:r>
    </w:p>
    <w:p w:rsidRDefault="0086365B" w:rsidP="009E603E" w:rsidR="009E603E" w:rsidRPr="009E603E">
      <w:pPr>
        <w:pStyle w:val="Odlomakpopisa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Predlagatelju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dužniku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upravitelju uz potvrdu o imenovanju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FINA – elektronskim putem,</w:t>
      </w:r>
    </w:p>
    <w:p w:rsidRDefault="005B63C5" w:rsidP="004C1707" w:rsidR="004C1707" w:rsidRPr="004C1707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ŽDO – Šibenik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Poreznoj upravi Šibenik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Općinski sud Ši</w:t>
      </w:r>
      <w:r w:rsidR="00161833">
        <w:rPr>
          <w:rFonts w:eastAsia="Times New Roman"/>
          <w:color w:val="000000"/>
        </w:rPr>
        <w:t>benik, Zemljišno knjižni odjel Drniš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Lučkoj kapetaniji – registru brodova,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Državnog zavoda za intelektualno vlasništvo, Ulica grada Vukovara 78, 10 000 Zagreb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Sudskom registru, Stalna služba u Šibeniku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E-oglasna ploča suda</w:t>
      </w:r>
    </w:p>
    <w:p w:rsidRDefault="005B63C5" w:rsidP="009E603E" w:rsidR="005B63C5">
      <w:pPr>
        <w:ind w:left="720"/>
        <w:jc w:val="both"/>
        <w:rPr>
          <w:rFonts w:eastAsia="Times New Roman"/>
        </w:rPr>
      </w:pPr>
    </w:p>
    <w:p w:rsidRDefault="005B63C5" w:rsidP="005B63C5" w:rsidR="005B63C5">
      <w:pPr>
        <w:ind w:hanging="705" w:left="705"/>
        <w:rPr>
          <w:b/>
          <w:bCs/>
          <w:color w:val="000000"/>
        </w:rPr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rPr>
          <w:rFonts w:hAnsi="Calibri" w:ascii="Calibri"/>
          <w:sz w:val="22"/>
          <w:szCs w:val="22"/>
        </w:rPr>
      </w:pPr>
    </w:p>
    <w:p w:rsidRDefault="00A42D8E" w:rsidR="00A42D8E"/>
    <w:sectPr w:rsidR="00A42D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0E3" w:rsidP="0029758F" w:rsidR="006C00E3">
      <w:r>
        <w:separator/>
      </w:r>
    </w:p>
  </w:endnote>
  <w:endnote w:id="0" w:type="continuationSeparator">
    <w:p w:rsidRDefault="006C00E3" w:rsidP="0029758F" w:rsidR="006C0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0E3" w:rsidP="0029758F" w:rsidR="006C00E3">
      <w:r>
        <w:separator/>
      </w:r>
    </w:p>
  </w:footnote>
  <w:footnote w:id="0" w:type="continuationSeparator">
    <w:p w:rsidRDefault="006C00E3" w:rsidP="0029758F" w:rsidR="006C0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6649434"/>
      <w:docPartObj>
        <w:docPartGallery w:val="Page Numbers (Top of Page)"/>
        <w:docPartUnique/>
      </w:docPartObj>
    </w:sdtPr>
    <w:sdtEndPr/>
    <w:sdtContent>
      <w:p w:rsidRDefault="0029758F" w:rsidR="00297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56B">
          <w:rPr>
            <w:noProof/>
          </w:rPr>
          <w:t>1</w:t>
        </w:r>
        <w:r>
          <w:fldChar w:fldCharType="end"/>
        </w:r>
      </w:p>
    </w:sdtContent>
  </w:sdt>
  <w:p w:rsidRDefault="0029758F" w:rsidR="0029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30"/>
    <w:rsid w:val="000D2F3D"/>
    <w:rsid w:val="00161833"/>
    <w:rsid w:val="00163130"/>
    <w:rsid w:val="001B1E2C"/>
    <w:rsid w:val="0029758F"/>
    <w:rsid w:val="002C0CD5"/>
    <w:rsid w:val="00437510"/>
    <w:rsid w:val="004C1707"/>
    <w:rsid w:val="005B63C5"/>
    <w:rsid w:val="00680A9F"/>
    <w:rsid w:val="006C00E3"/>
    <w:rsid w:val="0079056B"/>
    <w:rsid w:val="00804BC5"/>
    <w:rsid w:val="0082550A"/>
    <w:rsid w:val="0086365B"/>
    <w:rsid w:val="008910AB"/>
    <w:rsid w:val="009E603E"/>
    <w:rsid w:val="00A42D8E"/>
    <w:rsid w:val="00B321AF"/>
    <w:rsid w:val="00C11448"/>
    <w:rsid w:val="00DA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3C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3C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2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</izvorni_sadrzaj>
    <derivirana_varijabla naziv="DomainObject.Predmet.ProtustrankaFormated_1">  FORTUNA DALMATAE  za trgovinu i građenje, društvo s ograničenom odgovornošću zastupanog po punomoćniku Damir Lucić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</izvorni_sadrzaj>
    <derivirana_varijabla naziv="DomainObject.Predmet.ProtustrankaFormatedOIB_1">  FORTUNA DALMATAE  za trgovinu i građenje, društvo s ograničenom odgovornošću, OIB 31204755000 zastupanog po punomoćniku Damir Lucić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</izvorni_sadrzaj>
    <derivirana_varijabla naziv="DomainObject.Predmet.ProtustrankaFormatedWithAdress_1"> FORTUNA DALMATAE  za trgovinu i građenje, društvo s ograničenom odgovornošću, Matići Gornji b.b., 22320 Trbounje zastupanog po punomoćniku Damir Lucić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</izvorni_sadrzaj>
    <derivirana_varijabla naziv="DomainObject.Predmet.ProtustrankaFormatedWithAdressOIB_1"> FORTUNA DALMATAE  za trgovinu i građenje, društvo s ograničenom odgovornošću, OIB 31204755000, Matići Gornji b.b., 22320 Trbounje zastupanog po punomoćniku Damir Lucić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</item>
    </izvorni_sadrzaj>
    <derivirana_varijabla naziv="DomainObject.Predmet.ProtuStrankaListFormated_1">
      <item>FORTUNA DALMATAE  za trgovinu i građenje, društvo s ograničenom odgovornošću zastupanog po punomoćniku Damir Lucić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</item>
    </izvorni_sadrzaj>
    <derivirana_varijabla naziv="DomainObject.Predmet.ProtuStrankaListFormatedOIB_1">
      <item>FORTUNA DALMATAE  za trgovinu i građenje, društvo s ograničenom odgovornošću, OIB 31204755000 zastupanog po punomoćniku Damir Lucić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</izvorni_sadrzaj>
    <derivirana_varijabla naziv="DomainObject.Predmet.OstaliListFormatedOIB_1">
      <item>Damir Lucić, OIB 33733645828 punomoćnik sudionika u postupku FORTUNA DALMATAE  za trgovinu i građenje, društvo s ograničenom odgovornošću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</derivirana_varijabla>
  </DomainObject.Predmet.OstaliListFormatedWithAdressOIB>
  <DomainObject.Predmet.OstaliListNazivFormated>
    <izvorni_sadrzaj>
      <item>Damir Lucić</item>
    </izvorni_sadrzaj>
    <derivirana_varijabla naziv="DomainObject.Predmet.OstaliListNazivFormated_1">
      <item>Damir Lucić</item>
    </derivirana_varijabla>
  </DomainObject.Predmet.OstaliListNazivFormated>
  <DomainObject.Predmet.OstaliListNazivFormatedOIB>
    <izvorni_sadrzaj>
      <item>Damir Lucić, OIB 33733645828</item>
    </izvorni_sadrzaj>
    <derivirana_varijabla naziv="DomainObject.Predmet.OstaliListNazivFormatedOIB_1">
      <item>Damir Lucić, OIB 33733645828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31204755000</item>
      <item>, OIB 33733645828</item>
    </izvorni_sadrzaj>
    <derivirana_varijabla naziv="DomainObject.Predmet.SudioniciListNazivOIB_1">
      <item>, OIB 85821130368</item>
      <item>, OIB 31204755000</item>
      <item>, OIB 33733645828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4053</properties:Characters>
  <properties:Lines>127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2016-12-05T13:26:00Z</dcterms:created>
  <dc:creator>Marina Gulin</dc:creator>
  <cp:lastModifiedBy>Marina Gulin</cp:lastModifiedBy>
  <cp:lastPrinted>2016-12-05T13:25:00Z</cp:lastPrinted>
  <dcterms:modified xmlns:xsi="http://www.w3.org/2001/XMLSchema-instance" xsi:type="dcterms:W3CDTF">2016-12-07T12:39:00Z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