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f781" w14:paraId="6e6f781" w:rsidRDefault="00E44EBF" w:rsidP="00E44EBF" w:rsidR="00E44EBF">
      <w:pPr>
        <w:jc w:val="both"/>
        <w15:collapsed w:val="false"/>
      </w:pPr>
      <w:bookmarkStart w:name="_GoBack" w:id="0"/>
      <w:bookmarkEnd w:id="0"/>
      <w:r>
        <w:t xml:space="preserve"> 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E44EBF" w:rsidP="00E44EBF" w:rsidR="00E44EBF">
      <w:pPr>
        <w:jc w:val="both"/>
      </w:pPr>
      <w:r>
        <w:t xml:space="preserve">       REPUBLIKA HRVATSKA</w:t>
      </w:r>
    </w:p>
    <w:p w:rsidRDefault="00E44EBF" w:rsidP="00E44EBF" w:rsidR="00E44EBF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44EBF" w:rsidP="00E44EBF" w:rsidR="00E44EBF">
      <w:pPr>
        <w:rPr>
          <w:b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</w:rPr>
        <w:tab/>
      </w:r>
    </w:p>
    <w:p w:rsidRDefault="00E44EBF" w:rsidP="00E44EBF" w:rsidR="00E44EBF">
      <w:pPr>
        <w:rPr>
          <w:b/>
        </w:rPr>
      </w:pPr>
    </w:p>
    <w:p w:rsidRDefault="00E44EBF" w:rsidP="00E44EBF" w:rsidR="00E44EBF">
      <w:pPr>
        <w:jc w:val="center"/>
      </w:pPr>
      <w:r>
        <w:t>REPUBLIKA HRVATSKA</w:t>
      </w:r>
    </w:p>
    <w:p w:rsidRDefault="00E44EBF" w:rsidP="00E44EBF" w:rsidR="00E44EBF">
      <w:pPr>
        <w:jc w:val="center"/>
      </w:pPr>
      <w:r>
        <w:t>R J E Š E NJ E</w:t>
      </w:r>
    </w:p>
    <w:p w:rsidRDefault="00E44EBF" w:rsidP="00E44EBF" w:rsidR="00E44EBF">
      <w:pPr>
        <w:jc w:val="center"/>
      </w:pPr>
    </w:p>
    <w:p w:rsidRDefault="00E44EBF" w:rsidP="00E44EBF" w:rsidR="00E44EBF">
      <w:pPr>
        <w:ind w:firstLine="708"/>
        <w:jc w:val="both"/>
      </w:pPr>
      <w:r>
        <w:t>Trgovački sud u Varaždinu, po sucu toga suda Mariji Levanić-Škerbić, kao stečajnom sucu, u povodu zahtjeva Financijske agencije Regionalni centar Zagreb, Podružnica Varaždin, Augusta Cesarca 2, Varaždin, za pokretanje skraćenog stečajnog postupka nad dužnikom AGROSTROJ d.o.o., sa sjedištem u Prikraj Križevački 67, Prikraj Križevački, OIB: 15168252399, dana 21. listopada 2015. godine,</w:t>
      </w:r>
    </w:p>
    <w:p w:rsidRDefault="00E44EBF" w:rsidP="00E44EBF" w:rsidR="00E44EBF">
      <w:pPr>
        <w:ind w:firstLine="708"/>
        <w:jc w:val="both"/>
      </w:pPr>
    </w:p>
    <w:p w:rsidRDefault="00E44EBF" w:rsidP="00E44EBF" w:rsidR="00E44EBF">
      <w:pPr>
        <w:jc w:val="center"/>
      </w:pPr>
      <w:r>
        <w:t>r i j e š i o  j e</w:t>
      </w:r>
    </w:p>
    <w:p w:rsidRDefault="00E44EBF" w:rsidP="00E44EBF" w:rsidR="00E44EBF">
      <w:pPr>
        <w:jc w:val="both"/>
      </w:pPr>
    </w:p>
    <w:p w:rsidRDefault="00E44EBF" w:rsidP="00E44EBF" w:rsidR="00E44EBF">
      <w:pPr>
        <w:ind w:firstLine="708"/>
        <w:jc w:val="both"/>
      </w:pPr>
      <w:r>
        <w:t xml:space="preserve">Odbacuje se </w:t>
      </w:r>
      <w:r w:rsidR="00E14CCB">
        <w:t>zahtjev</w:t>
      </w:r>
      <w:r>
        <w:t xml:space="preserve"> predlagatelja Financijske agencije, Regionalni centar Zagreb, Podružnica Varaždin, Augusta Cesarca 2, Varaždin, za </w:t>
      </w:r>
      <w:r w:rsidR="00E14CCB">
        <w:t>provedbu</w:t>
      </w:r>
      <w:r>
        <w:t xml:space="preserve"> skraćenog stečajnog postupka nad dužnikom AGROSTROJ d.o.o., sa sjedištem u Prikraj Križevački 67, Prikraj Križevački, OIB: 15168252399, zaprimljen na ovom sudu 21. rujna 2015.</w:t>
      </w:r>
    </w:p>
    <w:p w:rsidRDefault="00E44EBF" w:rsidP="00E44EBF" w:rsidR="00E44EBF">
      <w:pPr>
        <w:jc w:val="both"/>
      </w:pPr>
    </w:p>
    <w:p w:rsidRDefault="00E44EBF" w:rsidP="00E44EBF" w:rsidR="00E44EBF">
      <w:pPr>
        <w:jc w:val="center"/>
      </w:pPr>
      <w:r>
        <w:t>Obrazloženje</w:t>
      </w:r>
    </w:p>
    <w:p w:rsidRDefault="00E44EBF" w:rsidP="00E44EBF" w:rsidR="00E44EBF">
      <w:pPr>
        <w:jc w:val="both"/>
      </w:pPr>
    </w:p>
    <w:p w:rsidRDefault="00E44EBF" w:rsidP="00E44EBF" w:rsidR="00E44EBF">
      <w:pPr>
        <w:ind w:firstLine="708"/>
        <w:jc w:val="both"/>
      </w:pPr>
      <w:r>
        <w:t xml:space="preserve">Predlagatelj je dana 21. rujna 2015. podnio </w:t>
      </w:r>
      <w:r w:rsidR="00E14CCB">
        <w:t>zahtjev</w:t>
      </w:r>
      <w:r>
        <w:t xml:space="preserve"> za </w:t>
      </w:r>
      <w:r w:rsidR="00E14CCB">
        <w:t>provedbu</w:t>
      </w:r>
      <w:r>
        <w:t xml:space="preserve"> skraćenog stečajnog postupka nad dužnikom AGROSTROJ d.o.o., sa sjedištem u Prikraj Križevački 67, Prikraj Križevački, OIB: 15168252399.</w:t>
      </w:r>
    </w:p>
    <w:p w:rsidRDefault="00E44EBF" w:rsidP="00E44EBF" w:rsidR="00E44EBF">
      <w:pPr>
        <w:ind w:firstLine="708"/>
        <w:jc w:val="both"/>
      </w:pPr>
    </w:p>
    <w:p w:rsidRDefault="00E44EBF" w:rsidP="00E44EBF" w:rsidR="00E44EBF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E44EBF" w:rsidP="00E44EBF" w:rsidR="00E44EBF">
      <w:pPr>
        <w:ind w:firstLine="708"/>
        <w:jc w:val="both"/>
      </w:pPr>
    </w:p>
    <w:p w:rsidRDefault="00E44EBF" w:rsidP="00E44EBF" w:rsidR="00E44EBF">
      <w:pPr>
        <w:ind w:firstLine="708"/>
        <w:jc w:val="both"/>
      </w:pPr>
      <w:r>
        <w:t>Iz izvatka iz sudskog registra za dužnika proizlazi da je rješenjem ovog suda poslovni broj Tt-15/356-1 od 10.03.2015. pokrenut postupak brisanja po čl. 70. Zakona o sudskom registru (" Narodne novine" broj: 1/95, 57/96, 1/98, 30/99, 45/99, 54/05, 40/07, 91/10, 90/11, 148/13, 93/14).</w:t>
      </w:r>
    </w:p>
    <w:p w:rsidRDefault="00E44EBF" w:rsidP="00E44EBF" w:rsidR="00E44EBF">
      <w:pPr>
        <w:ind w:firstLine="708"/>
        <w:jc w:val="both"/>
      </w:pPr>
    </w:p>
    <w:p w:rsidRDefault="00E44EBF" w:rsidP="00E44EBF" w:rsidR="00E44EBF">
      <w:pPr>
        <w:ind w:firstLine="708"/>
        <w:jc w:val="both"/>
      </w:pPr>
      <w:r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E44EBF" w:rsidP="00E44EBF" w:rsidR="00E44EBF">
      <w:pPr>
        <w:ind w:firstLine="708"/>
        <w:jc w:val="both"/>
      </w:pPr>
    </w:p>
    <w:p w:rsidRDefault="00E44EBF" w:rsidP="00E44EBF" w:rsidR="00E44EBF">
      <w:pPr>
        <w:jc w:val="center"/>
      </w:pPr>
      <w:r>
        <w:t>U Varaždinu, 21. listopada 2015. godine</w:t>
      </w:r>
    </w:p>
    <w:p w:rsidRDefault="00E44EBF" w:rsidP="00E44EBF" w:rsidR="00E44EBF">
      <w:pPr>
        <w:ind w:firstLine="708"/>
        <w:jc w:val="both"/>
      </w:pPr>
    </w:p>
    <w:p w:rsidRDefault="00E44EBF" w:rsidP="00E44EBF" w:rsidR="00E44EBF">
      <w:pPr>
        <w:ind w:firstLine="708"/>
        <w:jc w:val="both"/>
      </w:pPr>
    </w:p>
    <w:p w:rsidRDefault="00E44EBF" w:rsidP="00E44EBF" w:rsidR="00E44EBF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E44EBF" w:rsidP="00E44EBF" w:rsidR="00E44EBF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 Levanić-Škerbić, v.r.</w:t>
      </w:r>
    </w:p>
    <w:p w:rsidRDefault="00E44EBF" w:rsidP="00E44EBF" w:rsidR="00E44EBF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44EBF" w:rsidP="00E44EBF" w:rsidR="00E44EBF">
      <w:pPr>
        <w:ind w:firstLine="708"/>
        <w:jc w:val="both"/>
      </w:pPr>
    </w:p>
    <w:p w:rsidRDefault="00E44EBF" w:rsidP="00E44EBF" w:rsidR="00E44EBF">
      <w:pPr>
        <w:ind w:firstLine="708"/>
        <w:jc w:val="both"/>
      </w:pPr>
    </w:p>
    <w:p w:rsidRDefault="00E44EBF" w:rsidP="00E44EBF" w:rsidR="00E44EBF">
      <w:pPr>
        <w:jc w:val="both"/>
      </w:pPr>
      <w:r>
        <w:t>Pouka o pravnom lijeku:</w:t>
      </w:r>
    </w:p>
    <w:p w:rsidRDefault="00E44EBF" w:rsidP="00E44EBF" w:rsidR="00E44EBF">
      <w:pPr>
        <w:ind w:firstLine="708"/>
        <w:jc w:val="both"/>
      </w:pPr>
      <w:r>
        <w:t>Protiv ovog rješenja nezadovoljna stranka može izjaviti žalbu u roku od osam (8) dana po primitku prijepisa rješenja,putem ovog suda, pisano u četiri primjerka. O žalbi odlučuje Visoki trgovački sud RH u Zagrebu.</w:t>
      </w:r>
    </w:p>
    <w:p w:rsidRDefault="00E44EBF" w:rsidP="00E44EBF" w:rsidR="00E44EBF">
      <w:pPr>
        <w:ind w:firstLine="708"/>
        <w:jc w:val="both"/>
      </w:pPr>
    </w:p>
    <w:p w:rsidRDefault="00E44EBF" w:rsidP="00E44EBF" w:rsidR="00E44EBF">
      <w:pPr>
        <w:ind w:firstLine="708"/>
        <w:jc w:val="both"/>
      </w:pPr>
    </w:p>
    <w:p w:rsidRDefault="00E44EBF" w:rsidP="00E44EBF" w:rsidR="00E44EBF">
      <w:pPr>
        <w:ind w:firstLine="708"/>
        <w:jc w:val="both"/>
      </w:pPr>
      <w:r>
        <w:t xml:space="preserve">DNA: </w:t>
      </w:r>
    </w:p>
    <w:p w:rsidRDefault="00E44EBF" w:rsidP="00E44EBF" w:rsidR="00E44EBF">
      <w:pPr>
        <w:numPr>
          <w:ilvl w:val="0"/>
          <w:numId w:val="47"/>
        </w:numPr>
        <w:jc w:val="both"/>
      </w:pPr>
      <w:r>
        <w:t>Financijska agencije Regionalni centar Zagreb, Podružnica Varaždin, Augusta Cesarca 2, Varaždin</w:t>
      </w:r>
    </w:p>
    <w:p w:rsidRDefault="00E44EBF" w:rsidP="00E44EBF" w:rsidR="00E44EBF">
      <w:pPr>
        <w:numPr>
          <w:ilvl w:val="0"/>
          <w:numId w:val="47"/>
        </w:numPr>
        <w:jc w:val="both"/>
      </w:pPr>
      <w:r>
        <w:t>e-oglasna ploča TS-a u Varaždinu</w:t>
      </w:r>
    </w:p>
    <w:p w:rsidRDefault="00E44EBF" w:rsidP="00E44EBF" w:rsidR="00E44EBF">
      <w:pPr>
        <w:jc w:val="both"/>
      </w:pPr>
    </w:p>
    <w:p w:rsidRDefault="00DA0242" w:rsidP="00E44EBF" w:rsidR="00DA0242" w:rsidRPr="00E44EBF"/>
    <w:sectPr w:rsidSect="00E44EBF" w:rsidR="00DA0242" w:rsidRPr="00E44EBF">
      <w:headerReference w:type="default" r:id="rId11"/>
      <w:pgSz w:code="9" w:h="16839" w:w="11907"/>
      <w:pgMar w:gutter="0" w:footer="1134" w:header="1134" w:left="1701" w:bottom="284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  <w:r w:rsidR="00E44EBF">
      <w:rPr>
        <w:rStyle w:val="PozadinaSvijetloCrvena"/>
        <w:shd w:fill="auto" w:color="auto" w:val="clear"/>
      </w:rPr>
      <w:t>Poslovni broj: 7 St-209/15-4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4CCB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4EBF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44E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44E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478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St-209/2015-4</izvorni_sadrzaj>
    <derivirana_varijabla naziv="DomainObject.Oznaka_1">St-209/2015-4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St-209/2015</izvorni_sadrzaj>
    <derivirana_varijabla naziv="DomainObject.Predmet.OznakaBroj_1">St-209/2015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Pokrenut postupak brisanja po članku 70 ZSR-a</izvorni_sadrzaj>
    <derivirana_varijabla naziv="DomainObject.Predmet.PrimjedbaSuca_1">Pokrenut postupak brisanja po članku 70 ZSR-a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AGROSTROJ društvo s ograničenom odgovornošću za proizvodnju i trgovinu</izvorni_sadrzaj>
    <derivirana_varijabla naziv="DomainObject.Predmet.ProtustrankaFormated_1">  AGROSTROJ društvo s ograničenom odgovornošću za proizvodnju i trgovinu</derivirana_varijabla>
  </DomainObject.Predmet.ProtustrankaFormated>
  <DomainObject.Predmet.ProtustrankaFormatedOIB>
    <izvorni_sadrzaj>  AGROSTROJ društvo s ograničenom odgovornošću za proizvodnju i trgovinu, OIB 15168252399</izvorni_sadrzaj>
    <derivirana_varijabla naziv="DomainObject.Predmet.ProtustrankaFormatedOIB_1">  AGROSTROJ društvo s ograničenom odgovornošću za proizvodnju i trgovinu, OIB 15168252399</derivirana_varijabla>
  </DomainObject.Predmet.ProtustrankaFormatedOIB>
  <DomainObject.Predmet.ProtustrankaFormatedWithAdress>
    <izvorni_sadrzaj> AGROSTROJ društvo s ograničenom odgovornošću za proizvodnju i trgovinu, Prikraj Križevački 67, 48260 Prikraj Križevački</izvorni_sadrzaj>
    <derivirana_varijabla naziv="DomainObject.Predmet.ProtustrankaFormatedWithAdress_1"> AGROSTROJ društvo s ograničenom odgovornošću za proizvodnju i trgovinu, Prikraj Križevački 67, 48260 Prikraj Križevački</derivirana_varijabla>
  </DomainObject.Predmet.ProtustrankaFormatedWithAdress>
  <DomainObject.Predmet.ProtustrankaFormatedWithAdressOIB>
    <izvorni_sadrzaj> AGROSTROJ društvo s ograničenom odgovornošću za proizvodnju i trgovinu, OIB 15168252399, Prikraj Križevački 67, 48260 Prikraj Križevački</izvorni_sadrzaj>
    <derivirana_varijabla naziv="DomainObject.Predmet.ProtustrankaFormatedWithAdressOIB_1"> AGROSTROJ društvo s ograničenom odgovornošću za proizvodnju i trgovinu, OIB 15168252399, Prikraj Križevački 67, 48260 Prikraj Križevački</derivirana_varijabla>
  </DomainObject.Predmet.ProtustrankaFormatedWithAdressOIB>
  <DomainObject.Predmet.ProtustrankaWithAdress>
    <izvorni_sadrzaj>AGROSTROJ društvo s ograničenom odgovornošću za proizvodnju i trgovinu Prikraj Križevački 67, 48260 Prikraj Križevački</izvorni_sadrzaj>
    <derivirana_varijabla naziv="DomainObject.Predmet.ProtustrankaWithAdress_1">AGROSTROJ društvo s ograničenom odgovornošću za proizvodnju i trgovinu Prikraj Križevački 67, 48260 Prikraj Križevački</derivirana_varijabla>
  </DomainObject.Predmet.ProtustrankaWithAdress>
  <DomainObject.Predmet.ProtustrankaWithAdressOIB>
    <izvorni_sadrzaj>AGROSTROJ društvo s ograničenom odgovornošću za proizvodnju i trgovinu, OIB 15168252399, Prikraj Križevački 67, 48260 Prikraj Križevački</izvorni_sadrzaj>
    <derivirana_varijabla naziv="DomainObject.Predmet.ProtustrankaWithAdressOIB_1">AGROSTROJ društvo s ograničenom odgovornošću za proizvodnju i trgovinu, OIB 15168252399, Prikraj Križevački 67, 48260 Prikraj Križevački</derivirana_varijabla>
  </DomainObject.Predmet.ProtustrankaWithAdressOIB>
  <DomainObject.Predmet.ProtustrankaNazivFormated>
    <izvorni_sadrzaj>AGROSTROJ društvo s ograničenom odgovornošću za proizvodnju i trgovinu</izvorni_sadrzaj>
    <derivirana_varijabla naziv="DomainObject.Predmet.ProtustrankaNazivFormated_1">AGROSTROJ društvo s ograničenom odgovornošću za proizvodnju i trgovinu</derivirana_varijabla>
  </DomainObject.Predmet.ProtustrankaNazivFormated>
  <DomainObject.Predmet.ProtustrankaNazivFormatedOIB>
    <izvorni_sadrzaj>AGROSTROJ društvo s ograničenom odgovornošću za proizvodnju i trgovinu, OIB 15168252399</izvorni_sadrzaj>
    <derivirana_varijabla naziv="DomainObject.Predmet.ProtustrankaNazivFormatedOIB_1">AGROSTROJ društvo s ograničenom odgovornošću za proizvodnju i trgovinu, OIB 15168252399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79843.98</izvorni_sadrzaj>
    <derivirana_varijabla naziv="DomainObject.Predmet.TrenutnaVrijednost_1">79843.98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AGROSTROJ društvo s ograničenom odgovornošću za proizvodnju i trgovinu</item>
    </izvorni_sadrzaj>
    <derivirana_varijabla naziv="DomainObject.Predmet.ProtuStrankaListFormated_1">
      <item>AGROSTROJ društvo s ograničenom odgovornošću za proizvodnju i trgovinu</item>
    </derivirana_varijabla>
  </DomainObject.Predmet.ProtuStrankaListFormated>
  <DomainObject.Predmet.ProtuStrankaListFormatedOIB>
    <izvorni_sadrzaj>
      <item>AGROSTROJ društvo s ograničenom odgovornošću za proizvodnju i trgovinu, OIB 15168252399</item>
    </izvorni_sadrzaj>
    <derivirana_varijabla naziv="DomainObject.Predmet.ProtuStrankaListFormatedOIB_1">
      <item>AGROSTROJ društvo s ograničenom odgovornošću za proizvodnju i trgovinu, OIB 15168252399</item>
    </derivirana_varijabla>
  </DomainObject.Predmet.ProtuStrankaListFormatedOIB>
  <DomainObject.Predmet.ProtuStrankaListFormatedWithAdress>
    <izvorni_sadrzaj>
      <item>AGROSTROJ društvo s ograničenom odgovornošću za proizvodnju i trgovinu, Prikraj Križevački 67, 48260 Prikraj Križevački</item>
    </izvorni_sadrzaj>
    <derivirana_varijabla naziv="DomainObject.Predmet.ProtuStrankaListFormatedWithAdress_1">
      <item>AGROSTROJ društvo s ograničenom odgovornošću za proizvodnju i trgovinu, Prikraj Križevački 67, 48260 Prikraj Križevački</item>
    </derivirana_varijabla>
  </DomainObject.Predmet.ProtuStrankaListFormatedWithAdress>
  <DomainObject.Predmet.ProtuStrankaListFormatedWithAdressOIB>
    <izvorni_sadrzaj>
      <item>AGROSTROJ društvo s ograničenom odgovornošću za proizvodnju i trgovinu, OIB 15168252399, Prikraj Križevački 67, 48260 Prikraj Križevački</item>
    </izvorni_sadrzaj>
    <derivirana_varijabla naziv="DomainObject.Predmet.ProtuStrankaListFormatedWithAdressOIB_1">
      <item>AGROSTROJ društvo s ograničenom odgovornošću za proizvodnju i trgovinu, OIB 15168252399, Prikraj Križevački 67, 48260 Prikraj Križevački</item>
    </derivirana_varijabla>
  </DomainObject.Predmet.ProtuStrankaListFormatedWithAdressOIB>
  <DomainObject.Predmet.ProtuStrankaListNazivFormated>
    <izvorni_sadrzaj>
      <item>AGROSTROJ društvo s ograničenom odgovornošću za proizvodnju i trgovinu</item>
    </izvorni_sadrzaj>
    <derivirana_varijabla naziv="DomainObject.Predmet.ProtuStrankaListNazivFormated_1">
      <item>AGROSTROJ društvo s ograničenom odgovornošću za proizvodnju i trgovinu</item>
    </derivirana_varijabla>
  </DomainObject.Predmet.ProtuStrankaListNazivFormated>
  <DomainObject.Predmet.ProtuStrankaListNazivFormatedOIB>
    <izvorni_sadrzaj>
      <item>AGROSTROJ društvo s ograničenom odgovornošću za proizvodnju i trgovinu, OIB 15168252399</item>
    </izvorni_sadrzaj>
    <derivirana_varijabla naziv="DomainObject.Predmet.ProtuStrankaListNazivFormatedOIB_1">
      <item>AGROSTROJ društvo s ograničenom odgovornošću za proizvodnju i trgovinu, OIB 15168252399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>St-209/2015-4</izvorni_sadrzaj>
    <derivirana_varijabla naziv="DomainObject.PoslovniBrojDokumenta_1">St-209/2015-4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AGROSTROJ društvo s ograničenom odgovornošću za proizvodnju i trgovinu</izvorni_sadrzaj>
    <derivirana_varijabla naziv="DomainObject.Predmet.ProtustrankaIDrugi_1">AGROSTROJ društvo s ograničenom odgovornošću za proizvodnju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AGROSTROJ društvo s ograničenom odgovornošću za proizvodnju i trgovinu, OIB 15168252399, Prikraj Križevački 67, 48260 Prikraj Križevački</izvorni_sadrzaj>
    <derivirana_varijabla naziv="DomainObject.Predmet.ProtustrankaIDrugiAdressOIB_1">AGROSTROJ društvo s ograničenom odgovornošću za proizvodnju i trgovinu, OIB 15168252399, Prikraj Križevački 67, 48260 Prikraj Križevački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AGROSTROJ društvo s ograničenom odgovornošću za proizvodnju i trgovinu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AGROSTROJ društvo s ograničenom odgovornošću za proizvodnju i trgovinu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AGROSTROJ društvo s ograničenom odgovornošću za proizvodnju i trgovinu, OIB 15168252399, Prikraj Križevački 67,48260 Prikraj Križevački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AGROSTROJ društvo s ograničenom odgovornošću za proizvodnju i trgovinu, OIB 15168252399, Prikraj Križevački 67,48260 Prikraj Križevački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61FBCE-CCA1-4475-B2F1-F6C9CD16FD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2105</properties:Characters>
  <properties:Lines>62</properties:Lines>
  <properties:Paragraphs>21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2015-10-22T06:15:00Z</cp:lastPrinted>
  <dcterms:modified xmlns:xsi="http://www.w3.org/2001/XMLSchema-instance" xsi:type="dcterms:W3CDTF">2015-10-22T06:16:00Z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St-209/2015-4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