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fd75" w14:paraId="cccfd75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90D05">
        <w:t>JAPANSKA BUBA d.o.o., Poljička cesta-Krilo 2, Jesenice, OIB: 05288140683</w:t>
      </w:r>
      <w:r w:rsidR="00634348">
        <w:rPr>
          <w:lang w:val="hr-HR"/>
        </w:rPr>
        <w:t xml:space="preserve">, dana </w:t>
      </w:r>
      <w:r w:rsidR="006C6F34">
        <w:rPr>
          <w:lang w:val="hr-HR"/>
        </w:rPr>
        <w:t>18</w:t>
      </w:r>
      <w:r w:rsidR="00B774BD">
        <w:rPr>
          <w:lang w:val="hr-HR"/>
        </w:rPr>
        <w:t>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90D05">
        <w:t>JAPANSKA BUBA d.o.o., Poljička cesta-Krilo 2, Jesenice, OIB: 05288140683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6C6F34">
        <w:rPr>
          <w:lang w:val="hr-HR"/>
        </w:rPr>
        <w:t>18</w:t>
      </w:r>
      <w:r w:rsidR="00B774BD">
        <w:rPr>
          <w:lang w:val="hr-HR"/>
        </w:rPr>
        <w:t>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D1292C">
        <w:rPr>
          <w:lang w:val="hr-HR"/>
        </w:rPr>
        <w:t>11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D1292C">
        <w:rPr>
          <w:lang w:val="hr-HR"/>
        </w:rPr>
        <w:t>Ada Rajković, Matice hrvatske 10, Split, OIB: 27195964864.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90D05">
        <w:t>JAPANSKA BUBA d.o.o., Poljička cesta-Krilo 2, Jesenice, OIB: 05288140683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A90D05">
        <w:t>JAPANSKA BUBA d.o.o., Poljička cesta-Krilo 2, Jesenice, OIB: 05288140683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90D05">
        <w:rPr>
          <w:lang w:val="hr-HR"/>
        </w:rPr>
        <w:t>2356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90D05">
        <w:rPr>
          <w:lang w:val="hr-HR"/>
        </w:rPr>
        <w:t>57.473,41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C6F34">
        <w:rPr>
          <w:lang w:val="hr-HR"/>
        </w:rPr>
        <w:t>18</w:t>
      </w:r>
      <w:r w:rsidR="00B774BD">
        <w:rPr>
          <w:lang w:val="hr-HR"/>
        </w:rPr>
        <w:t>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B774BD" w:rsidP="00B774BD" w:rsidR="00B774BD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774BD" w:rsidP="00B774BD" w:rsidR="00B774BD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6C6F34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308" w:rsidRPr="001D230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A90D05">
      <w:t>247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A90D05">
      <w:t>247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2308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C6F34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774BD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1292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61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JAPANSKA BUBA d.o.o. za ugostiteljstvo i usluge</izvorni_sadrzaj>
    <derivirana_varijabla naziv="DomainObject.Predmet.ProtustrankaFormated_1">  JAPANSKA BUBA d.o.o. za ugostiteljstvo i usluge</derivirana_varijabla>
  </DomainObject.Predmet.ProtustrankaFormated>
  <DomainObject.Predmet.ProtustrankaFormatedOIB>
    <izvorni_sadrzaj>  JAPANSKA BUBA d.o.o. za ugostiteljstvo i usluge, OIB 05288140683</izvorni_sadrzaj>
    <derivirana_varijabla naziv="DomainObject.Predmet.ProtustrankaFormatedOIB_1">  JAPANSKA BUBA d.o.o. za ugostiteljstvo i usluge, OIB 05288140683</derivirana_varijabla>
  </DomainObject.Predmet.ProtustrankaFormatedOIB>
  <DomainObject.Predmet.ProtustrankaFormatedWithAdress>
    <izvorni_sadrzaj> JAPANSKA BUBA d.o.o. za ugostiteljstvo i usluge, Poljička cesta - Krilo 2, 21315 Jesenice</izvorni_sadrzaj>
    <derivirana_varijabla naziv="DomainObject.Predmet.ProtustrankaFormatedWithAdress_1"> JAPANSKA BUBA d.o.o. za ugostiteljstvo i usluge, Poljička cesta - Krilo 2, 21315 Jesenice</derivirana_varijabla>
  </DomainObject.Predmet.ProtustrankaFormatedWithAdress>
  <DomainObject.Predmet.ProtustrankaFormatedWithAdressOIB>
    <izvorni_sadrzaj> JAPANSKA BUBA d.o.o. za ugostiteljstvo i usluge, OIB 05288140683, Poljička cesta - Krilo 2, 21315 Jesenice</izvorni_sadrzaj>
    <derivirana_varijabla naziv="DomainObject.Predmet.ProtustrankaFormatedWithAdressOIB_1"> JAPANSKA BUBA d.o.o. za ugostiteljstvo i usluge, OIB 05288140683, Poljička cesta - Krilo 2, 21315 Jesenice</derivirana_varijabla>
  </DomainObject.Predmet.ProtustrankaFormatedWithAdressOIB>
  <DomainObject.Predmet.ProtustrankaWithAdress>
    <izvorni_sadrzaj>JAPANSKA BUBA d.o.o. za ugostiteljstvo i usluge Poljička cesta - Krilo 2, 21315 Jesenice</izvorni_sadrzaj>
    <derivirana_varijabla naziv="DomainObject.Predmet.ProtustrankaWithAdress_1">JAPANSKA BUBA d.o.o. za ugostiteljstvo i usluge Poljička cesta - Krilo 2, 21315 Jesenice</derivirana_varijabla>
  </DomainObject.Predmet.ProtustrankaWithAdress>
  <DomainObject.Predmet.ProtustrankaWithAdressOIB>
    <izvorni_sadrzaj>JAPANSKA BUBA d.o.o. za ugostiteljstvo i usluge, OIB 05288140683, Poljička cesta - Krilo 2, 21315 Jesenice</izvorni_sadrzaj>
    <derivirana_varijabla naziv="DomainObject.Predmet.ProtustrankaWithAdressOIB_1">JAPANSKA BUBA d.o.o. za ugostiteljstvo i usluge, OIB 05288140683, Poljička cesta - Krilo 2, 21315 Jesenice</derivirana_varijabla>
  </DomainObject.Predmet.ProtustrankaWithAdressOIB>
  <DomainObject.Predmet.ProtustrankaNazivFormated>
    <izvorni_sadrzaj>JAPANSKA BUBA d.o.o. za ugostiteljstvo i usluge</izvorni_sadrzaj>
    <derivirana_varijabla naziv="DomainObject.Predmet.ProtustrankaNazivFormated_1">JAPANSKA BUBA d.o.o. za ugostiteljstvo i usluge</derivirana_varijabla>
  </DomainObject.Predmet.ProtustrankaNazivFormated>
  <DomainObject.Predmet.ProtustrankaNazivFormatedOIB>
    <izvorni_sadrzaj>JAPANSKA BUBA d.o.o. za ugostiteljstvo i usluge, OIB 05288140683</izvorni_sadrzaj>
    <derivirana_varijabla naziv="DomainObject.Predmet.ProtustrankaNazivFormatedOIB_1">JAPANSKA BUBA d.o.o. za ugostiteljstvo i usluge, OIB 05288140683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57564.17</izvorni_sadrzaj>
    <derivirana_varijabla naziv="DomainObject.Predmet.TrenutnaVrijednost_1">57564.17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JAPANSKA BUBA d.o.o. za ugostiteljstvo i usluge</item>
    </izvorni_sadrzaj>
    <derivirana_varijabla naziv="DomainObject.Predmet.ProtuStrankaListFormated_1">
      <item>JAPANSKA BUBA d.o.o. za ugostiteljstvo i usluge</item>
    </derivirana_varijabla>
  </DomainObject.Predmet.ProtuStrankaListFormated>
  <DomainObject.Predmet.ProtuStrankaListFormatedOIB>
    <izvorni_sadrzaj>
      <item>JAPANSKA BUBA d.o.o. za ugostiteljstvo i usluge, OIB 05288140683</item>
    </izvorni_sadrzaj>
    <derivirana_varijabla naziv="DomainObject.Predmet.ProtuStrankaListFormatedOIB_1">
      <item>JAPANSKA BUBA d.o.o. za ugostiteljstvo i usluge, OIB 05288140683</item>
    </derivirana_varijabla>
  </DomainObject.Predmet.ProtuStrankaListFormatedOIB>
  <DomainObject.Predmet.ProtuStrankaListFormatedWithAdress>
    <izvorni_sadrzaj>
      <item>JAPANSKA BUBA d.o.o. za ugostiteljstvo i usluge, Poljička cesta - Krilo 2, 21315 Jesenice</item>
    </izvorni_sadrzaj>
    <derivirana_varijabla naziv="DomainObject.Predmet.ProtuStrankaListFormatedWithAdress_1">
      <item>JAPANSKA BUBA d.o.o. za ugostiteljstvo i usluge, Poljička cesta - Krilo 2, 21315 Jesenice</item>
    </derivirana_varijabla>
  </DomainObject.Predmet.ProtuStrankaListFormatedWithAdress>
  <DomainObject.Predmet.ProtuStrankaListFormatedWithAdressOIB>
    <izvorni_sadrzaj>
      <item>JAPANSKA BUBA d.o.o. za ugostiteljstvo i usluge, OIB 05288140683, Poljička cesta - Krilo 2, 21315 Jesenice</item>
    </izvorni_sadrzaj>
    <derivirana_varijabla naziv="DomainObject.Predmet.ProtuStrankaListFormatedWithAdressOIB_1">
      <item>JAPANSKA BUBA d.o.o. za ugostiteljstvo i usluge, OIB 05288140683, Poljička cesta - Krilo 2, 21315 Jesenice</item>
    </derivirana_varijabla>
  </DomainObject.Predmet.ProtuStrankaListFormatedWithAdressOIB>
  <DomainObject.Predmet.ProtuStrankaListNazivFormated>
    <izvorni_sadrzaj>
      <item>JAPANSKA BUBA d.o.o. za ugostiteljstvo i usluge</item>
    </izvorni_sadrzaj>
    <derivirana_varijabla naziv="DomainObject.Predmet.ProtuStrankaListNazivFormated_1">
      <item>JAPANSKA BUBA d.o.o. za ugostiteljstvo i usluge</item>
    </derivirana_varijabla>
  </DomainObject.Predmet.ProtuStrankaListNazivFormated>
  <DomainObject.Predmet.ProtuStrankaListNazivFormatedOIB>
    <izvorni_sadrzaj>
      <item>JAPANSKA BUBA d.o.o. za ugostiteljstvo i usluge, OIB 05288140683</item>
    </izvorni_sadrzaj>
    <derivirana_varijabla naziv="DomainObject.Predmet.ProtuStrankaListNazivFormatedOIB_1">
      <item>JAPANSKA BUBA d.o.o. za ugostiteljstvo i usluge, OIB 05288140683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JAPANSKA BUBA d.o.o. za ugostiteljstvo i usluge</izvorni_sadrzaj>
    <derivirana_varijabla naziv="DomainObject.Predmet.ProtustrankaIDrugi_1">JAPANSKA BUBA d.o.o. za ugostiteljstvo i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JAPANSKA BUBA d.o.o. za ugostiteljstvo i usluge, OIB 05288140683, Poljička cesta - Krilo 2, 21315 Jesenice</izvorni_sadrzaj>
    <derivirana_varijabla naziv="DomainObject.Predmet.ProtustrankaIDrugiAdressOIB_1">JAPANSKA BUBA d.o.o. za ugostiteljstvo i usluge, OIB 05288140683, Poljička cesta - Krilo 2,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JAPANSKA BUBA d.o.o. za ugostiteljstvo i usluge</item>
    </izvorni_sadrzaj>
    <derivirana_varijabla naziv="DomainObject.Predmet.SudioniciListNaziv_1">
      <item>FINA SPLIT</item>
      <item>JAPANSKA BUBA d.o.o. za ugostiteljstvo i usluge</item>
    </derivirana_varijabla>
  </DomainObject.Predmet.SudioniciListNaziv>
  <DomainObject.Predmet.SudioniciListAdressOIB>
    <izvorni_sadrzaj>
      <item>FINA SPLIT, OIB 85821130368, Mažuranićevo šetalište 24 b,21000 Split</item>
      <item>JAPANSKA BUBA d.o.o. za ugostiteljstvo i usluge, OIB 05288140683, Poljička cesta - Krilo 2,21315 Jesenice</item>
    </izvorni_sadrzaj>
    <derivirana_varijabla naziv="DomainObject.Predmet.SudioniciListAdressOIB_1">
      <item>FINA SPLIT, OIB 85821130368, Mažuranićevo šetalište 24 b,21000 Split</item>
      <item>JAPANSKA BUBA d.o.o. za ugostiteljstvo i usluge, OIB 05288140683, Poljička cesta - Krilo 2,21315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05288140683</item>
    </izvorni_sadrzaj>
    <derivirana_varijabla naziv="DomainObject.Predmet.SudioniciListNazivOIB_1">
      <item>, OIB 85821130368</item>
      <item>, OIB 05288140683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C6EE0-B817-4391-9A69-CA5634E91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770</properties:Words>
  <properties:Characters>4150</properties:Characters>
  <properties:Lines>113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2016-05-18T05:53:00Z</cp:lastPrinted>
  <dcterms:modified xmlns:xsi="http://www.w3.org/2001/XMLSchema-instance" xsi:type="dcterms:W3CDTF">2016-05-18T08:29:00Z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