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4750" w14:paraId="4194750" w:rsidRDefault="00E7297D" w:rsidP="005D7BF8" w:rsidR="00E7297D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97D" w:rsidP="005D7BF8" w:rsidR="00E7297D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E7297D" w:rsidP="005D7BF8" w:rsidR="00E7297D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E7297D" w:rsidP="005D7BF8" w:rsidR="00E7297D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E7297D" w:rsidR="00E7297D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2C778F" w:rsidRPr="002C778F">
        <w:rPr>
          <w:b/>
        </w:rPr>
        <w:t>HIDRO SERVIS KVARNER društvo s ograničenom odgovornošću za građenje i trgovinu, Rijeka, Zametskog korena 4, OIB 06607334746</w:t>
      </w:r>
      <w:r w:rsidR="007A72BF" w:rsidRPr="007A72BF">
        <w:rPr>
          <w:b/>
        </w:rPr>
        <w:t>,</w:t>
      </w:r>
      <w:r w:rsidR="001C7A55" w:rsidRPr="001C7A55">
        <w:t xml:space="preserve"> dana </w:t>
      </w:r>
      <w:r w:rsidR="002C778F">
        <w:t>30</w:t>
      </w:r>
      <w:r w:rsidR="007A72BF">
        <w:t>. svibnja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6662F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2C778F" w:rsidRPr="002C778F">
        <w:rPr>
          <w:b/>
        </w:rPr>
        <w:t>HIDRO SERVIS KVARNER društvo s ograničenom odgovornošću za građenje i trgovinu, Rijeka, Zametskog korena 4, OIB 06607334746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1E174F">
        <w:t xml:space="preserve"> </w:t>
      </w:r>
      <w:r w:rsidR="002C778F">
        <w:t>Duško Koruga, Zagreb, Ilica 129, OIB 40565203589</w:t>
      </w:r>
      <w:r w:rsidR="00CF41D3">
        <w:t>.</w:t>
      </w:r>
      <w:r w:rsidR="00C848FC" w:rsidRPr="00990266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494342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2C778F" w:rsidRPr="002C778F">
        <w:rPr>
          <w:b/>
        </w:rPr>
        <w:t>HIDRO SERVIS KVARNER društvo s ograničenom odgovornošću za građenje i trgovinu, Rijeka, Zametskog korena 4, OIB 06607334746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2C778F" w:rsidP="002C778F" w:rsidR="002C778F" w:rsidRPr="002C778F">
      <w:pPr>
        <w:jc w:val="both"/>
      </w:pPr>
      <w:r w:rsidRPr="002C778F">
        <w:tab/>
        <w:t xml:space="preserve">Financijska agencija, Regionalni centar Rijeka podnijela je ovome sudu 30. prosinca 2016. godine prijedlog za otvaranje stečajnog postupka nad dužnikom LICA društvo s ograničenom odgovornošću za trgovinu, Rijeka, Vukovarska 99, OIB 32298360067 (dalje: dužnik) temeljem čl.110. st.1. Stečajnog zakona (Narodne novine, br. 71/15, dalje: SZ-a). </w:t>
      </w:r>
    </w:p>
    <w:p w:rsidRDefault="002C778F" w:rsidP="002C778F" w:rsidR="002C778F" w:rsidRPr="002C778F">
      <w:pPr>
        <w:jc w:val="both"/>
      </w:pPr>
      <w:r w:rsidRPr="002C778F">
        <w:tab/>
        <w:t xml:space="preserve">Predlagatelj je u prijedlogu naveo da dužnik na dan 28. prosinca 2016. godine u Očevidniku redoslijeda osnova za plaćanje ima evidentirane neizvršene osnove za plaćanje u neprekinutom razdoblju od 120 dana u ukupnom iznosu od 51.774,75 kn u koji iznos je uračunata i kamata i naknada Financijske agencije za provedbe ovrhe, da dužnik ima jednog zaposlenika. </w:t>
      </w:r>
    </w:p>
    <w:p w:rsidRDefault="002C778F" w:rsidP="002C778F" w:rsidR="002C778F" w:rsidRPr="002C778F">
      <w:pPr>
        <w:jc w:val="both"/>
      </w:pPr>
    </w:p>
    <w:p w:rsidRDefault="002C778F" w:rsidP="002C778F" w:rsidR="002C778F" w:rsidRPr="002C778F">
      <w:pPr>
        <w:jc w:val="both"/>
      </w:pPr>
      <w:r w:rsidRPr="002C778F">
        <w:lastRenderedPageBreak/>
        <w:tab/>
        <w:t>Rješenjem posl. br. St-2/17-4 od 01. veljače 2017. godine pokrenut je prethodni postupak radi utvrđivanja pretpostavki za otvaranje stečajnog postupka nad dužnikom, imenovan privremeni stečajni upravitelj Duško Koruga iz Zagreba, Ilica 129,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2C778F" w:rsidP="002C778F" w:rsidR="002C778F" w:rsidRPr="002C778F">
      <w:pPr>
        <w:jc w:val="both"/>
      </w:pPr>
      <w:r w:rsidRPr="002C778F">
        <w:tab/>
        <w:t>U prethodnom postupku privremeni stečajni upravitelj je utvrdio da je dužnikov predmet poslovanja izvođenje podvodnih i drugih građevinskih radova koji zahtijevaju specijalno izvođenje i opremu. Dužnik i dalje posluje ali njegovo poslovanje ovisi o jednom radniku koji je ujedno i zastupnik po zakonu, ugovora i konkretno odrađuje poslove, a u iznimnim slučajevima angažira i vanjske suradnike.</w:t>
      </w:r>
    </w:p>
    <w:p w:rsidRDefault="002C778F" w:rsidP="002C778F" w:rsidR="002C778F" w:rsidRPr="002C778F">
      <w:pPr>
        <w:jc w:val="both"/>
      </w:pPr>
      <w:r w:rsidRPr="002C778F">
        <w:tab/>
        <w:t xml:space="preserve">Iz potvrde Financijske agencije na dan 17. veljače 2017. evidentirano je 25.215,23 kn obveza i ukupno 170 dana neprekidne blokade računa u posljednjih šest mjeseci iz čega je vidljivo da je bilo novčanih priljeva na žiro-račun od dana podnošenja prijedloga za otvaranje stečajnog postupka jer se iznos obveza u očevidniku plaćanja umanjio. </w:t>
      </w:r>
    </w:p>
    <w:p w:rsidRDefault="002C778F" w:rsidP="002C778F" w:rsidR="002C778F" w:rsidRPr="002C778F">
      <w:pPr>
        <w:jc w:val="both"/>
      </w:pPr>
      <w:r w:rsidRPr="002C778F">
        <w:tab/>
        <w:t>Prema bilanci na dan 31.12.2016. godine dužnik ima iskazane obveze u iznosu 188.044,00 kn.</w:t>
      </w:r>
    </w:p>
    <w:p w:rsidRDefault="002C778F" w:rsidP="002C778F" w:rsidR="002C778F" w:rsidRPr="002C778F">
      <w:pPr>
        <w:jc w:val="both"/>
      </w:pPr>
      <w:r w:rsidRPr="002C778F">
        <w:tab/>
        <w:t>Prema bilanci dužnika na dan 31.12.2016. dužnik ima iskazanu dugotrajnu imovinu:</w:t>
      </w:r>
    </w:p>
    <w:p w:rsidRDefault="002C778F" w:rsidP="002C778F" w:rsidR="002C778F" w:rsidRPr="002C778F">
      <w:pPr>
        <w:jc w:val="both"/>
      </w:pPr>
      <w:r w:rsidRPr="002C778F">
        <w:tab/>
        <w:t>Materijalna imovina - 1.552,00 kn knjigovodstvene vrijednosti</w:t>
      </w:r>
    </w:p>
    <w:p w:rsidRDefault="002C778F" w:rsidP="002C778F" w:rsidR="002C778F" w:rsidRPr="002C778F">
      <w:pPr>
        <w:jc w:val="both"/>
      </w:pPr>
      <w:r w:rsidRPr="002C778F">
        <w:tab/>
        <w:t>- Citroen Berlingo 1,4</w:t>
      </w:r>
    </w:p>
    <w:p w:rsidRDefault="002C778F" w:rsidP="002C778F" w:rsidR="002C778F" w:rsidRPr="002C778F">
      <w:pPr>
        <w:jc w:val="both"/>
      </w:pPr>
      <w:r w:rsidRPr="002C778F">
        <w:tab/>
        <w:t>- Kompresor Bauer 9,6 kW/Honda</w:t>
      </w:r>
    </w:p>
    <w:p w:rsidRDefault="002C778F" w:rsidP="002C778F" w:rsidR="002C778F" w:rsidRPr="002C778F">
      <w:pPr>
        <w:jc w:val="both"/>
      </w:pPr>
      <w:r w:rsidRPr="002C778F">
        <w:tab/>
        <w:t>- Kompresor IR 180 CFM</w:t>
      </w:r>
    </w:p>
    <w:p w:rsidRDefault="002C778F" w:rsidP="002C778F" w:rsidR="002C778F" w:rsidRPr="002C778F">
      <w:pPr>
        <w:jc w:val="both"/>
      </w:pPr>
      <w:r w:rsidRPr="002C778F">
        <w:tab/>
        <w:t>- Ronilačko odijelo suho Iceberg L</w:t>
      </w:r>
    </w:p>
    <w:p w:rsidRDefault="002C778F" w:rsidP="002C778F" w:rsidR="002C778F" w:rsidRPr="002C778F">
      <w:pPr>
        <w:jc w:val="both"/>
      </w:pPr>
      <w:r w:rsidRPr="002C778F">
        <w:tab/>
        <w:t>- Ronilačka boca 2x12L Manifold</w:t>
      </w:r>
    </w:p>
    <w:p w:rsidRDefault="002C778F" w:rsidP="002C778F" w:rsidR="002C778F" w:rsidRPr="002C778F">
      <w:pPr>
        <w:jc w:val="both"/>
      </w:pPr>
      <w:r w:rsidRPr="002C778F">
        <w:tab/>
        <w:t>Očekivana tržišna vrijednost materijalne imovine 10.000,00</w:t>
      </w:r>
    </w:p>
    <w:p w:rsidRDefault="002C778F" w:rsidP="002C778F" w:rsidR="002C778F" w:rsidRPr="002C778F">
      <w:pPr>
        <w:jc w:val="both"/>
      </w:pPr>
      <w:r w:rsidRPr="002C778F">
        <w:tab/>
        <w:t>Prema bilanci dužnika na dan 31.12.2016. dužnik ima iskazanu kratkotrajnu imovinu:</w:t>
      </w:r>
    </w:p>
    <w:p w:rsidRDefault="002C778F" w:rsidP="002C778F" w:rsidR="002C778F" w:rsidRPr="002C778F">
      <w:pPr>
        <w:jc w:val="both"/>
      </w:pPr>
      <w:r w:rsidRPr="002C778F">
        <w:tab/>
        <w:t>- Potraživanja od kupaca 91.958,38 kn</w:t>
      </w:r>
    </w:p>
    <w:p w:rsidRDefault="002C778F" w:rsidP="002C778F" w:rsidR="002C778F" w:rsidRPr="002C778F">
      <w:pPr>
        <w:jc w:val="both"/>
      </w:pPr>
      <w:r w:rsidRPr="002C778F">
        <w:tab/>
        <w:t>- Kratkotrajna financijska imovina dani zajmovi 663.365,76 kn</w:t>
      </w:r>
    </w:p>
    <w:p w:rsidRDefault="002C778F" w:rsidP="002C778F" w:rsidR="002C778F" w:rsidRPr="002C778F">
      <w:pPr>
        <w:jc w:val="both"/>
      </w:pPr>
      <w:r w:rsidRPr="002C778F">
        <w:tab/>
        <w:t xml:space="preserve">Potraživanja s osnova zajmova odnose na dane zajmove direktoru i osnivaču društava, a potraživanja od kupaca su od fizičkih i pravnih osoba bez sredstava osiguranja naplate. </w:t>
      </w:r>
    </w:p>
    <w:p w:rsidRDefault="002C778F" w:rsidP="002C778F" w:rsidR="002C778F" w:rsidRPr="002C778F">
      <w:pPr>
        <w:jc w:val="both"/>
      </w:pPr>
      <w:r w:rsidRPr="002C778F">
        <w:tab/>
        <w:t>Prema uvjerenjima iz evidencije motornih vozila MUP-a dužnik je vlasnik motornog vozila Citroen Berlingo 1.4 l, godina proizvodnje 2006., broj šasije VF7GBKFWC94249752, reg. oznake RI152TE, te za vozilo nema podataka o teretima.</w:t>
      </w:r>
    </w:p>
    <w:p w:rsidRDefault="002C778F" w:rsidP="002C778F" w:rsidR="002C778F" w:rsidRPr="002C778F">
      <w:pPr>
        <w:jc w:val="both"/>
      </w:pPr>
      <w:r w:rsidRPr="002C778F">
        <w:tab/>
        <w:t xml:space="preserve">Prema uvjerenju Područnog ureda za katastar nekretnina Rijeka dužnik nije posjednik nekretnina području sjedišta društva. </w:t>
      </w:r>
    </w:p>
    <w:p w:rsidRDefault="002C778F" w:rsidP="002C778F" w:rsidR="002C778F" w:rsidRPr="002C778F">
      <w:pPr>
        <w:jc w:val="both"/>
      </w:pPr>
      <w:r w:rsidRPr="002C778F">
        <w:tab/>
        <w:t>Privremeni stečajni upravitelj je u prethodnom postupku utvrdio da dužnik ima imovinu, međutim njezina vrijednost očekivano ne može namiriti predvidive stečajnog postupka.</w:t>
      </w:r>
    </w:p>
    <w:p w:rsidRDefault="002C778F" w:rsidP="002C778F" w:rsidR="002C778F" w:rsidRPr="002C778F">
      <w:pPr>
        <w:jc w:val="both"/>
      </w:pPr>
      <w:r w:rsidRPr="002C778F">
        <w:tab/>
        <w:t>Do završetka prethodnog postupka kod dužnika je utvrđeno postojanje stečajnog razloga, nesposobnost za plaćanje iz čl.6. Stečajnog zakona.</w:t>
      </w:r>
    </w:p>
    <w:p w:rsidRDefault="002C778F" w:rsidP="002C778F" w:rsidR="002C778F" w:rsidRPr="002C778F">
      <w:pPr>
        <w:jc w:val="both"/>
      </w:pPr>
      <w:r w:rsidRPr="002C778F">
        <w:lastRenderedPageBreak/>
        <w:tab/>
        <w:t>Naime, prema potvrdi FINA-e od 17. veljače 2017. godine na računu dužnika evidentirano je 170 dana neprekidne blokade zbog nepodmirenih osnova za plaćanje evidentiranih u Očevidniku redoslijeda osnova za plaćanje. Nepodmirene obveze na dan 17. veljače 2017. godine iznose 25.215,23 kn.</w:t>
      </w:r>
    </w:p>
    <w:p w:rsidRDefault="002C778F" w:rsidP="002C778F" w:rsidR="002C778F" w:rsidRPr="002C778F">
      <w:pPr>
        <w:jc w:val="both"/>
      </w:pPr>
      <w:r w:rsidRPr="002C778F">
        <w:tab/>
        <w:t xml:space="preserve">Privremeni stečajni upravitelj mišljenja je da pod određenim okolnostima postoje uvjeti za nastavak poslovanja dužnika iz razloga što je postoji oprema za podvodno izvođenje radova i stručan radnik koji je ujedno i direktor društva, iako je izuzetno rizično poslovanje koje ovisi isključivo o jednom radniku. </w:t>
      </w:r>
    </w:p>
    <w:p w:rsidRDefault="002C778F" w:rsidP="002C778F" w:rsidR="002C778F" w:rsidRPr="002C778F">
      <w:pPr>
        <w:jc w:val="both"/>
      </w:pPr>
      <w:r w:rsidRPr="002C778F">
        <w:tab/>
        <w:t>Potraživanja od kupaca u iznosu od 91.958,38 kn i dane zajmovi u iznosu od 663.365,76 kn potrebno je utužiti odnosno pokrenuti ovršne i izvjesno potom parnične postupke, koji se za slučaj istovremenog otvaranja i zaključenja stečajnog postupka mogu voditi i za stečajnu masu iza dužnika ukoliko vjerovnici predujme za troškove postupka.</w:t>
      </w:r>
    </w:p>
    <w:p w:rsidRDefault="002C778F" w:rsidP="002C778F" w:rsidR="002C778F" w:rsidRPr="002C778F">
      <w:pPr>
        <w:jc w:val="both"/>
      </w:pPr>
      <w:r w:rsidRPr="002C778F">
        <w:tab/>
        <w:t xml:space="preserve">Obzirom na utvrđeno u prethodnom postupku privremeni stečajni upravitelj predložio je sudu da pozove vjerovnike na uplatu predujma za namirenje troškova prethodnog i otvorenog stečajnog postupka u trajanju od šest mjeseci u visini 27.500,00 kn. </w:t>
      </w:r>
    </w:p>
    <w:p w:rsidRDefault="002C778F" w:rsidP="002C778F" w:rsidR="002C778F" w:rsidRPr="002C778F">
      <w:pPr>
        <w:jc w:val="both"/>
      </w:pPr>
      <w:r w:rsidRPr="002C778F">
        <w:tab/>
        <w:t>Predvidivi troškovi stečajnog postupka u trajanju od šest mjeseci</w:t>
      </w:r>
    </w:p>
    <w:p w:rsidRDefault="002C778F" w:rsidP="002C778F" w:rsidR="002C778F" w:rsidRPr="002C778F">
      <w:pPr>
        <w:jc w:val="both"/>
      </w:pPr>
      <w:r w:rsidRPr="002C778F">
        <w:t>- troškovi prethodnog postupka - bruto</w:t>
      </w:r>
      <w:r w:rsidRPr="002C778F">
        <w:tab/>
      </w:r>
      <w:r w:rsidRPr="002C778F">
        <w:tab/>
        <w:t xml:space="preserve">  </w:t>
      </w:r>
      <w:r w:rsidRPr="002C778F">
        <w:tab/>
      </w:r>
      <w:r w:rsidRPr="002C778F">
        <w:tab/>
      </w:r>
      <w:r w:rsidRPr="002C778F">
        <w:tab/>
        <w:t>5.000,00 kn</w:t>
      </w:r>
    </w:p>
    <w:p w:rsidRDefault="002C778F" w:rsidP="002C778F" w:rsidR="002C778F" w:rsidRPr="002C778F">
      <w:pPr>
        <w:jc w:val="both"/>
      </w:pPr>
      <w:r w:rsidRPr="002C778F">
        <w:t>- izrada pečata</w:t>
      </w:r>
      <w:r w:rsidRPr="002C778F">
        <w:tab/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   </w:t>
      </w:r>
      <w:r w:rsidRPr="002C778F">
        <w:tab/>
        <w:t xml:space="preserve">     </w:t>
      </w:r>
      <w:r w:rsidRPr="002C778F">
        <w:tab/>
      </w:r>
      <w:r w:rsidRPr="002C778F">
        <w:tab/>
      </w:r>
      <w:r w:rsidRPr="002C778F">
        <w:tab/>
        <w:t xml:space="preserve">   150,00 kn</w:t>
      </w:r>
    </w:p>
    <w:p w:rsidRDefault="002C778F" w:rsidP="002C778F" w:rsidR="002C778F" w:rsidRPr="002C778F">
      <w:pPr>
        <w:jc w:val="both"/>
      </w:pPr>
      <w:r w:rsidRPr="002C778F">
        <w:t>- otvaranje žiro računa</w:t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     </w:t>
      </w:r>
      <w:r w:rsidRPr="002C778F">
        <w:tab/>
      </w:r>
      <w:r w:rsidRPr="002C778F">
        <w:tab/>
      </w:r>
      <w:r w:rsidRPr="002C778F">
        <w:tab/>
        <w:t xml:space="preserve">     50,00 kn</w:t>
      </w:r>
    </w:p>
    <w:p w:rsidRDefault="002C778F" w:rsidP="002C778F" w:rsidR="002C778F" w:rsidRPr="002C778F">
      <w:pPr>
        <w:jc w:val="both"/>
      </w:pPr>
      <w:r w:rsidRPr="002C778F">
        <w:t>- troškovi platnog prometa</w:t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  </w:t>
      </w:r>
      <w:r w:rsidRPr="002C778F">
        <w:tab/>
      </w:r>
      <w:r w:rsidRPr="002C778F">
        <w:tab/>
      </w:r>
      <w:r w:rsidRPr="002C778F">
        <w:tab/>
        <w:t xml:space="preserve">   400,00 kn</w:t>
      </w:r>
    </w:p>
    <w:p w:rsidRDefault="002C778F" w:rsidP="002C778F" w:rsidR="002C778F" w:rsidRPr="002C778F">
      <w:pPr>
        <w:jc w:val="both"/>
      </w:pPr>
      <w:r w:rsidRPr="002C778F">
        <w:t>- poštarina</w:t>
      </w:r>
      <w:r w:rsidRPr="002C778F">
        <w:tab/>
      </w:r>
      <w:r w:rsidRPr="002C778F">
        <w:tab/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   </w:t>
      </w:r>
      <w:r w:rsidRPr="002C778F">
        <w:tab/>
      </w:r>
      <w:r w:rsidRPr="002C778F">
        <w:tab/>
      </w:r>
      <w:r w:rsidRPr="002C778F">
        <w:tab/>
        <w:t xml:space="preserve">   300,00 kn</w:t>
      </w:r>
    </w:p>
    <w:p w:rsidRDefault="002C778F" w:rsidP="002C778F" w:rsidR="002C778F" w:rsidRPr="002C778F">
      <w:pPr>
        <w:jc w:val="both"/>
      </w:pPr>
      <w:r w:rsidRPr="002C778F">
        <w:t>- knjigovodstvene usluge</w:t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</w:t>
      </w:r>
      <w:r w:rsidRPr="002C778F">
        <w:tab/>
      </w:r>
      <w:r w:rsidRPr="002C778F">
        <w:tab/>
      </w:r>
      <w:r w:rsidRPr="002C778F">
        <w:tab/>
        <w:t>3.600,00 kn</w:t>
      </w:r>
    </w:p>
    <w:p w:rsidRDefault="002C778F" w:rsidP="002C778F" w:rsidR="002C778F" w:rsidRPr="002C778F">
      <w:pPr>
        <w:jc w:val="both"/>
      </w:pPr>
      <w:r w:rsidRPr="002C778F">
        <w:t>- stvarni troškovi i nagrada stečajnog upravitelja</w:t>
      </w:r>
      <w:r w:rsidRPr="002C778F">
        <w:tab/>
      </w:r>
      <w:r w:rsidRPr="002C778F">
        <w:tab/>
      </w:r>
      <w:r w:rsidRPr="002C778F">
        <w:tab/>
        <w:t xml:space="preserve">          15.000,00 kn</w:t>
      </w:r>
    </w:p>
    <w:p w:rsidRDefault="002C778F" w:rsidP="002C778F" w:rsidR="002C778F" w:rsidRPr="002C778F">
      <w:pPr>
        <w:jc w:val="both"/>
      </w:pPr>
      <w:r w:rsidRPr="002C778F">
        <w:t>- arhiviranje dokumentacije</w:t>
      </w:r>
      <w:r w:rsidRPr="002C778F">
        <w:tab/>
      </w:r>
      <w:r w:rsidRPr="002C778F">
        <w:tab/>
      </w:r>
      <w:r w:rsidRPr="002C778F">
        <w:tab/>
      </w:r>
      <w:r w:rsidRPr="002C778F">
        <w:tab/>
        <w:t xml:space="preserve">  </w:t>
      </w:r>
      <w:r w:rsidRPr="002C778F">
        <w:tab/>
      </w:r>
      <w:r w:rsidRPr="002C778F">
        <w:tab/>
      </w:r>
      <w:r w:rsidRPr="002C778F">
        <w:tab/>
        <w:t>3.000,00 kn</w:t>
      </w:r>
    </w:p>
    <w:p w:rsidRDefault="007D0A54" w:rsidP="001C2269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1E174F" w:rsidP="006D7039" w:rsidR="006D7039">
      <w:pPr>
        <w:jc w:val="both"/>
      </w:pPr>
      <w:r>
        <w:tab/>
        <w:t xml:space="preserve">Rješenjem ovoga suda od </w:t>
      </w:r>
      <w:r w:rsidR="008C5052">
        <w:t>26</w:t>
      </w:r>
      <w:r w:rsidR="007E5AD8">
        <w:t>. travnja</w:t>
      </w:r>
      <w:r>
        <w:t xml:space="preserve"> 2017. godine </w:t>
      </w:r>
      <w:r w:rsidR="006D7039">
        <w:t xml:space="preserve">pozvane su osobe koje imaju pravni interes za provedbom stečajnog postupka da u roku od 15 dana uplate predujam u visini od </w:t>
      </w:r>
      <w:r w:rsidR="008C5052">
        <w:t>27.500</w:t>
      </w:r>
      <w:r w:rsidR="00B579B0">
        <w:t>,00</w:t>
      </w:r>
      <w:r w:rsidR="00316D43">
        <w:t xml:space="preserve"> </w:t>
      </w:r>
      <w:r w:rsidR="006D7039">
        <w:t>kn, za namirenje troškova otvorenog stečajnog postupka. Predmetno rješenje objav</w:t>
      </w:r>
      <w:r w:rsidR="00FA7CB6">
        <w:t>ljeno je na mrežnoj stranici e-O</w:t>
      </w:r>
      <w:r w:rsidR="006D7039">
        <w:t>glasne ploče sud</w:t>
      </w:r>
      <w:r w:rsidR="00316D43">
        <w:t>ov</w:t>
      </w:r>
      <w:r w:rsidR="006D7039">
        <w:t xml:space="preserve">a dana </w:t>
      </w:r>
      <w:r w:rsidR="008C5052">
        <w:t>26</w:t>
      </w:r>
      <w:r w:rsidR="007E5AD8">
        <w:t>. travnja</w:t>
      </w:r>
      <w:r w:rsidR="00DA68B7">
        <w:t xml:space="preserve"> 2017</w:t>
      </w:r>
      <w:r w:rsidR="006D7039">
        <w:t>. godine temeljem čl.12. st.1.</w:t>
      </w:r>
      <w:r w:rsidR="000554F6">
        <w:t xml:space="preserve"> SZ-a</w:t>
      </w:r>
      <w:r w:rsidR="006D7039"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</w:t>
      </w:r>
      <w:r w:rsidR="001E174F">
        <w:t>postojanje stečajn</w:t>
      </w:r>
      <w:r w:rsidR="007D0A54">
        <w:t>og</w:t>
      </w:r>
      <w:r>
        <w:t xml:space="preserve"> razloga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 w:rsidR="001E174F">
        <w:t xml:space="preserve">prethodnog i otvorenog </w:t>
      </w:r>
      <w:r>
        <w:t xml:space="preserve">stečajnog postupka nije uplaćen u roku određenom rješenjem od </w:t>
      </w:r>
      <w:r w:rsidR="008C5052">
        <w:t>26</w:t>
      </w:r>
      <w:r w:rsidR="007E5AD8">
        <w:t>. travnja</w:t>
      </w:r>
      <w:r w:rsidR="001E174F">
        <w:t xml:space="preserve"> </w:t>
      </w:r>
      <w:r w:rsidR="00DA68B7">
        <w:t>2017</w:t>
      </w:r>
      <w:r w:rsidR="001E174F">
        <w:t>.</w:t>
      </w:r>
      <w:r>
        <w:t xml:space="preserve"> godine, valjalo je temeljem čl.132. st.2. SZ-a nad dužnikom otvoriti i istodobno zaključiti stečajni </w:t>
      </w:r>
      <w:r>
        <w:lastRenderedPageBreak/>
        <w:t>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8C5052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2C778F">
        <w:rPr>
          <w:bCs/>
        </w:rPr>
        <w:t>30</w:t>
      </w:r>
      <w:r w:rsidR="00316D43">
        <w:rPr>
          <w:bCs/>
        </w:rPr>
        <w:t xml:space="preserve">. svibnja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1C73BB" w:rsidR="00CE140B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C3BCC">
        <w:t xml:space="preserve"> </w:t>
      </w:r>
    </w:p>
    <w:p w:rsidRDefault="003A72D4" w:rsidP="007C3BCC" w:rsidR="003A72D4">
      <w:pPr>
        <w:ind w:firstLine="708" w:left="1416"/>
        <w:jc w:val="right"/>
      </w:pPr>
      <w:r>
        <w:t xml:space="preserve"> </w:t>
      </w:r>
    </w:p>
    <w:p w:rsidRDefault="0071647F" w:rsidP="00EA174D" w:rsidR="0071647F">
      <w:pPr>
        <w:ind w:firstLine="708" w:left="1416"/>
        <w:jc w:val="right"/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06072" w:rsidR="00306072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06072" w:rsidP="00306072" w:rsidR="00306072">
      <w:pPr>
        <w:jc w:val="both"/>
        <w:rPr>
          <w:bCs/>
        </w:rPr>
      </w:pPr>
    </w:p>
    <w:p w:rsidRDefault="00306072" w:rsidP="00306072" w:rsidR="00306072">
      <w:pPr>
        <w:jc w:val="both"/>
        <w:rPr>
          <w:bCs/>
        </w:rPr>
      </w:pPr>
    </w:p>
    <w:p w:rsidRDefault="00CE140B" w:rsidP="00306072" w:rsidR="00CE140B">
      <w:pPr>
        <w:jc w:val="both"/>
        <w:rPr>
          <w:b/>
          <w:sz w:val="20"/>
          <w:szCs w:val="20"/>
        </w:rPr>
      </w:pPr>
    </w:p>
    <w:p w:rsidRDefault="007D0A54" w:rsidP="00306072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8C5052">
        <w:rPr>
          <w:sz w:val="20"/>
          <w:szCs w:val="20"/>
        </w:rPr>
        <w:t>Igor Sušenj, Rijeka, Zametskog korena 4</w:t>
      </w:r>
      <w:r w:rsidR="008A496D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7D0A54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7D0A54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7D0A54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2C778F">
        <w:rPr>
          <w:sz w:val="20"/>
          <w:szCs w:val="20"/>
        </w:rPr>
        <w:t>30</w:t>
      </w:r>
      <w:r w:rsidR="00316D43">
        <w:rPr>
          <w:sz w:val="20"/>
          <w:szCs w:val="20"/>
        </w:rPr>
        <w:t>.5.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6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2C778F">
      <w:rPr>
        <w:b/>
      </w:rPr>
      <w:t>2/2017-16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73246"/>
    <w:rsid w:val="000806E3"/>
    <w:rsid w:val="000B25A6"/>
    <w:rsid w:val="000B38A3"/>
    <w:rsid w:val="000B5241"/>
    <w:rsid w:val="000C0D66"/>
    <w:rsid w:val="000C1A41"/>
    <w:rsid w:val="000D03AE"/>
    <w:rsid w:val="000E7FDB"/>
    <w:rsid w:val="000F3B44"/>
    <w:rsid w:val="00117DD6"/>
    <w:rsid w:val="00121E7A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20C7"/>
    <w:rsid w:val="001C2269"/>
    <w:rsid w:val="001C73BB"/>
    <w:rsid w:val="001C7A55"/>
    <w:rsid w:val="001E174F"/>
    <w:rsid w:val="001F13A2"/>
    <w:rsid w:val="00212999"/>
    <w:rsid w:val="00213A81"/>
    <w:rsid w:val="00223778"/>
    <w:rsid w:val="0024728A"/>
    <w:rsid w:val="00253B86"/>
    <w:rsid w:val="00254C14"/>
    <w:rsid w:val="00257566"/>
    <w:rsid w:val="00267A10"/>
    <w:rsid w:val="00284D00"/>
    <w:rsid w:val="00296C99"/>
    <w:rsid w:val="002C06E4"/>
    <w:rsid w:val="002C1367"/>
    <w:rsid w:val="002C214C"/>
    <w:rsid w:val="002C778F"/>
    <w:rsid w:val="002D43F3"/>
    <w:rsid w:val="002E5767"/>
    <w:rsid w:val="002E7B44"/>
    <w:rsid w:val="002F0A27"/>
    <w:rsid w:val="00306072"/>
    <w:rsid w:val="00306212"/>
    <w:rsid w:val="00315E6B"/>
    <w:rsid w:val="0031619B"/>
    <w:rsid w:val="00316D43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A72D4"/>
    <w:rsid w:val="003B540A"/>
    <w:rsid w:val="003C0B7B"/>
    <w:rsid w:val="003C157D"/>
    <w:rsid w:val="0041378B"/>
    <w:rsid w:val="0042316F"/>
    <w:rsid w:val="00440D91"/>
    <w:rsid w:val="00490A2A"/>
    <w:rsid w:val="00494342"/>
    <w:rsid w:val="004A5D50"/>
    <w:rsid w:val="004B1960"/>
    <w:rsid w:val="004D3F29"/>
    <w:rsid w:val="004D4344"/>
    <w:rsid w:val="004E14F0"/>
    <w:rsid w:val="00500B42"/>
    <w:rsid w:val="0055287B"/>
    <w:rsid w:val="00576115"/>
    <w:rsid w:val="005930B2"/>
    <w:rsid w:val="005C4A89"/>
    <w:rsid w:val="005D62DF"/>
    <w:rsid w:val="005D6D20"/>
    <w:rsid w:val="005E4F24"/>
    <w:rsid w:val="005E548D"/>
    <w:rsid w:val="00607EFE"/>
    <w:rsid w:val="006116FD"/>
    <w:rsid w:val="00624CA5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40C9"/>
    <w:rsid w:val="007556A0"/>
    <w:rsid w:val="007752A1"/>
    <w:rsid w:val="00776F61"/>
    <w:rsid w:val="007A72BF"/>
    <w:rsid w:val="007C24D4"/>
    <w:rsid w:val="007C3BCC"/>
    <w:rsid w:val="007C5AB4"/>
    <w:rsid w:val="007C730F"/>
    <w:rsid w:val="007D0A54"/>
    <w:rsid w:val="007E5AD8"/>
    <w:rsid w:val="00815FF9"/>
    <w:rsid w:val="008220C0"/>
    <w:rsid w:val="00822CED"/>
    <w:rsid w:val="00823672"/>
    <w:rsid w:val="00825044"/>
    <w:rsid w:val="0085082A"/>
    <w:rsid w:val="00863C45"/>
    <w:rsid w:val="0086662F"/>
    <w:rsid w:val="00867511"/>
    <w:rsid w:val="00876EF2"/>
    <w:rsid w:val="008A496D"/>
    <w:rsid w:val="008B7B42"/>
    <w:rsid w:val="008C188D"/>
    <w:rsid w:val="008C5052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48B4"/>
    <w:rsid w:val="009759C6"/>
    <w:rsid w:val="00976E88"/>
    <w:rsid w:val="009856D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410F9"/>
    <w:rsid w:val="00A56611"/>
    <w:rsid w:val="00A7168A"/>
    <w:rsid w:val="00A7352D"/>
    <w:rsid w:val="00A7372C"/>
    <w:rsid w:val="00AA031A"/>
    <w:rsid w:val="00AA6992"/>
    <w:rsid w:val="00AC6DC9"/>
    <w:rsid w:val="00AD089B"/>
    <w:rsid w:val="00AD51C1"/>
    <w:rsid w:val="00AE55E4"/>
    <w:rsid w:val="00B350EF"/>
    <w:rsid w:val="00B579B0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1580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7C80"/>
    <w:rsid w:val="00D55DB2"/>
    <w:rsid w:val="00D705C3"/>
    <w:rsid w:val="00D940E7"/>
    <w:rsid w:val="00DA1A65"/>
    <w:rsid w:val="00DA1FFF"/>
    <w:rsid w:val="00DA42E7"/>
    <w:rsid w:val="00DA68B7"/>
    <w:rsid w:val="00DD7334"/>
    <w:rsid w:val="00DE36C9"/>
    <w:rsid w:val="00DF013D"/>
    <w:rsid w:val="00E01978"/>
    <w:rsid w:val="00E535BC"/>
    <w:rsid w:val="00E65893"/>
    <w:rsid w:val="00E7297D"/>
    <w:rsid w:val="00EA174D"/>
    <w:rsid w:val="00EA1A0F"/>
    <w:rsid w:val="00EC083F"/>
    <w:rsid w:val="00ED138E"/>
    <w:rsid w:val="00ED3538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9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9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9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9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9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9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9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9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SERVIS KVARNER d.o.o.</izvorni_sadrzaj>
    <derivirana_varijabla naziv="DomainObject.Predmet.ProtustrankaFormated_1">  HIDRO SERVIS KVARNER d.o.o.</derivirana_varijabla>
  </DomainObject.Predmet.ProtustrankaFormated>
  <DomainObject.Predmet.ProtustrankaFormatedOIB>
    <izvorni_sadrzaj>  HIDRO SERVIS KVARNER d.o.o., OIB 06607334746</izvorni_sadrzaj>
    <derivirana_varijabla naziv="DomainObject.Predmet.ProtustrankaFormatedOIB_1">  HIDRO SERVIS KVARNER d.o.o., OIB 06607334746</derivirana_varijabla>
  </DomainObject.Predmet.ProtustrankaFormatedOIB>
  <DomainObject.Predmet.ProtustrankaFormatedWithAdress>
    <izvorni_sadrzaj> HIDRO SERVIS KVARNER d.o.o., Zametskog korena 4, 51000 Rijeka</izvorni_sadrzaj>
    <derivirana_varijabla naziv="DomainObject.Predmet.ProtustrankaFormatedWithAdress_1"> HIDRO SERVIS KVARNER d.o.o., Zametskog korena 4, 51000 Rijeka</derivirana_varijabla>
  </DomainObject.Predmet.ProtustrankaFormatedWithAdress>
  <DomainObject.Predmet.ProtustrankaFormatedWithAdressOIB>
    <izvorni_sadrzaj> HIDRO SERVIS KVARNER d.o.o., OIB 06607334746, Zametskog korena 4, 51000 Rijeka</izvorni_sadrzaj>
    <derivirana_varijabla naziv="DomainObject.Predmet.ProtustrankaFormatedWithAdressOIB_1"> HIDRO SERVIS KVARNER d.o.o., OIB 06607334746, Zametskog korena 4, 51000 Rijeka</derivirana_varijabla>
  </DomainObject.Predmet.ProtustrankaFormatedWithAdressOIB>
  <DomainObject.Predmet.ProtustrankaWithAdress>
    <izvorni_sadrzaj>HIDRO SERVIS KVARNER d.o.o. Zametskog korena 4, 51000 Rijeka</izvorni_sadrzaj>
    <derivirana_varijabla naziv="DomainObject.Predmet.ProtustrankaWithAdress_1">HIDRO SERVIS KVARNER d.o.o. Zametskog korena 4, 51000 Rijeka</derivirana_varijabla>
  </DomainObject.Predmet.ProtustrankaWithAdress>
  <DomainObject.Predmet.ProtustrankaWithAdressOIB>
    <izvorni_sadrzaj>HIDRO SERVIS KVARNER d.o.o., OIB 06607334746, Zametskog korena 4, 51000 Rijeka</izvorni_sadrzaj>
    <derivirana_varijabla naziv="DomainObject.Predmet.ProtustrankaWithAdressOIB_1">HIDRO SERVIS KVARNER d.o.o., OIB 06607334746, Zametskog korena 4, 51000 Rijeka</derivirana_varijabla>
  </DomainObject.Predmet.ProtustrankaWithAdressOIB>
  <DomainObject.Predmet.ProtustrankaNazivFormated>
    <izvorni_sadrzaj>HIDRO SERVIS KVARNER d.o.o.</izvorni_sadrzaj>
    <derivirana_varijabla naziv="DomainObject.Predmet.ProtustrankaNazivFormated_1">HIDRO SERVIS KVARNER d.o.o.</derivirana_varijabla>
  </DomainObject.Predmet.ProtustrankaNazivFormated>
  <DomainObject.Predmet.ProtustrankaNazivFormatedOIB>
    <izvorni_sadrzaj>HIDRO SERVIS KVARNER d.o.o., OIB 06607334746</izvorni_sadrzaj>
    <derivirana_varijabla naziv="DomainObject.Predmet.ProtustrankaNazivFormatedOIB_1">HIDRO SERVIS KVARNER d.o.o., OIB 06607334746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Duško Koruga</izvorni_sadrzaj>
    <derivirana_varijabla naziv="DomainObject.Predmet.StrankaFormated_1">  FINA  Rijeka; Duško Koruga</derivirana_varijabla>
  </DomainObject.Predmet.StrankaFormated>
  <DomainObject.Predmet.StrankaFormatedOIB>
    <izvorni_sadrzaj>  FINA  Rijeka, OIB 85821130368; Duško Koruga, OIB 40565203589</izvorni_sadrzaj>
    <derivirana_varijabla naziv="DomainObject.Predmet.StrankaFormatedOIB_1">  FINA  Rijeka, OIB 85821130368; Duško Koruga, OIB 40565203589</derivirana_varijabla>
  </DomainObject.Predmet.StrankaFormatedOIB>
  <DomainObject.Predmet.StrankaFormatedWithAdress>
    <izvorni_sadrzaj> FINA  Rijeka, Frana Kurelca 8, 51000 Rijeka; Duško Koruga, Ilica 129, 10000 Zagreb</izvorni_sadrzaj>
    <derivirana_varijabla naziv="DomainObject.Predmet.StrankaFormatedWithAdress_1"> FINA  Rijeka, Frana Kurelca 8, 51000 Rijeka; Duško Koruga, Ilica 129, 10000 Zagreb</derivirana_varijabla>
  </DomainObject.Predmet.StrankaFormatedWithAdress>
  <DomainObject.Predmet.StrankaFormatedWithAdressOIB>
    <izvorni_sadrzaj> FINA  Rijeka, OIB 85821130368, Frana Kurelca 8, 51000 Rijeka; Duško Koruga, OIB 40565203589, Ilica 129, 10000 Zagreb</izvorni_sadrzaj>
    <derivirana_varijabla naziv="DomainObject.Predmet.StrankaFormatedWithAdressOIB_1"> FINA  Rijeka, OIB 85821130368, Frana Kurelca 8, 51000 Rijeka; Duško Koruga, OIB 40565203589, Ilica 129, 10000 Zagreb</derivirana_varijabla>
  </DomainObject.Predmet.StrankaFormatedWithAdressOIB>
  <DomainObject.Predmet.StrankaWithAdress>
    <izvorni_sadrzaj>FINA  Rijeka Frana Kurelca 8,51000 Rijeka,Duško Koruga Ilica 129,10000 Zagreb</izvorni_sadrzaj>
    <derivirana_varijabla naziv="DomainObject.Predmet.StrankaWithAdress_1">FINA  Rijeka Frana Kurelca 8,51000 Rijeka,Duško Koruga Ilica 129,10000 Zagreb</derivirana_varijabla>
  </DomainObject.Predmet.StrankaWithAdress>
  <DomainObject.Predmet.StrankaWithAdressOIB>
    <izvorni_sadrzaj>FINA  Rijeka, OIB 85821130368, Frana Kurelca 8,51000 Rijeka,Duško Koruga, OIB 40565203589, Ilica 129,10000 Zagreb</izvorni_sadrzaj>
    <derivirana_varijabla naziv="DomainObject.Predmet.StrankaWithAdressOIB_1">FINA  Rijeka, OIB 85821130368, Frana Kurelca 8,51000 Rijeka,Duško Koruga, OIB 40565203589, Ilica 129,10000 Zagreb</derivirana_varijabla>
  </DomainObject.Predmet.StrankaWithAdressOIB>
  <DomainObject.Predmet.StrankaNazivFormated>
    <izvorni_sadrzaj>FINA  Rijeka,Duško Koruga</izvorni_sadrzaj>
    <derivirana_varijabla naziv="DomainObject.Predmet.StrankaNazivFormated_1">FINA  Rijeka,Duško Koruga</derivirana_varijabla>
  </DomainObject.Predmet.StrankaNazivFormated>
  <DomainObject.Predmet.StrankaNazivFormatedOIB>
    <izvorni_sadrzaj>FINA  Rijeka, OIB 85821130368,Duško Koruga, OIB 40565203589</izvorni_sadrzaj>
    <derivirana_varijabla naziv="DomainObject.Predmet.StrankaNazivFormatedOIB_1">FINA  Rijeka, OIB 85821130368,Duško Koruga, OIB 40565203589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Duško Koruga</item>
    </izvorni_sadrzaj>
    <derivirana_varijabla naziv="DomainObject.Predmet.StrankaListFormated_1">
      <item>FINA  Rijeka</item>
      <item>Duško Koruga</item>
    </derivirana_varijabla>
  </DomainObject.Predmet.StrankaListFormated>
  <DomainObject.Predmet.StrankaListFormatedOIB>
    <izvorni_sadrzaj>
      <item>FINA  Rijeka, OIB 85821130368</item>
      <item>Duško Koruga, OIB 40565203589</item>
    </izvorni_sadrzaj>
    <derivirana_varijabla naziv="DomainObject.Predmet.StrankaListFormatedOIB_1">
      <item>FINA  Rijeka, OIB 85821130368</item>
      <item>Duško Koruga, OIB 40565203589</item>
    </derivirana_varijabla>
  </DomainObject.Predmet.StrankaListFormatedOIB>
  <DomainObject.Predmet.StrankaListFormatedWithAdress>
    <izvorni_sadrzaj>
      <item>FINA  Rijeka, Frana Kurelca 8, 51000 Rijeka</item>
      <item>Duško Koruga, Ilica 129, 10000 Zagreb</item>
    </izvorni_sadrzaj>
    <derivirana_varijabla naziv="DomainObject.Predmet.StrankaListFormatedWithAdress_1">
      <item>FINA  Rijeka, Frana Kurelca 8, 51000 Rijeka</item>
      <item>Duško Koruga, Ilica 129, 10000 Zagreb</item>
    </derivirana_varijabla>
  </DomainObject.Predmet.StrankaListFormatedWithAdress>
  <DomainObject.Predmet.StrankaListFormatedWithAdressOIB>
    <izvorni_sadrzaj>
      <item>FINA  Rijeka, OIB 85821130368, Frana Kurelca 8, 51000 Rijeka</item>
      <item>Duško Koruga, OIB 40565203589, Ilica 129, 10000 Zagreb</item>
    </izvorni_sadrzaj>
    <derivirana_varijabla naziv="DomainObject.Predmet.StrankaListFormatedWithAdressOIB_1">
      <item>FINA  Rijeka, OIB 85821130368, Frana Kurelca 8, 51000 Rijeka</item>
      <item>Duško Koruga, OIB 40565203589, Ilica 129, 10000 Zagreb</item>
    </derivirana_varijabla>
  </DomainObject.Predmet.StrankaListFormatedWithAdressOIB>
  <DomainObject.Predmet.StrankaListNazivFormated>
    <izvorni_sadrzaj>
      <item>FINA  Rijeka</item>
      <item>Duško Koruga</item>
    </izvorni_sadrzaj>
    <derivirana_varijabla naziv="DomainObject.Predmet.StrankaListNazivFormated_1">
      <item>FINA  Rijeka</item>
      <item>Duško Koruga</item>
    </derivirana_varijabla>
  </DomainObject.Predmet.StrankaListNazivFormated>
  <DomainObject.Predmet.StrankaListNazivFormatedOIB>
    <izvorni_sadrzaj>
      <item>FINA  Rijeka, OIB 85821130368</item>
      <item>Duško Koruga, OIB 40565203589</item>
    </izvorni_sadrzaj>
    <derivirana_varijabla naziv="DomainObject.Predmet.StrankaListNazivFormatedOIB_1">
      <item>FINA  Rijeka, OIB 85821130368</item>
      <item>Duško Koruga, OIB 40565203589</item>
    </derivirana_varijabla>
  </DomainObject.Predmet.StrankaListNazivFormatedOIB>
  <DomainObject.Predmet.ProtuStrankaListFormated>
    <izvorni_sadrzaj>
      <item>HIDRO SERVIS KVARNER d.o.o.</item>
    </izvorni_sadrzaj>
    <derivirana_varijabla naziv="DomainObject.Predmet.ProtuStrankaListFormated_1">
      <item>HIDRO SERVIS KVARNER d.o.o.</item>
    </derivirana_varijabla>
  </DomainObject.Predmet.ProtuStrankaListFormated>
  <DomainObject.Predmet.ProtuStrankaListFormatedOIB>
    <izvorni_sadrzaj>
      <item>HIDRO SERVIS KVARNER d.o.o., OIB 06607334746</item>
    </izvorni_sadrzaj>
    <derivirana_varijabla naziv="DomainObject.Predmet.ProtuStrankaListFormatedOIB_1">
      <item>HIDRO SERVIS KVARNER d.o.o., OIB 06607334746</item>
    </derivirana_varijabla>
  </DomainObject.Predmet.ProtuStrankaListFormatedOIB>
  <DomainObject.Predmet.ProtuStrankaListFormatedWithAdress>
    <izvorni_sadrzaj>
      <item>HIDRO SERVIS KVARNER d.o.o., Zametskog korena 4, 51000 Rijeka</item>
    </izvorni_sadrzaj>
    <derivirana_varijabla naziv="DomainObject.Predmet.ProtuStrankaListFormatedWithAdress_1">
      <item>HIDRO SERVIS KVARNER d.o.o., Zametskog korena 4, 51000 Rijeka</item>
    </derivirana_varijabla>
  </DomainObject.Predmet.ProtuStrankaListFormatedWithAdress>
  <DomainObject.Predmet.ProtuStrankaListFormatedWithAdressOIB>
    <izvorni_sadrzaj>
      <item>HIDRO SERVIS KVARNER d.o.o., OIB 06607334746, Zametskog korena 4, 51000 Rijeka</item>
    </izvorni_sadrzaj>
    <derivirana_varijabla naziv="DomainObject.Predmet.ProtuStrankaListFormatedWithAdressOIB_1">
      <item>HIDRO SERVIS KVARNER d.o.o., OIB 06607334746, Zametskog korena 4, 51000 Rijeka</item>
    </derivirana_varijabla>
  </DomainObject.Predmet.ProtuStrankaListFormatedWithAdressOIB>
  <DomainObject.Predmet.ProtuStrankaListNazivFormated>
    <izvorni_sadrzaj>
      <item>HIDRO SERVIS KVARNER d.o.o.</item>
    </izvorni_sadrzaj>
    <derivirana_varijabla naziv="DomainObject.Predmet.ProtuStrankaListNazivFormated_1">
      <item>HIDRO SERVIS KVARNER d.o.o.</item>
    </derivirana_varijabla>
  </DomainObject.Predmet.ProtuStrankaListNazivFormated>
  <DomainObject.Predmet.ProtuStrankaListNazivFormatedOIB>
    <izvorni_sadrzaj>
      <item>HIDRO SERVIS KVARNER d.o.o., OIB 06607334746</item>
    </izvorni_sadrzaj>
    <derivirana_varijabla naziv="DomainObject.Predmet.ProtuStrankaListNazivFormatedOIB_1">
      <item>HIDRO SERVIS KVARNER d.o.o., OIB 06607334746</item>
    </derivirana_varijabla>
  </DomainObject.Predmet.ProtuStrankaListNazivFormatedOIB>
  <DomainObject.Predmet.OstaliListFormated>
    <izvorni_sadrzaj>
      <item>Igor Sušenj</item>
    </izvorni_sadrzaj>
    <derivirana_varijabla naziv="DomainObject.Predmet.OstaliListFormated_1">
      <item>Igor Sušenj</item>
    </derivirana_varijabla>
  </DomainObject.Predmet.OstaliListFormated>
  <DomainObject.Predmet.OstaliListFormatedOIB>
    <izvorni_sadrzaj>
      <item>Igor Sušenj, OIB 18429617622</item>
    </izvorni_sadrzaj>
    <derivirana_varijabla naziv="DomainObject.Predmet.OstaliListFormatedOIB_1">
      <item>Igor Sušenj, OIB 18429617622</item>
    </derivirana_varijabla>
  </DomainObject.Predmet.OstaliListFormatedOIB>
  <DomainObject.Predmet.OstaliListFormatedWithAdress>
    <izvorni_sadrzaj>
      <item>Igor Sušenj, Zametskog Korena 4, 51000 Rijeka</item>
    </izvorni_sadrzaj>
    <derivirana_varijabla naziv="DomainObject.Predmet.OstaliListFormatedWithAdress_1">
      <item>Igor Sušenj, Zametskog Korena 4, 51000 Rijeka</item>
    </derivirana_varijabla>
  </DomainObject.Predmet.OstaliListFormatedWithAdress>
  <DomainObject.Predmet.OstaliListFormatedWithAdressOIB>
    <izvorni_sadrzaj>
      <item>Igor Sušenj, OIB 18429617622, Zametskog Korena 4, 51000 Rijeka</item>
    </izvorni_sadrzaj>
    <derivirana_varijabla naziv="DomainObject.Predmet.OstaliListFormatedWithAdressOIB_1">
      <item>Igor Sušenj, OIB 18429617622, Zametskog Korena 4, 51000 Rijeka</item>
    </derivirana_varijabla>
  </DomainObject.Predmet.OstaliListFormatedWithAdressOIB>
  <DomainObject.Predmet.OstaliListNazivFormated>
    <izvorni_sadrzaj>
      <item>Igor Sušenj</item>
    </izvorni_sadrzaj>
    <derivirana_varijabla naziv="DomainObject.Predmet.OstaliListNazivFormated_1">
      <item>Igor Sušenj</item>
    </derivirana_varijabla>
  </DomainObject.Predmet.OstaliListNazivFormated>
  <DomainObject.Predmet.OstaliListNazivFormatedOIB>
    <izvorni_sadrzaj>
      <item>Igor Sušenj, OIB 18429617622</item>
    </izvorni_sadrzaj>
    <derivirana_varijabla naziv="DomainObject.Predmet.OstaliListNazivFormatedOIB_1">
      <item>Igor Sušenj, OIB 18429617622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HIDRO SERVIS KVARNER d.o.o.</izvorni_sadrzaj>
    <derivirana_varijabla naziv="DomainObject.Predmet.ProtustrankaIDrugi_1">HIDRO SERVIS KVARNER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HIDRO SERVIS KVARNER d.o.o., OIB 06607334746, Zametskog korena 4, 51000 Rijeka</izvorni_sadrzaj>
    <derivirana_varijabla naziv="DomainObject.Predmet.ProtustrankaIDrugiAdressOIB_1">HIDRO SERVIS KVARNER d.o.o., OIB 06607334746, Zametskog korena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HIDRO SERVIS KVARNER d.o.o.</item>
      <item>Duško Koruga</item>
      <item>Igor Sušenj</item>
    </izvorni_sadrzaj>
    <derivirana_varijabla naziv="DomainObject.Predmet.SudioniciListNaziv_1">
      <item>FINA  Rijeka</item>
      <item>HIDRO SERVIS KVARNER d.o.o.</item>
      <item>Duško Koruga</item>
      <item>Igor Sušenj</item>
    </derivirana_varijabla>
  </DomainObject.Predmet.SudioniciListNaziv>
  <DomainObject.Predmet.SudioniciListAdressOIB>
    <izvorni_sadrzaj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izvorni_sadrzaj>
    <derivirana_varijabla naziv="DomainObject.Predmet.SudioniciListAdressOIB_1"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06607334746</item>
      <item>, OIB 40565203589</item>
      <item>, OIB 18429617622</item>
    </izvorni_sadrzaj>
    <derivirana_varijabla naziv="DomainObject.Predmet.SudioniciListNazivOIB_1">
      <item>, OIB 85821130368</item>
      <item>, OIB 06607334746</item>
      <item>, OIB 40565203589</item>
      <item>, OIB 18429617622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C084D-8EA5-4313-A649-F4CDE9D93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1333</properties:Words>
  <properties:Characters>7641</properties:Characters>
  <properties:Lines>171</properties:Lines>
  <properties:Paragraphs>73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2017-05-30T07:51:00Z</dcterms:created>
  <dc:creator>dcmelik</dc:creator>
  <cp:lastModifiedBy>Jasna Radulović</cp:lastModifiedBy>
  <cp:lastPrinted>2017-05-30T07:52:00Z</cp:lastPrinted>
  <dcterms:modified xmlns:xsi="http://www.w3.org/2001/XMLSchema-instance" xsi:type="dcterms:W3CDTF">2017-05-30T07:53:00Z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