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9a69" w14:paraId="2ca9a69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3133FC">
        <w:t>356/</w:t>
      </w:r>
      <w:r w:rsidR="00C87B73">
        <w:t>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3133FC">
        <w:t>Financijska agencija OIB 85821130368, Regionalni centar Osijek, Podružnica Osijek, L. Jagera 3</w:t>
      </w:r>
      <w:r w:rsidR="00A270C2">
        <w:t xml:space="preserve">, za pokretanje skraćenog stečajnog postupka  nad dužnikom </w:t>
      </w:r>
      <w:r w:rsidR="003133FC">
        <w:t>KUINA-KULTURNA INICIJATIVA ZA ODRŽIV RAZVOJ, Osijek, Sunčana 16, RB: 14003670, OIB: 88880687277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3133FC">
        <w:t>17</w:t>
      </w:r>
      <w:r w:rsidR="00A270C2">
        <w:t>. svibnja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3133FC">
        <w:t>KUINA-KULTURNA INICIJATIVA ZA ODRŽIV RAZVOJ, Osijek, Sunčana 16, RB: 14003670, OIB: 88880687277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3133FC">
        <w:t>Damir Cincar, Osijek, Sv. Ane 15b, OIB: 60464850994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3133FC">
        <w:t>KUINA-KULTURNA INICIJATIVA ZA ODRŽIV RAZVOJ, Osijek, Sunčana 16, RB: 14003670, OIB: 88880687277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</w:t>
      </w:r>
      <w:r w:rsidR="003133FC">
        <w:t>nadležnom za dužnika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3133FC">
        <w:t>24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3133FC">
        <w:t xml:space="preserve">KUINA-KULTURNA INICIJATIVA ZA ODRŽIV RAZVOJ, Osijek, Sunčana 16, RB: 14003670, OIB: 88880687277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3133FC">
        <w:t>356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3133FC">
        <w:t>24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3133FC">
        <w:t>17</w:t>
      </w:r>
      <w:r w:rsidR="00A270C2">
        <w:t>. svibnja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3133FC">
        <w:t>17/6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4B5E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24B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33FC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KUINA - KULTURNA INICIJATIVA ZA ODRŽIV RAZVOJ</izvorni_sadrzaj>
    <derivirana_varijabla naziv="DomainObject.Predmet.ProtustrankaFormated_1">  KUINA - KULTURNA INICIJATIVA ZA ODRŽIV RAZVOJ</derivirana_varijabla>
  </DomainObject.Predmet.ProtustrankaFormated>
  <DomainObject.Predmet.ProtustrankaFormatedOIB>
    <izvorni_sadrzaj>  KUINA - KULTURNA INICIJATIVA ZA ODRŽIV RAZVOJ, OIB 88880687277</izvorni_sadrzaj>
    <derivirana_varijabla naziv="DomainObject.Predmet.ProtustrankaFormatedOIB_1">  KUINA - KULTURNA INICIJATIVA ZA ODRŽIV RAZVOJ, OIB 88880687277</derivirana_varijabla>
  </DomainObject.Predmet.ProtustrankaFormatedOIB>
  <DomainObject.Predmet.ProtustrankaFormatedWithAdress>
    <izvorni_sadrzaj> KUINA - KULTURNA INICIJATIVA ZA ODRŽIV RAZVOJ, Sunčana 16, 31000 Osijek</izvorni_sadrzaj>
    <derivirana_varijabla naziv="DomainObject.Predmet.ProtustrankaFormatedWithAdress_1"> KUINA - KULTURNA INICIJATIVA ZA ODRŽIV RAZVOJ, Sunčana 16, 31000 Osijek</derivirana_varijabla>
  </DomainObject.Predmet.ProtustrankaFormatedWithAdress>
  <DomainObject.Predmet.ProtustrankaFormatedWithAdressOIB>
    <izvorni_sadrzaj> KUINA - KULTURNA INICIJATIVA ZA ODRŽIV RAZVOJ, OIB 88880687277, Sunčana 16, 31000 Osijek</izvorni_sadrzaj>
    <derivirana_varijabla naziv="DomainObject.Predmet.ProtustrankaFormatedWithAdressOIB_1"> KUINA - KULTURNA INICIJATIVA ZA ODRŽIV RAZVOJ, OIB 88880687277, Sunčana 16, 31000 Osijek</derivirana_varijabla>
  </DomainObject.Predmet.ProtustrankaFormatedWithAdressOIB>
  <DomainObject.Predmet.ProtustrankaWithAdress>
    <izvorni_sadrzaj>KUINA - KULTURNA INICIJATIVA ZA ODRŽIV RAZVOJ Sunčana 16, 31000 Osijek</izvorni_sadrzaj>
    <derivirana_varijabla naziv="DomainObject.Predmet.ProtustrankaWithAdress_1">KUINA - KULTURNA INICIJATIVA ZA ODRŽIV RAZVOJ Sunčana 16, 31000 Osijek</derivirana_varijabla>
  </DomainObject.Predmet.ProtustrankaWithAdress>
  <DomainObject.Predmet.ProtustrankaWithAdressOIB>
    <izvorni_sadrzaj>KUINA - KULTURNA INICIJATIVA ZA ODRŽIV RAZVOJ, OIB 88880687277, Sunčana 16, 31000 Osijek</izvorni_sadrzaj>
    <derivirana_varijabla naziv="DomainObject.Predmet.ProtustrankaWithAdressOIB_1">KUINA - KULTURNA INICIJATIVA ZA ODRŽIV RAZVOJ, OIB 88880687277, Sunčana 16, 31000 Osijek</derivirana_varijabla>
  </DomainObject.Predmet.ProtustrankaWithAdressOIB>
  <DomainObject.Predmet.ProtustrankaNazivFormated>
    <izvorni_sadrzaj>KUINA - KULTURNA INICIJATIVA ZA ODRŽIV RAZVOJ</izvorni_sadrzaj>
    <derivirana_varijabla naziv="DomainObject.Predmet.ProtustrankaNazivFormated_1">KUINA - KULTURNA INICIJATIVA ZA ODRŽIV RAZVOJ</derivirana_varijabla>
  </DomainObject.Predmet.ProtustrankaNazivFormated>
  <DomainObject.Predmet.ProtustrankaNazivFormatedOIB>
    <izvorni_sadrzaj>KUINA - KULTURNA INICIJATIVA ZA ODRŽIV RAZVOJ, OIB 88880687277</izvorni_sadrzaj>
    <derivirana_varijabla naziv="DomainObject.Predmet.ProtustrankaNazivFormatedOIB_1">KUINA - KULTURNA INICIJATIVA ZA ODRŽIV RAZVOJ, OIB 88880687277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KUINA - KULTURNA INICIJATIVA ZA ODRŽIV RAZVOJ</item>
    </izvorni_sadrzaj>
    <derivirana_varijabla naziv="DomainObject.Predmet.ProtuStrankaListFormated_1">
      <item>KUINA - KULTURNA INICIJATIVA ZA ODRŽIV RAZVOJ</item>
    </derivirana_varijabla>
  </DomainObject.Predmet.ProtuStrankaListFormated>
  <DomainObject.Predmet.ProtuStrankaListFormatedOIB>
    <izvorni_sadrzaj>
      <item>KUINA - KULTURNA INICIJATIVA ZA ODRŽIV RAZVOJ, OIB 88880687277</item>
    </izvorni_sadrzaj>
    <derivirana_varijabla naziv="DomainObject.Predmet.ProtuStrankaListFormatedOIB_1">
      <item>KUINA - KULTURNA INICIJATIVA ZA ODRŽIV RAZVOJ, OIB 88880687277</item>
    </derivirana_varijabla>
  </DomainObject.Predmet.ProtuStrankaListFormatedOIB>
  <DomainObject.Predmet.ProtuStrankaListFormatedWithAdress>
    <izvorni_sadrzaj>
      <item>KUINA - KULTURNA INICIJATIVA ZA ODRŽIV RAZVOJ, Sunčana 16, 31000 Osijek</item>
    </izvorni_sadrzaj>
    <derivirana_varijabla naziv="DomainObject.Predmet.ProtuStrankaListFormatedWithAdress_1">
      <item>KUINA - KULTURNA INICIJATIVA ZA ODRŽIV RAZVOJ, Sunčana 16, 31000 Osijek</item>
    </derivirana_varijabla>
  </DomainObject.Predmet.ProtuStrankaListFormatedWithAdress>
  <DomainObject.Predmet.ProtuStrankaListFormatedWithAdressOIB>
    <izvorni_sadrzaj>
      <item>KUINA - KULTURNA INICIJATIVA ZA ODRŽIV RAZVOJ, OIB 88880687277, Sunčana 16, 31000 Osijek</item>
    </izvorni_sadrzaj>
    <derivirana_varijabla naziv="DomainObject.Predmet.ProtuStrankaListFormatedWithAdressOIB_1">
      <item>KUINA - KULTURNA INICIJATIVA ZA ODRŽIV RAZVOJ, OIB 88880687277, Sunčana 16, 31000 Osijek</item>
    </derivirana_varijabla>
  </DomainObject.Predmet.ProtuStrankaListFormatedWithAdressOIB>
  <DomainObject.Predmet.ProtuStrankaListNazivFormated>
    <izvorni_sadrzaj>
      <item>KUINA - KULTURNA INICIJATIVA ZA ODRŽIV RAZVOJ</item>
    </izvorni_sadrzaj>
    <derivirana_varijabla naziv="DomainObject.Predmet.ProtuStrankaListNazivFormated_1">
      <item>KUINA - KULTURNA INICIJATIVA ZA ODRŽIV RAZVOJ</item>
    </derivirana_varijabla>
  </DomainObject.Predmet.ProtuStrankaListNazivFormated>
  <DomainObject.Predmet.ProtuStrankaListNazivFormatedOIB>
    <izvorni_sadrzaj>
      <item>KUINA - KULTURNA INICIJATIVA ZA ODRŽIV RAZVOJ, OIB 88880687277</item>
    </izvorni_sadrzaj>
    <derivirana_varijabla naziv="DomainObject.Predmet.ProtuStrankaListNazivFormatedOIB_1">
      <item>KUINA - KULTURNA INICIJATIVA ZA ODRŽIV RAZVOJ, OIB 88880687277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KUINA - KULTURNA INICIJATIVA ZA ODRŽIV RAZVOJ</izvorni_sadrzaj>
    <derivirana_varijabla naziv="DomainObject.Predmet.ProtustrankaIDrugi_1">KUINA - KULTURNA INICIJATIVA ZA ODRŽIV RAZVOJ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KUINA - KULTURNA INICIJATIVA ZA ODRŽIV RAZVOJ, OIB 88880687277, Sunčana 16, 31000 Osijek</izvorni_sadrzaj>
    <derivirana_varijabla naziv="DomainObject.Predmet.ProtustrankaIDrugiAdressOIB_1">KUINA - KULTURNA INICIJATIVA ZA ODRŽIV RAZVOJ, OIB 88880687277, Sunčana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KUINA - KULTURNA INICIJATIVA ZA ODRŽIV RAZVOJ</item>
    </izvorni_sadrzaj>
    <derivirana_varijabla naziv="DomainObject.Predmet.SudioniciListNaziv_1">
      <item>FINA RC OSIJEK</item>
      <item>KUINA - KULTURNA INICIJATIVA ZA ODRŽIV RAZVOJ</item>
    </derivirana_varijabla>
  </DomainObject.Predmet.SudioniciListNaziv>
  <DomainObject.Predmet.SudioniciListAdressOIB>
    <izvorni_sadrzaj>
      <item>FINA RC OSIJEK, OIB 85821130368</item>
      <item>KUINA - KULTURNA INICIJATIVA ZA ODRŽIV RAZVOJ, OIB 88880687277, Sunčana 16,31000 Osijek</item>
    </izvorni_sadrzaj>
    <derivirana_varijabla naziv="DomainObject.Predmet.SudioniciListAdressOIB_1">
      <item>FINA RC OSIJEK, OIB 85821130368</item>
      <item>KUINA - KULTURNA INICIJATIVA ZA ODRŽIV RAZVOJ, OIB 88880687277, Sunčana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88880687277</item>
    </izvorni_sadrzaj>
    <derivirana_varijabla naziv="DomainObject.Predmet.SudioniciListNazivOIB_1">
      <item>, OIB 85821130368</item>
      <item>, OIB 88880687277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9F480-34F1-4F08-8818-A3B2EB584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2113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2017-05-17T10:13:00Z</dcterms:created>
  <dc:creator>grgicv</dc:creator>
  <cp:lastModifiedBy>Žana Bem</cp:lastModifiedBy>
  <cp:lastPrinted>2017-04-13T09:04:00Z</cp:lastPrinted>
  <dcterms:modified xmlns:xsi="http://www.w3.org/2001/XMLSchema-instance" xsi:type="dcterms:W3CDTF">2017-05-17T10:15:00Z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