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3747" w14:paraId="b1b3747" w:rsidRDefault="00E01643" w:rsidP="00E01643" w:rsidR="00E01643" w:rsidRPr="00642DA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643" w:rsidP="00E01643" w:rsidR="00E01643" w:rsidRPr="00642DA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42DA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01643" w:rsidP="00E01643" w:rsidR="00E0164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42DA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01643" w:rsidP="00E01643" w:rsidR="00E0164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1643" w:rsidP="00E01643" w:rsidR="00E01643" w:rsidRPr="00642DA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01643" w:rsidP="00E01643" w:rsidR="00E0164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01643" w:rsidP="00E01643" w:rsidR="00E01643" w:rsidRPr="005D578C">
      <w:pPr>
        <w:jc w:val="center"/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NEREJ d. o. o. Savudrija, Crveni vrh, Riva zapad 96, OIB 26137008592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130002088,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42DAD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NEREJ d. o. o. Savudrija, Crveni vrh, Riva zapad 96, OIB 26137008592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130002088,</w:t>
      </w:r>
      <w:r w:rsidRPr="005D578C">
        <w:rPr>
          <w:rFonts w:cs="Times New Roman" w:eastAsia="Times New Roman"/>
          <w:szCs w:val="24"/>
        </w:rPr>
        <w:t xml:space="preserve"> s danom </w:t>
      </w:r>
      <w:r w:rsidR="00642DAD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E01643" w:rsidP="00E01643" w:rsidR="00E01643">
      <w:pPr>
        <w:rPr>
          <w:rFonts w:cs="Times New Roman" w:eastAsia="Times New Roman"/>
          <w:szCs w:val="20"/>
        </w:rPr>
      </w:pPr>
    </w:p>
    <w:p w:rsidRDefault="00E01643" w:rsidP="00E01643" w:rsidR="00E016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NEREJ d. o. o. Savudrija, Crveni vrh, Riva zapad 96, OIB 26137008592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130002088.</w:t>
      </w:r>
    </w:p>
    <w:p w:rsidRDefault="00E01643" w:rsidP="00E01643" w:rsidR="00E01643">
      <w:pPr>
        <w:ind w:firstLine="709"/>
        <w:rPr>
          <w:rFonts w:cs="Times New Roman" w:eastAsia="Times New Roman"/>
          <w:szCs w:val="24"/>
        </w:rPr>
      </w:pPr>
    </w:p>
    <w:p w:rsidRDefault="00E01643" w:rsidP="00E01643" w:rsidR="00E0164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NEREJ d. o. o. Savudrija, Crveni vrh, Riva zapad 96, OIB 26137008592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130002088.</w:t>
      </w:r>
    </w:p>
    <w:p w:rsidRDefault="00E01643" w:rsidP="00E01643" w:rsidR="00E01643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01643" w:rsidP="00E01643" w:rsidR="00E01643">
      <w:pPr>
        <w:ind w:firstLine="708"/>
        <w:rPr>
          <w:rFonts w:cs="Times New Roman" w:eastAsia="Times New Roman"/>
          <w:szCs w:val="24"/>
        </w:rPr>
      </w:pPr>
    </w:p>
    <w:p w:rsidRDefault="00E01643" w:rsidP="00E01643" w:rsidR="00E0164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NEREJ d. o. o. Savudrija.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St-906/2015-3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01643" w:rsidP="00E01643" w:rsidR="00E0164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42DAD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01643" w:rsidP="00E01643" w:rsidR="00E01643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1643" w:rsidP="00E01643" w:rsidR="00E0164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F75BBC">
        <w:rPr>
          <w:rFonts w:cs="Times New Roman" w:eastAsia="Times New Roman"/>
          <w:szCs w:val="24"/>
        </w:rPr>
        <w:t>, v. r.</w:t>
      </w:r>
    </w:p>
    <w:p w:rsidRDefault="00E01643" w:rsidP="00E01643" w:rsidR="00E01643">
      <w:pPr>
        <w:jc w:val="left"/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left"/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01643" w:rsidP="00E01643" w:rsidR="00E0164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01643" w:rsidP="00E01643" w:rsidR="00E01643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rPr>
          <w:rFonts w:cs="Times New Roman" w:eastAsia="Times New Roman"/>
          <w:szCs w:val="24"/>
        </w:rPr>
      </w:pPr>
    </w:p>
    <w:p w:rsidRDefault="00E01643" w:rsidP="00E01643" w:rsidR="00E0164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NEREJ d. o. o. Savudrija, Crveni vrh, Riva zapad 96,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Marko Macura, R. Slovenija, Ljubljana, Prešernova cesta 2,</w:t>
      </w:r>
    </w:p>
    <w:p w:rsidRDefault="00E01643" w:rsidP="00E01643" w:rsidR="00E0164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01643" w:rsidP="00E01643" w:rsidR="00E0164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E01643" w:rsidP="00E01643" w:rsidR="00E0164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01643" w:rsidP="00E01643" w:rsidR="00E0164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01643" w:rsidP="00E01643" w:rsidR="00E01643"/>
    <w:p w:rsidRDefault="00E01643" w:rsidP="00E01643" w:rsidR="00E01643"/>
    <w:p w:rsidRDefault="00E01643" w:rsidP="00E01643" w:rsidR="00E01643"/>
    <w:p w:rsidRDefault="00E01643" w:rsidP="00E01643" w:rsidR="00E01643"/>
    <w:p w:rsidRDefault="00E01643" w:rsidP="00E01643" w:rsidR="00E01643"/>
    <w:p w:rsidRDefault="00E01643" w:rsidP="00E01643" w:rsidR="00E01643"/>
    <w:p w:rsidRDefault="00E01643" w:rsidP="00E01643" w:rsidR="00E01643"/>
    <w:p w:rsidRDefault="00E01643" w:rsidP="00E01643" w:rsidR="00E01643"/>
    <w:p w:rsidRDefault="00F75BBC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643" w:rsidP="00E01643" w:rsidR="00E01643">
      <w:r>
        <w:separator/>
      </w:r>
    </w:p>
  </w:endnote>
  <w:endnote w:id="0" w:type="continuationSeparator">
    <w:p w:rsidRDefault="00E01643" w:rsidP="00E01643" w:rsidR="00E01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643" w:rsidP="00E01643" w:rsidR="00E01643">
      <w:r>
        <w:separator/>
      </w:r>
    </w:p>
  </w:footnote>
  <w:footnote w:id="0" w:type="continuationSeparator">
    <w:p w:rsidRDefault="00E01643" w:rsidP="00E01643" w:rsidR="00E01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643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5BB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643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1A4"/>
    <w:rsid w:val="00642DAD"/>
    <w:rsid w:val="0075528E"/>
    <w:rsid w:val="0079403F"/>
    <w:rsid w:val="00997214"/>
    <w:rsid w:val="00E01643"/>
    <w:rsid w:val="00E311A4"/>
    <w:rsid w:val="00F7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64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64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0164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64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6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164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B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5BB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5B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5B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64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64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0164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64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6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164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B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5BB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5B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5B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St-906/2015</izvorni_sadrzaj>
    <derivirana_varijabla naziv="DomainObject.Predmet.OznakaBroj_1">St-906/2015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NEREJ d.o.o. SAVUDRIJA</izvorni_sadrzaj>
    <derivirana_varijabla naziv="DomainObject.Predmet.ProtustrankaFormated_1">  NEREJ d.o.o. SAVUDRIJA</derivirana_varijabla>
  </DomainObject.Predmet.ProtustrankaFormated>
  <DomainObject.Predmet.ProtustrankaFormatedOIB>
    <izvorni_sadrzaj>  NEREJ d.o.o. SAVUDRIJA, OIB 26137008592</izvorni_sadrzaj>
    <derivirana_varijabla naziv="DomainObject.Predmet.ProtustrankaFormatedOIB_1">  NEREJ d.o.o. SAVUDRIJA, OIB 26137008592</derivirana_varijabla>
  </DomainObject.Predmet.ProtustrankaFormatedOIB>
  <DomainObject.Predmet.ProtustrankaFormatedWithAdress>
    <izvorni_sadrzaj> NEREJ d.o.o. SAVUDRIJA, Crveni vrh, Riva zapad 96, 52475 Savudrija</izvorni_sadrzaj>
    <derivirana_varijabla naziv="DomainObject.Predmet.ProtustrankaFormatedWithAdress_1"> NEREJ d.o.o. SAVUDRIJA, Crveni vrh, Riva zapad 96, 52475 Savudrija</derivirana_varijabla>
  </DomainObject.Predmet.ProtustrankaFormatedWithAdress>
  <DomainObject.Predmet.ProtustrankaFormatedWithAdressOIB>
    <izvorni_sadrzaj> NEREJ d.o.o. SAVUDRIJA, OIB 26137008592, Crveni vrh, Riva zapad 96, 52475 Savudrija</izvorni_sadrzaj>
    <derivirana_varijabla naziv="DomainObject.Predmet.ProtustrankaFormatedWithAdressOIB_1"> NEREJ d.o.o. SAVUDRIJA, OIB 26137008592, Crveni vrh, Riva zapad 96, 52475 Savudrija</derivirana_varijabla>
  </DomainObject.Predmet.ProtustrankaFormatedWithAdressOIB>
  <DomainObject.Predmet.ProtustrankaWithAdress>
    <izvorni_sadrzaj>NEREJ d.o.o. SAVUDRIJA Crveni vrh, Riva zapad 96, 52475 Savudrija</izvorni_sadrzaj>
    <derivirana_varijabla naziv="DomainObject.Predmet.ProtustrankaWithAdress_1">NEREJ d.o.o. SAVUDRIJA Crveni vrh, Riva zapad 96, 52475 Savudrija</derivirana_varijabla>
  </DomainObject.Predmet.ProtustrankaWithAdress>
  <DomainObject.Predmet.ProtustrankaWithAdressOIB>
    <izvorni_sadrzaj>NEREJ d.o.o. SAVUDRIJA, OIB 26137008592, Crveni vrh, Riva zapad 96, 52475 Savudrija</izvorni_sadrzaj>
    <derivirana_varijabla naziv="DomainObject.Predmet.ProtustrankaWithAdressOIB_1">NEREJ d.o.o. SAVUDRIJA, OIB 26137008592, Crveni vrh, Riva zapad 96, 52475 Savudrija</derivirana_varijabla>
  </DomainObject.Predmet.ProtustrankaWithAdressOIB>
  <DomainObject.Predmet.ProtustrankaNazivFormated>
    <izvorni_sadrzaj>NEREJ d.o.o. SAVUDRIJA</izvorni_sadrzaj>
    <derivirana_varijabla naziv="DomainObject.Predmet.ProtustrankaNazivFormated_1">NEREJ d.o.o. SAVUDRIJA</derivirana_varijabla>
  </DomainObject.Predmet.ProtustrankaNazivFormated>
  <DomainObject.Predmet.ProtustrankaNazivFormatedOIB>
    <izvorni_sadrzaj>NEREJ d.o.o. SAVUDRIJA, OIB 26137008592</izvorni_sadrzaj>
    <derivirana_varijabla naziv="DomainObject.Predmet.ProtustrankaNazivFormatedOIB_1">NEREJ d.o.o. SAVUDRIJA, OIB 26137008592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48356.89</izvorni_sadrzaj>
    <derivirana_varijabla naziv="DomainObject.Predmet.TrenutnaVrijednost_1">48356.89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NEREJ d.o.o. SAVUDRIJA</item>
    </izvorni_sadrzaj>
    <derivirana_varijabla naziv="DomainObject.Predmet.ProtuStrankaListFormated_1">
      <item>NEREJ d.o.o. SAVUDRIJA</item>
    </derivirana_varijabla>
  </DomainObject.Predmet.ProtuStrankaListFormated>
  <DomainObject.Predmet.ProtuStrankaListFormatedOIB>
    <izvorni_sadrzaj>
      <item>NEREJ d.o.o. SAVUDRIJA, OIB 26137008592</item>
    </izvorni_sadrzaj>
    <derivirana_varijabla naziv="DomainObject.Predmet.ProtuStrankaListFormatedOIB_1">
      <item>NEREJ d.o.o. SAVUDRIJA, OIB 26137008592</item>
    </derivirana_varijabla>
  </DomainObject.Predmet.ProtuStrankaListFormatedOIB>
  <DomainObject.Predmet.ProtuStrankaListFormatedWithAdress>
    <izvorni_sadrzaj>
      <item>NEREJ d.o.o. SAVUDRIJA, Crveni vrh, Riva zapad 96, 52475 Savudrija</item>
    </izvorni_sadrzaj>
    <derivirana_varijabla naziv="DomainObject.Predmet.ProtuStrankaListFormatedWithAdress_1">
      <item>NEREJ d.o.o. SAVUDRIJA, Crveni vrh, Riva zapad 96, 52475 Savudrija</item>
    </derivirana_varijabla>
  </DomainObject.Predmet.ProtuStrankaListFormatedWithAdress>
  <DomainObject.Predmet.ProtuStrankaListFormatedWithAdressOIB>
    <izvorni_sadrzaj>
      <item>NEREJ d.o.o. SAVUDRIJA, OIB 26137008592, Crveni vrh, Riva zapad 96, 52475 Savudrija</item>
    </izvorni_sadrzaj>
    <derivirana_varijabla naziv="DomainObject.Predmet.ProtuStrankaListFormatedWithAdressOIB_1">
      <item>NEREJ d.o.o. SAVUDRIJA, OIB 26137008592, Crveni vrh, Riva zapad 96, 52475 Savudrija</item>
    </derivirana_varijabla>
  </DomainObject.Predmet.ProtuStrankaListFormatedWithAdressOIB>
  <DomainObject.Predmet.ProtuStrankaListNazivFormated>
    <izvorni_sadrzaj>
      <item>NEREJ d.o.o. SAVUDRIJA</item>
    </izvorni_sadrzaj>
    <derivirana_varijabla naziv="DomainObject.Predmet.ProtuStrankaListNazivFormated_1">
      <item>NEREJ d.o.o. SAVUDRIJA</item>
    </derivirana_varijabla>
  </DomainObject.Predmet.ProtuStrankaListNazivFormated>
  <DomainObject.Predmet.ProtuStrankaListNazivFormatedOIB>
    <izvorni_sadrzaj>
      <item>NEREJ d.o.o. SAVUDRIJA, OIB 26137008592</item>
    </izvorni_sadrzaj>
    <derivirana_varijabla naziv="DomainObject.Predmet.ProtuStrankaListNazivFormatedOIB_1">
      <item>NEREJ d.o.o. SAVUDRIJA, OIB 26137008592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NEREJ d.o.o. SAVUDRIJA</izvorni_sadrzaj>
    <derivirana_varijabla naziv="DomainObject.Predmet.ProtustrankaIDrugi_1">NEREJ d.o.o. SAVUDRIJA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NEREJ d.o.o. SAVUDRIJA, OIB 26137008592, Crveni vrh, Riva zapad 96, 52475 Savudrija</izvorni_sadrzaj>
    <derivirana_varijabla naziv="DomainObject.Predmet.ProtustrankaIDrugiAdressOIB_1">NEREJ d.o.o. SAVUDRIJA, OIB 26137008592, Crveni vrh, Riva zapad 96,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NEREJ d.o.o. SAVUDRIJA</item>
    </izvorni_sadrzaj>
    <derivirana_varijabla naziv="DomainObject.Predmet.SudioniciListNaziv_1">
      <item>FINANCIJSKA AGENCIJA, RC RIJEKA, PODRUŽNICA PULA, PULA</item>
      <item>NEREJ d.o.o. SAVUDRIJA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NEREJ d.o.o. SAVUDRIJA, OIB 26137008592, Crveni vrh, Riva zapad 96,52475 Savudrija</item>
    </izvorni_sadrzaj>
    <derivirana_varijabla naziv="DomainObject.Predmet.SudioniciListAdressOIB_1">
      <item>FINANCIJSKA AGENCIJA, RC RIJEKA, PODRUŽNICA PULA, PULA, OIB 85821130368, Ulica grada Vukovara 70,Zagreb</item>
      <item>NEREJ d.o.o. SAVUDRIJA, OIB 26137008592, Crveni vrh, Riva zapad 96,52475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26137008592</item>
    </izvorni_sadrzaj>
    <derivirana_varijabla naziv="DomainObject.Predmet.SudioniciListNazivOIB_1">
      <item>, OIB 85821130368</item>
      <item>, OIB 26137008592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3101</properties:Characters>
  <properties:Lines>86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2016-03-15T08:13:00Z</dcterms:created>
  <dc:creator>Mihaela Kaligari</dc:creator>
  <dc:description/>
  <cp:keywords/>
  <cp:lastModifiedBy>Jasmina Matika</cp:lastModifiedBy>
  <cp:lastPrinted>2016-03-24T07:13:00Z</cp:lastPrinted>
  <dcterms:modified xmlns:xsi="http://www.w3.org/2001/XMLSchema-instance" xsi:type="dcterms:W3CDTF">2016-03-24T11:04:00Z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