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bf0f" w14:paraId="7babf0f" w:rsidRDefault="00722F9B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722F9B">
        <w:rPr>
          <w:szCs w:val="24"/>
          <w:lang w:val="hr-HR"/>
        </w:rPr>
        <w:t>137/14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9355D1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 J U Č A K 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093861">
        <w:rPr>
          <w:szCs w:val="24"/>
          <w:lang w:val="hr-HR"/>
        </w:rPr>
        <w:t xml:space="preserve"> </w:t>
      </w:r>
      <w:r w:rsidR="00833D3C" w:rsidRPr="00320E6A">
        <w:rPr>
          <w:szCs w:val="24"/>
        </w:rPr>
        <w:t>PAVIČIĆ INTERIJERI d. o. o. u stečaju, Sesvete, Ljudevita Posavskog 6, OIB 22461687889</w:t>
      </w:r>
      <w:r w:rsidR="00833D3C">
        <w:rPr>
          <w:szCs w:val="24"/>
        </w:rPr>
        <w:t xml:space="preserve">, </w:t>
      </w:r>
      <w:r w:rsidR="00702085">
        <w:rPr>
          <w:szCs w:val="24"/>
        </w:rPr>
        <w:t>30. ožujka</w:t>
      </w:r>
      <w:r w:rsidR="00833D3C">
        <w:rPr>
          <w:szCs w:val="24"/>
        </w:rPr>
        <w:t xml:space="preserve">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4F330C" w:rsidRPr="006D1FE9">
      <w:pPr>
        <w:ind w:firstLine="646"/>
        <w:jc w:val="both"/>
        <w:rPr>
          <w:szCs w:val="24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1. Vrijednost nekretnine stečajnog dužnika koja je</w:t>
      </w:r>
      <w:r w:rsidRPr="00F45B86">
        <w:rPr>
          <w:szCs w:val="24"/>
          <w:lang w:val="hr-HR"/>
        </w:rPr>
        <w:t xml:space="preserve"> predmet prodaje </w:t>
      </w:r>
      <w:r w:rsidR="00833D3C">
        <w:rPr>
          <w:szCs w:val="24"/>
        </w:rPr>
        <w:t xml:space="preserve">upisana </w:t>
      </w:r>
      <w:r w:rsidR="00833D3C" w:rsidRPr="0067652D">
        <w:t>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</w:t>
      </w:r>
      <w:r w:rsidR="00833D3C">
        <w:t xml:space="preserve">, </w:t>
      </w:r>
      <w:r w:rsidRPr="006D1FE9">
        <w:rPr>
          <w:szCs w:val="24"/>
          <w:lang w:val="hr-HR"/>
        </w:rPr>
        <w:t>utvrđuje se u iznosu od</w:t>
      </w:r>
      <w:r>
        <w:rPr>
          <w:szCs w:val="24"/>
          <w:lang w:val="hr-HR"/>
        </w:rPr>
        <w:t xml:space="preserve"> </w:t>
      </w:r>
      <w:r w:rsidR="00702085">
        <w:rPr>
          <w:szCs w:val="24"/>
          <w:lang w:val="hr-HR"/>
        </w:rPr>
        <w:t>23.696,00 kn, uvećano za troškove PDV-a</w:t>
      </w:r>
    </w:p>
    <w:p w:rsidRDefault="004F330C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Pr="00F45B86">
        <w:rPr>
          <w:szCs w:val="24"/>
          <w:lang w:val="hr-HR"/>
        </w:rPr>
        <w:t xml:space="preserve"> razlučnim pravom.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 </w:t>
      </w:r>
      <w:r w:rsidR="00702085">
        <w:rPr>
          <w:szCs w:val="24"/>
          <w:lang w:val="hr-HR"/>
        </w:rPr>
        <w:t>trećom</w:t>
      </w:r>
      <w:r w:rsidR="00CF3B1D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702085">
        <w:rPr>
          <w:szCs w:val="24"/>
          <w:lang w:val="hr-HR"/>
        </w:rPr>
        <w:t>26. travnja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702085">
        <w:rPr>
          <w:szCs w:val="24"/>
          <w:lang w:val="hr-HR"/>
        </w:rPr>
        <w:t>11,00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</w:t>
      </w:r>
      <w:r w:rsidR="00CF3B1D">
        <w:rPr>
          <w:szCs w:val="24"/>
          <w:lang w:val="hr-HR"/>
        </w:rPr>
        <w:t>13714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</w:t>
      </w:r>
      <w:r w:rsidRPr="00CF3B1D">
        <w:rPr>
          <w:szCs w:val="24"/>
          <w:lang w:val="hr-HR"/>
        </w:rPr>
        <w:t xml:space="preserve">upraviteljem na </w:t>
      </w:r>
      <w:r w:rsidR="00093861" w:rsidRPr="00CF3B1D">
        <w:rPr>
          <w:szCs w:val="24"/>
          <w:lang w:val="hr-HR"/>
        </w:rPr>
        <w:t>tel.</w:t>
      </w:r>
      <w:r w:rsidR="00CF3B1D">
        <w:rPr>
          <w:szCs w:val="24"/>
          <w:lang w:val="hr-HR"/>
        </w:rPr>
        <w:t xml:space="preserve"> </w:t>
      </w:r>
      <w:r w:rsidR="00CF3B1D" w:rsidRPr="00CF3B1D">
        <w:rPr>
          <w:szCs w:val="24"/>
          <w:lang w:val="hr-HR"/>
        </w:rPr>
        <w:t>098 319 684</w:t>
      </w:r>
      <w:r w:rsidR="00CF3B1D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CF3B1D">
        <w:rPr>
          <w:szCs w:val="24"/>
          <w:lang w:val="hr-HR"/>
        </w:rPr>
        <w:t>137/14 od 6. studenog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F15FC">
        <w:rPr>
          <w:szCs w:val="24"/>
          <w:lang w:val="hr-HR"/>
        </w:rPr>
        <w:t xml:space="preserve">Na ročištu </w:t>
      </w:r>
      <w:r w:rsidR="00B36544">
        <w:rPr>
          <w:szCs w:val="24"/>
          <w:lang w:val="hr-HR"/>
        </w:rPr>
        <w:t xml:space="preserve">za </w:t>
      </w:r>
      <w:r w:rsidR="00702085">
        <w:rPr>
          <w:szCs w:val="24"/>
          <w:lang w:val="hr-HR"/>
        </w:rPr>
        <w:t>drugu</w:t>
      </w:r>
      <w:r w:rsidR="00B36544">
        <w:rPr>
          <w:szCs w:val="24"/>
          <w:lang w:val="hr-HR"/>
        </w:rPr>
        <w:t xml:space="preserve"> usmenu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B36544">
        <w:rPr>
          <w:szCs w:val="24"/>
          <w:lang w:val="hr-HR"/>
        </w:rPr>
        <w:t xml:space="preserve">novu javnu dražbu pod istim uvjetima i </w:t>
      </w:r>
      <w:r w:rsidR="00702085">
        <w:rPr>
          <w:szCs w:val="24"/>
          <w:lang w:val="hr-HR"/>
        </w:rPr>
        <w:t xml:space="preserve">sniženoj </w:t>
      </w:r>
      <w:r w:rsidR="00B36544">
        <w:rPr>
          <w:szCs w:val="24"/>
          <w:lang w:val="hr-HR"/>
        </w:rPr>
        <w:t>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702085">
        <w:rPr>
          <w:szCs w:val="24"/>
          <w:lang w:val="hr-HR"/>
        </w:rPr>
        <w:t>30. ožujak</w:t>
      </w:r>
      <w:r w:rsidR="00CF3B1D">
        <w:rPr>
          <w:szCs w:val="24"/>
          <w:lang w:val="hr-HR"/>
        </w:rPr>
        <w:t xml:space="preserve">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F531BE">
        <w:rPr>
          <w:szCs w:val="24"/>
          <w:lang w:val="hr-HR"/>
        </w:rPr>
        <w:t xml:space="preserve"> v. r. </w:t>
      </w:r>
    </w:p>
    <w:p w:rsidRDefault="00F531BE" w:rsidP="00093861" w:rsidR="00F531BE">
      <w:pPr>
        <w:jc w:val="both"/>
        <w:rPr>
          <w:szCs w:val="24"/>
          <w:lang w:val="hr-HR"/>
        </w:rPr>
      </w:pPr>
    </w:p>
    <w:p w:rsidRDefault="00F531BE" w:rsidP="00AB7A2F" w:rsidR="00F531B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531BE" w:rsidP="00995CE9" w:rsidR="00F531B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 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31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093861">
      <w:rPr>
        <w:rFonts w:hAnsi="Verdana" w:ascii="Verdana"/>
        <w:sz w:val="20"/>
        <w:lang w:val="hr-HR"/>
      </w:rPr>
      <w:t>1</w:t>
    </w:r>
    <w:r w:rsidR="00CF3B1D">
      <w:rPr>
        <w:rFonts w:hAnsi="Verdana" w:ascii="Verdana"/>
        <w:sz w:val="20"/>
        <w:lang w:val="hr-HR"/>
      </w:rPr>
      <w:t>37/14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3861"/>
    <w:rsid w:val="000B0EA1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815DF"/>
    <w:rsid w:val="004D03D0"/>
    <w:rsid w:val="004F330C"/>
    <w:rsid w:val="00541AEE"/>
    <w:rsid w:val="00573276"/>
    <w:rsid w:val="005E47DD"/>
    <w:rsid w:val="005E6BAE"/>
    <w:rsid w:val="005F0BCE"/>
    <w:rsid w:val="005F15FC"/>
    <w:rsid w:val="00607FB2"/>
    <w:rsid w:val="00640322"/>
    <w:rsid w:val="006434B0"/>
    <w:rsid w:val="00656188"/>
    <w:rsid w:val="00674AA1"/>
    <w:rsid w:val="006A4696"/>
    <w:rsid w:val="00701448"/>
    <w:rsid w:val="00702085"/>
    <w:rsid w:val="00714778"/>
    <w:rsid w:val="00722F9B"/>
    <w:rsid w:val="00751511"/>
    <w:rsid w:val="007619CF"/>
    <w:rsid w:val="007A5F16"/>
    <w:rsid w:val="007B267F"/>
    <w:rsid w:val="007D5BB7"/>
    <w:rsid w:val="00801893"/>
    <w:rsid w:val="00833D3C"/>
    <w:rsid w:val="0085797B"/>
    <w:rsid w:val="00870178"/>
    <w:rsid w:val="0089342A"/>
    <w:rsid w:val="008E4135"/>
    <w:rsid w:val="00910E5A"/>
    <w:rsid w:val="009222A2"/>
    <w:rsid w:val="009235DF"/>
    <w:rsid w:val="009355D1"/>
    <w:rsid w:val="00966A94"/>
    <w:rsid w:val="00981322"/>
    <w:rsid w:val="00995637"/>
    <w:rsid w:val="009966AE"/>
    <w:rsid w:val="009B5E1D"/>
    <w:rsid w:val="009D1536"/>
    <w:rsid w:val="009D6464"/>
    <w:rsid w:val="00A34666"/>
    <w:rsid w:val="00A52FF3"/>
    <w:rsid w:val="00A72E42"/>
    <w:rsid w:val="00A92801"/>
    <w:rsid w:val="00AA5045"/>
    <w:rsid w:val="00AD09A2"/>
    <w:rsid w:val="00B33B5E"/>
    <w:rsid w:val="00B36544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CE40B9"/>
    <w:rsid w:val="00CF3B1D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531BE"/>
    <w:rsid w:val="00F604CE"/>
    <w:rsid w:val="00FA0C21"/>
    <w:rsid w:val="00FA3A0A"/>
    <w:rsid w:val="00FA7D51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3D3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3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1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3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3D3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53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1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1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1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1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  <item>, OIB 18683136487</item>
      <item>, OIB null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2855</properties:Characters>
  <properties:Lines>75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2016-03-30T09:31:00Z</dcterms:created>
  <dc:creator>ksvajger</dc:creator>
  <cp:lastModifiedBy>Kristina Švajger</cp:lastModifiedBy>
  <cp:lastPrinted>2016-03-30T09:33:00Z</cp:lastPrinted>
  <dcterms:modified xmlns:xsi="http://www.w3.org/2001/XMLSchema-instance" xsi:type="dcterms:W3CDTF">2016-03-30T09:33:00Z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