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4d24" w14:paraId="ae44d2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34C4C">
        <w:t>985/15-3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934C4C" w:rsidRPr="00934C4C">
        <w:t>MARTISAN GRADITELJSTVO d.o.o.</w:t>
      </w:r>
      <w:r w:rsidR="00934C4C">
        <w:t xml:space="preserve"> Ivanić Grad, Savska 71b</w:t>
      </w:r>
      <w:r w:rsidR="00110C90">
        <w:t xml:space="preserve"> </w:t>
      </w:r>
      <w:r w:rsidR="00AC4B5D">
        <w:t xml:space="preserve">MBS: </w:t>
      </w:r>
      <w:r w:rsidR="00934C4C" w:rsidRPr="00934C4C">
        <w:t>080708642</w:t>
      </w:r>
      <w:r w:rsidR="00AC4B5D">
        <w:t xml:space="preserve"> OIB: </w:t>
      </w:r>
      <w:r w:rsidR="00934C4C" w:rsidRPr="00934C4C">
        <w:t>03228838058</w:t>
      </w:r>
      <w:r w:rsidR="00AC4B5D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934C4C">
        <w:t>Sandra Rukavina, Ivanić Grad, A.G. Matoša 25 OIB: 70330848451</w:t>
      </w:r>
      <w:r w:rsidR="00323852">
        <w:t xml:space="preserve">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934C4C" w:rsidRPr="00934C4C">
        <w:t>MARTISAN GRADITELJSTVO d.o.o.</w:t>
      </w:r>
      <w:r w:rsidR="00934C4C">
        <w:t xml:space="preserve"> Ivanić Grad, Savska 71b MBS: </w:t>
      </w:r>
      <w:r w:rsidR="00934C4C" w:rsidRPr="00934C4C">
        <w:t>080708642</w:t>
      </w:r>
      <w:r w:rsidR="00934C4C">
        <w:t xml:space="preserve"> OIB: </w:t>
      </w:r>
      <w:r w:rsidR="00934C4C" w:rsidRPr="00934C4C">
        <w:t>03228838058</w:t>
      </w:r>
      <w:r w:rsidR="00934C4C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934C4C" w:rsidRPr="00934C4C">
        <w:t>MARTISAN GRADITELJSTVO d.o.o.</w:t>
      </w:r>
      <w:r w:rsidR="00934C4C">
        <w:t xml:space="preserve"> Ivanić Grad, Savska 71b MBS: </w:t>
      </w:r>
      <w:r w:rsidR="00934C4C" w:rsidRPr="00934C4C">
        <w:t>080708642</w:t>
      </w:r>
      <w:r w:rsidR="00934C4C">
        <w:t xml:space="preserve"> OIB: </w:t>
      </w:r>
      <w:r w:rsidR="00934C4C" w:rsidRPr="00934C4C">
        <w:t>03228838058</w:t>
      </w:r>
      <w:r w:rsidR="00934C4C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34C4C">
        <w:t xml:space="preserve">12.774,54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C13A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C13A96">
        <w:t>,v.r.</w:t>
      </w:r>
    </w:p>
    <w:p w:rsidRDefault="00C13A96" w:rsidR="00C13A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13A96" w:rsidP="00C13A96" w:rsidR="00C13A96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5E77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F793C"/>
    <w:rsid w:val="00A81191"/>
    <w:rsid w:val="00A97E67"/>
    <w:rsid w:val="00AC4B5D"/>
    <w:rsid w:val="00B232AC"/>
    <w:rsid w:val="00B67A9F"/>
    <w:rsid w:val="00B71151"/>
    <w:rsid w:val="00BD0832"/>
    <w:rsid w:val="00BD271E"/>
    <w:rsid w:val="00C0273C"/>
    <w:rsid w:val="00C13A96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MARTISAN GRADITELJSTVO d.o.o. za promet i usluge</izvorni_sadrzaj>
    <derivirana_varijabla naziv="DomainObject.Predmet.ProtustrankaFormated_1">  MARTISAN GRADITELJSTVO d.o.o. za promet i usluge</derivirana_varijabla>
  </DomainObject.Predmet.ProtustrankaFormated>
  <DomainObject.Predmet.ProtustrankaFormatedOIB>
    <izvorni_sadrzaj>  MARTISAN GRADITELJSTVO d.o.o. za promet i usluge, OIB 03228838058</izvorni_sadrzaj>
    <derivirana_varijabla naziv="DomainObject.Predmet.ProtustrankaFormatedOIB_1">  MARTISAN GRADITELJSTVO d.o.o. za promet i usluge, OIB 03228838058</derivirana_varijabla>
  </DomainObject.Predmet.ProtustrankaFormatedOIB>
  <DomainObject.Predmet.ProtustrankaFormatedWithAdress>
    <izvorni_sadrzaj> MARTISAN GRADITELJSTVO d.o.o. za promet i usluge, Savska 71/b, 10310 Ivanić-Grad</izvorni_sadrzaj>
    <derivirana_varijabla naziv="DomainObject.Predmet.ProtustrankaFormatedWithAdress_1"> MARTISAN GRADITELJSTVO d.o.o. za promet i usluge, Savska 71/b, 10310 Ivanić-Grad</derivirana_varijabla>
  </DomainObject.Predmet.ProtustrankaFormatedWithAdress>
  <DomainObject.Predmet.ProtustrankaFormatedWithAdressOIB>
    <izvorni_sadrzaj> MARTISAN GRADITELJSTVO d.o.o. za promet i usluge, OIB 03228838058, Savska 71/b, 10310 Ivanić-Grad</izvorni_sadrzaj>
    <derivirana_varijabla naziv="DomainObject.Predmet.ProtustrankaFormatedWithAdressOIB_1"> MARTISAN GRADITELJSTVO d.o.o. za promet i usluge, OIB 03228838058, Savska 71/b, 10310 Ivanić-Grad</derivirana_varijabla>
  </DomainObject.Predmet.ProtustrankaFormatedWithAdressOIB>
  <DomainObject.Predmet.ProtustrankaWithAdress>
    <izvorni_sadrzaj>MARTISAN GRADITELJSTVO d.o.o. za promet i usluge Savska 71/b, 10310 Ivanić-Grad</izvorni_sadrzaj>
    <derivirana_varijabla naziv="DomainObject.Predmet.ProtustrankaWithAdress_1">MARTISAN GRADITELJSTVO d.o.o. za promet i usluge Savska 71/b, 10310 Ivanić-Grad</derivirana_varijabla>
  </DomainObject.Predmet.ProtustrankaWithAdress>
  <DomainObject.Predmet.ProtustrankaWithAdressOIB>
    <izvorni_sadrzaj>MARTISAN GRADITELJSTVO d.o.o. za promet i usluge, OIB 03228838058, Savska 71/b, 10310 Ivanić-Grad</izvorni_sadrzaj>
    <derivirana_varijabla naziv="DomainObject.Predmet.ProtustrankaWithAdressOIB_1">MARTISAN GRADITELJSTVO d.o.o. za promet i usluge, OIB 03228838058, Savska 71/b, 10310 Ivanić-Grad</derivirana_varijabla>
  </DomainObject.Predmet.ProtustrankaWithAdressOIB>
  <DomainObject.Predmet.ProtustrankaNazivFormated>
    <izvorni_sadrzaj>MARTISAN GRADITELJSTVO d.o.o. za promet i usluge</izvorni_sadrzaj>
    <derivirana_varijabla naziv="DomainObject.Predmet.ProtustrankaNazivFormated_1">MARTISAN GRADITELJSTVO d.o.o. za promet i usluge</derivirana_varijabla>
  </DomainObject.Predmet.ProtustrankaNazivFormated>
  <DomainObject.Predmet.ProtustrankaNazivFormatedOIB>
    <izvorni_sadrzaj>MARTISAN GRADITELJSTVO d.o.o. za promet i usluge, OIB 03228838058</izvorni_sadrzaj>
    <derivirana_varijabla naziv="DomainObject.Predmet.ProtustrankaNazivFormatedOIB_1">MARTISAN GRADITELJSTVO d.o.o. za promet i usluge, OIB 03228838058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MARTISAN GRADITELJSTVO d.o.o. za promet i usluge</item>
    </izvorni_sadrzaj>
    <derivirana_varijabla naziv="DomainObject.Predmet.ProtuStrankaListFormated_1">
      <item>MARTISAN GRADITELJSTVO d.o.o. za promet i usluge</item>
    </derivirana_varijabla>
  </DomainObject.Predmet.ProtuStrankaListFormated>
  <DomainObject.Predmet.ProtuStrankaListFormatedOIB>
    <izvorni_sadrzaj>
      <item>MARTISAN GRADITELJSTVO d.o.o. za promet i usluge, OIB 03228838058</item>
    </izvorni_sadrzaj>
    <derivirana_varijabla naziv="DomainObject.Predmet.ProtuStrankaListFormatedOIB_1">
      <item>MARTISAN GRADITELJSTVO d.o.o. za promet i usluge, OIB 03228838058</item>
    </derivirana_varijabla>
  </DomainObject.Predmet.ProtuStrankaListFormatedOIB>
  <DomainObject.Predmet.ProtuStrankaListFormatedWithAdress>
    <izvorni_sadrzaj>
      <item>MARTISAN GRADITELJSTVO d.o.o. za promet i usluge, Savska 71/b, 10310 Ivanić-Grad</item>
    </izvorni_sadrzaj>
    <derivirana_varijabla naziv="DomainObject.Predmet.ProtuStrankaListFormatedWithAdress_1">
      <item>MARTISAN GRADITELJSTVO d.o.o. za promet i usluge, Savska 71/b, 10310 Ivanić-Grad</item>
    </derivirana_varijabla>
  </DomainObject.Predmet.ProtuStrankaListFormatedWithAdress>
  <DomainObject.Predmet.ProtuStrankaListFormatedWithAdressOIB>
    <izvorni_sadrzaj>
      <item>MARTISAN GRADITELJSTVO d.o.o. za promet i usluge, OIB 03228838058, Savska 71/b, 10310 Ivanić-Grad</item>
    </izvorni_sadrzaj>
    <derivirana_varijabla naziv="DomainObject.Predmet.ProtuStrankaListFormatedWithAdressOIB_1">
      <item>MARTISAN GRADITELJSTVO d.o.o. za promet i usluge, OIB 03228838058, Savska 71/b, 10310 Ivanić-Grad</item>
    </derivirana_varijabla>
  </DomainObject.Predmet.ProtuStrankaListFormatedWithAdressOIB>
  <DomainObject.Predmet.ProtuStrankaListNazivFormated>
    <izvorni_sadrzaj>
      <item>MARTISAN GRADITELJSTVO d.o.o. za promet i usluge</item>
    </izvorni_sadrzaj>
    <derivirana_varijabla naziv="DomainObject.Predmet.ProtuStrankaListNazivFormated_1">
      <item>MARTISAN GRADITELJSTVO d.o.o. za promet i usluge</item>
    </derivirana_varijabla>
  </DomainObject.Predmet.ProtuStrankaListNazivFormated>
  <DomainObject.Predmet.ProtuStrankaListNazivFormatedOIB>
    <izvorni_sadrzaj>
      <item>MARTISAN GRADITELJSTVO d.o.o. za promet i usluge, OIB 03228838058</item>
    </izvorni_sadrzaj>
    <derivirana_varijabla naziv="DomainObject.Predmet.ProtuStrankaListNazivFormatedOIB_1">
      <item>MARTISAN GRADITELJSTVO d.o.o. za promet i usluge, OIB 03228838058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MARTISAN GRADITELJSTVO d.o.o. za promet i usluge</izvorni_sadrzaj>
    <derivirana_varijabla naziv="DomainObject.Predmet.ProtustrankaIDrugi_1">MARTISAN GRADITELJSTVO d.o.o. za promet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MARTISAN GRADITELJSTVO d.o.o. za promet i usluge, OIB 03228838058, Savska 71/b, 10310 Ivanić-Grad</izvorni_sadrzaj>
    <derivirana_varijabla naziv="DomainObject.Predmet.ProtustrankaIDrugiAdressOIB_1">MARTISAN GRADITELJSTVO d.o.o. za promet i usluge, OIB 03228838058, Savska 71/b,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MARTISAN GRADITELJSTVO d.o.o. za promet i usluge</item>
    </izvorni_sadrzaj>
    <derivirana_varijabla naziv="DomainObject.Predmet.SudioniciListNaziv_1">
      <item>FINA Regionalni centar Zagreb</item>
      <item>MARTISAN GRADITELJSTVO d.o.o. za promet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MARTISAN GRADITELJSTVO d.o.o. za promet i usluge, OIB 03228838058, Savska 71/b,10310 Ivanić-Grad</item>
    </izvorni_sadrzaj>
    <derivirana_varijabla naziv="DomainObject.Predmet.SudioniciListAdressOIB_1">
      <item>FINA Regionalni centar Zagreb, OIB 85821130368, Trg svibanjskih žrtava 1995.1,10000 Zagreb</item>
      <item>MARTISAN GRADITELJSTVO d.o.o. za promet i usluge, OIB 03228838058, Savska 71/b,10310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03228838058</item>
    </izvorni_sadrzaj>
    <derivirana_varijabla naziv="DomainObject.Predmet.SudioniciListNazivOIB_1">
      <item>, OIB 85821130368</item>
      <item>, OIB 03228838058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1995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2015-12-17T11:08:00Z</dcterms:created>
  <dc:creator>Vinka Mihalinčić</dc:creator>
  <cp:lastModifiedBy>Vinka Mihalinčić</cp:lastModifiedBy>
  <cp:lastPrinted>2015-12-17T11:02:00Z</cp:lastPrinted>
  <dcterms:modified xmlns:xsi="http://www.w3.org/2001/XMLSchema-instance" xsi:type="dcterms:W3CDTF">2015-12-17T11:08:00Z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