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5f4567" w14:paraId="d5f456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53234B">
        <w:t>1020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53234B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3234B">
        <w:t>NOGOMETNI</w:t>
      </w:r>
      <w:r w:rsidR="00B105DC">
        <w:t xml:space="preserve"> KLUB </w:t>
      </w:r>
      <w:r w:rsidR="00AC7E81">
        <w:t>"</w:t>
      </w:r>
      <w:r w:rsidR="0053234B">
        <w:t>BRIJEST</w:t>
      </w:r>
      <w:r w:rsidR="00AC7E81">
        <w:t>" BRIJEST</w:t>
      </w:r>
      <w:r w:rsidR="003544B3">
        <w:t xml:space="preserve">, Registarski broj: </w:t>
      </w:r>
      <w:r w:rsidR="00AC7E81">
        <w:t>14001121</w:t>
      </w:r>
      <w:r w:rsidR="00B105DC">
        <w:t xml:space="preserve">, OIB: </w:t>
      </w:r>
      <w:r w:rsidR="00AC7E81">
        <w:t>83628089914</w:t>
      </w:r>
      <w:r w:rsidR="003544B3">
        <w:t xml:space="preserve">, </w:t>
      </w:r>
      <w:r w:rsidR="00AC7E81">
        <w:t xml:space="preserve">Brijest, </w:t>
      </w:r>
      <w:proofErr w:type="spellStart"/>
      <w:r w:rsidR="00AC7E81">
        <w:t>Vojlovica</w:t>
      </w:r>
      <w:proofErr w:type="spellEnd"/>
      <w:r w:rsidR="00AC7E81">
        <w:t xml:space="preserve"> 42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76036C">
        <w:t>1</w:t>
      </w:r>
      <w:r w:rsidR="0053234B">
        <w:t>1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AC7E81">
        <w:t xml:space="preserve">NOGOMETNI KLUB "BRIJEST" BRIJEST, Registarski broj: 14001121, OIB: 83628089914, Brijest, </w:t>
      </w:r>
      <w:proofErr w:type="spellStart"/>
      <w:r w:rsidR="00AC7E81">
        <w:t>Vojlovica</w:t>
      </w:r>
      <w:proofErr w:type="spellEnd"/>
      <w:r w:rsidR="00AC7E81">
        <w:t xml:space="preserve"> 42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105DC">
        <w:t>7.</w:t>
      </w:r>
      <w:r w:rsidR="00AC7E81">
        <w:t>900</w:t>
      </w:r>
      <w:r w:rsidR="00B105DC">
        <w:t>,</w:t>
      </w:r>
      <w:r w:rsidR="00AC7E81">
        <w:t>97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B105DC">
        <w:t>ju</w:t>
      </w:r>
      <w:r w:rsidRPr="00D7388E">
        <w:t xml:space="preserve"> se osob</w:t>
      </w:r>
      <w:r w:rsidR="00B105DC">
        <w:t>e</w:t>
      </w:r>
      <w:r w:rsidRPr="00D7388E">
        <w:t xml:space="preserve"> ovlašten</w:t>
      </w:r>
      <w:r w:rsidR="00B105DC">
        <w:t>e</w:t>
      </w:r>
      <w:r w:rsidRPr="00D7388E">
        <w:t xml:space="preserve"> za zastupanje dužnik</w:t>
      </w:r>
      <w:r w:rsidR="00CB64D8">
        <w:t>a</w:t>
      </w:r>
      <w:r w:rsidRPr="00D7388E">
        <w:t xml:space="preserve">, </w:t>
      </w:r>
      <w:r w:rsidR="00AC7E81">
        <w:t xml:space="preserve">Ivica </w:t>
      </w:r>
      <w:proofErr w:type="spellStart"/>
      <w:r w:rsidR="00AC7E81">
        <w:t>Varvodić</w:t>
      </w:r>
      <w:proofErr w:type="spellEnd"/>
      <w:r w:rsidR="001C29A0">
        <w:t xml:space="preserve">, </w:t>
      </w:r>
      <w:r w:rsidR="00FD4C38">
        <w:t>OIB:</w:t>
      </w:r>
      <w:r w:rsidR="00B105DC">
        <w:t xml:space="preserve"> </w:t>
      </w:r>
      <w:r w:rsidR="00AC7E81">
        <w:t>58991262194</w:t>
      </w:r>
      <w:r w:rsidR="00755864">
        <w:t>,</w:t>
      </w:r>
      <w:r w:rsidR="00B105DC">
        <w:t xml:space="preserve"> </w:t>
      </w:r>
      <w:r w:rsidR="00AC7E81">
        <w:t xml:space="preserve">Boris </w:t>
      </w:r>
      <w:proofErr w:type="spellStart"/>
      <w:r w:rsidR="00AC7E81">
        <w:t>Rožmarić</w:t>
      </w:r>
      <w:proofErr w:type="spellEnd"/>
      <w:r w:rsidR="00AC7E81">
        <w:t>, OIB: 12716820455</w:t>
      </w:r>
      <w:r w:rsidR="00B105DC">
        <w:t xml:space="preserve"> i </w:t>
      </w:r>
      <w:r w:rsidR="00AC7E81">
        <w:t xml:space="preserve">Dejan </w:t>
      </w:r>
      <w:proofErr w:type="spellStart"/>
      <w:r w:rsidR="00AC7E81">
        <w:t>Malinović</w:t>
      </w:r>
      <w:proofErr w:type="spellEnd"/>
      <w:r w:rsidR="00AC7E81">
        <w:t>, OIB: 17448585587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53234B">
        <w:t>1020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6036C">
        <w:t>1</w:t>
      </w:r>
      <w:r w:rsidR="0053234B">
        <w:t>1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C7E81">
        <w:t>12</w:t>
      </w:r>
      <w:r w:rsidR="00361DEF">
        <w:t>/</w:t>
      </w:r>
      <w:r w:rsidR="002D430D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DB1" w:rsidP="00D95CE2" w:rsidR="00E12DB1">
      <w:r>
        <w:separator/>
      </w:r>
    </w:p>
  </w:endnote>
  <w:endnote w:id="0" w:type="continuationSeparator">
    <w:p w:rsidRDefault="00E12DB1" w:rsidP="00D95CE2" w:rsidR="00E12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DB1" w:rsidP="00D95CE2" w:rsidR="00E12DB1">
      <w:r>
        <w:separator/>
      </w:r>
    </w:p>
  </w:footnote>
  <w:footnote w:id="0" w:type="continuationSeparator">
    <w:p w:rsidRDefault="00E12DB1" w:rsidP="00D95CE2" w:rsidR="00E12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076E3"/>
    <w:rsid w:val="0001088C"/>
    <w:rsid w:val="00013E7C"/>
    <w:rsid w:val="0001419A"/>
    <w:rsid w:val="000179A4"/>
    <w:rsid w:val="000A15DB"/>
    <w:rsid w:val="000B425A"/>
    <w:rsid w:val="000C182B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2D430D"/>
    <w:rsid w:val="003110DD"/>
    <w:rsid w:val="00344B0E"/>
    <w:rsid w:val="003508F9"/>
    <w:rsid w:val="003523FD"/>
    <w:rsid w:val="003544B3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4B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D5AE4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036C"/>
    <w:rsid w:val="0076403C"/>
    <w:rsid w:val="007667D7"/>
    <w:rsid w:val="00775AD5"/>
    <w:rsid w:val="00783908"/>
    <w:rsid w:val="0079370E"/>
    <w:rsid w:val="007A1D04"/>
    <w:rsid w:val="007A23E9"/>
    <w:rsid w:val="007B35A9"/>
    <w:rsid w:val="007C75AC"/>
    <w:rsid w:val="007E0DEB"/>
    <w:rsid w:val="007E443F"/>
    <w:rsid w:val="007F3E47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33A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C7E81"/>
    <w:rsid w:val="00AD66B7"/>
    <w:rsid w:val="00AD67F8"/>
    <w:rsid w:val="00AE0BF7"/>
    <w:rsid w:val="00B05FE1"/>
    <w:rsid w:val="00B105DC"/>
    <w:rsid w:val="00B153E2"/>
    <w:rsid w:val="00B36D1F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DF5046"/>
    <w:rsid w:val="00E12DB1"/>
    <w:rsid w:val="00E42342"/>
    <w:rsid w:val="00E63D95"/>
    <w:rsid w:val="00E65B69"/>
    <w:rsid w:val="00E8057E"/>
    <w:rsid w:val="00E958F4"/>
    <w:rsid w:val="00E96B36"/>
    <w:rsid w:val="00EA23B7"/>
    <w:rsid w:val="00EB6ED0"/>
    <w:rsid w:val="00EF1A85"/>
    <w:rsid w:val="00EF7D7D"/>
    <w:rsid w:val="00F12EFC"/>
    <w:rsid w:val="00F254BB"/>
    <w:rsid w:val="00F264FF"/>
    <w:rsid w:val="00F27116"/>
    <w:rsid w:val="00F470C6"/>
    <w:rsid w:val="00F57A94"/>
    <w:rsid w:val="00F6107B"/>
    <w:rsid w:val="00F7030E"/>
    <w:rsid w:val="00F8027B"/>
    <w:rsid w:val="00F907AE"/>
    <w:rsid w:val="00FA01DD"/>
    <w:rsid w:val="00FA5DCA"/>
    <w:rsid w:val="00FD24EA"/>
    <w:rsid w:val="00FD4C38"/>
    <w:rsid w:val="00FE0A02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St-1020/2018</izvorni_sadrzaj>
    <derivirana_varijabla naziv="DomainObject.Predmet.OznakaBroj_1">St-1020/2018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BRIJEST</izvorni_sadrzaj>
    <derivirana_varijabla naziv="DomainObject.Predmet.ProtustrankaFormated_1">  NOGOMETNI KLUB BRIJEST</derivirana_varijabla>
  </DomainObject.Predmet.ProtustrankaFormated>
  <DomainObject.Predmet.ProtustrankaFormatedOIB>
    <izvorni_sadrzaj>  NOGOMETNI KLUB BRIJEST, OIB 83628089914</izvorni_sadrzaj>
    <derivirana_varijabla naziv="DomainObject.Predmet.ProtustrankaFormatedOIB_1">  NOGOMETNI KLUB BRIJEST, OIB 83628089914</derivirana_varijabla>
  </DomainObject.Predmet.ProtustrankaFormatedOIB>
  <DomainObject.Predmet.ProtustrankaFormatedWithAdress>
    <izvorni_sadrzaj> NOGOMETNI KLUB BRIJEST, Vojlovica 42, 31000 Brijest</izvorni_sadrzaj>
    <derivirana_varijabla naziv="DomainObject.Predmet.ProtustrankaFormatedWithAdress_1"> NOGOMETNI KLUB BRIJEST, Vojlovica 42, 31000 Brijest</derivirana_varijabla>
  </DomainObject.Predmet.ProtustrankaFormatedWithAdress>
  <DomainObject.Predmet.ProtustrankaFormatedWithAdressOIB>
    <izvorni_sadrzaj> NOGOMETNI KLUB BRIJEST, OIB 83628089914, Vojlovica 42, 31000 Brijest</izvorni_sadrzaj>
    <derivirana_varijabla naziv="DomainObject.Predmet.ProtustrankaFormatedWithAdressOIB_1"> NOGOMETNI KLUB BRIJEST, OIB 83628089914, Vojlovica 42, 31000 Brijest</derivirana_varijabla>
  </DomainObject.Predmet.ProtustrankaFormatedWithAdressOIB>
  <DomainObject.Predmet.ProtustrankaWithAdress>
    <izvorni_sadrzaj>NOGOMETNI KLUB BRIJEST Vojlovica 42, 31000 Brijest</izvorni_sadrzaj>
    <derivirana_varijabla naziv="DomainObject.Predmet.ProtustrankaWithAdress_1">NOGOMETNI KLUB BRIJEST Vojlovica 42, 31000 Brijest</derivirana_varijabla>
  </DomainObject.Predmet.ProtustrankaWithAdress>
  <DomainObject.Predmet.ProtustrankaWithAdressOIB>
    <izvorni_sadrzaj>NOGOMETNI KLUB BRIJEST, OIB 83628089914, Vojlovica 42, 31000 Brijest</izvorni_sadrzaj>
    <derivirana_varijabla naziv="DomainObject.Predmet.ProtustrankaWithAdressOIB_1">NOGOMETNI KLUB BRIJEST, OIB 83628089914, Vojlovica 42, 31000 Brijest</derivirana_varijabla>
  </DomainObject.Predmet.ProtustrankaWithAdressOIB>
  <DomainObject.Predmet.ProtustrankaNazivFormated>
    <izvorni_sadrzaj>NOGOMETNI KLUB BRIJEST</izvorni_sadrzaj>
    <derivirana_varijabla naziv="DomainObject.Predmet.ProtustrankaNazivFormated_1">NOGOMETNI KLUB BRIJEST</derivirana_varijabla>
  </DomainObject.Predmet.ProtustrankaNazivFormated>
  <DomainObject.Predmet.ProtustrankaNazivFormatedOIB>
    <izvorni_sadrzaj>NOGOMETNI KLUB BRIJEST, OIB 83628089914</izvorni_sadrzaj>
    <derivirana_varijabla naziv="DomainObject.Predmet.ProtustrankaNazivFormatedOIB_1">NOGOMETNI KLUB BRIJEST, OIB 83628089914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NOGOMETNI KLUB BRIJEST</item>
    </izvorni_sadrzaj>
    <derivirana_varijabla naziv="DomainObject.Predmet.ProtuStrankaListFormated_1">
      <item>NOGOMETNI KLUB BRIJEST</item>
    </derivirana_varijabla>
  </DomainObject.Predmet.ProtuStrankaListFormated>
  <DomainObject.Predmet.ProtuStrankaListFormatedOIB>
    <izvorni_sadrzaj>
      <item>NOGOMETNI KLUB BRIJEST, OIB 83628089914</item>
    </izvorni_sadrzaj>
    <derivirana_varijabla naziv="DomainObject.Predmet.ProtuStrankaListFormatedOIB_1">
      <item>NOGOMETNI KLUB BRIJEST, OIB 83628089914</item>
    </derivirana_varijabla>
  </DomainObject.Predmet.ProtuStrankaListFormatedOIB>
  <DomainObject.Predmet.ProtuStrankaListFormatedWithAdress>
    <izvorni_sadrzaj>
      <item>NOGOMETNI KLUB BRIJEST, Vojlovica 42, 31000 Brijest</item>
    </izvorni_sadrzaj>
    <derivirana_varijabla naziv="DomainObject.Predmet.ProtuStrankaListFormatedWithAdress_1">
      <item>NOGOMETNI KLUB BRIJEST, Vojlovica 42, 31000 Brijest</item>
    </derivirana_varijabla>
  </DomainObject.Predmet.ProtuStrankaListFormatedWithAdress>
  <DomainObject.Predmet.ProtuStrankaListFormatedWithAdressOIB>
    <izvorni_sadrzaj>
      <item>NOGOMETNI KLUB BRIJEST, OIB 83628089914, Vojlovica 42, 31000 Brijest</item>
    </izvorni_sadrzaj>
    <derivirana_varijabla naziv="DomainObject.Predmet.ProtuStrankaListFormatedWithAdressOIB_1">
      <item>NOGOMETNI KLUB BRIJEST, OIB 83628089914, Vojlovica 42, 31000 Brijest</item>
    </derivirana_varijabla>
  </DomainObject.Predmet.ProtuStrankaListFormatedWithAdressOIB>
  <DomainObject.Predmet.ProtuStrankaListNazivFormated>
    <izvorni_sadrzaj>
      <item>NOGOMETNI KLUB BRIJEST</item>
    </izvorni_sadrzaj>
    <derivirana_varijabla naziv="DomainObject.Predmet.ProtuStrankaListNazivFormated_1">
      <item>NOGOMETNI KLUB BRIJEST</item>
    </derivirana_varijabla>
  </DomainObject.Predmet.ProtuStrankaListNazivFormated>
  <DomainObject.Predmet.ProtuStrankaListNazivFormatedOIB>
    <izvorni_sadrzaj>
      <item>NOGOMETNI KLUB BRIJEST, OIB 83628089914</item>
    </izvorni_sadrzaj>
    <derivirana_varijabla naziv="DomainObject.Predmet.ProtuStrankaListNazivFormatedOIB_1">
      <item>NOGOMETNI KLUB BRIJEST, OIB 83628089914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NOGOMETNI KLUB BRIJEST</izvorni_sadrzaj>
    <derivirana_varijabla naziv="DomainObject.Predmet.ProtustrankaIDrugi_1">NOGOMETNI KLUB BRIJEST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NOGOMETNI KLUB BRIJEST, OIB 83628089914, Vojlovica 42, 31000 Brijest</izvorni_sadrzaj>
    <derivirana_varijabla naziv="DomainObject.Predmet.ProtustrankaIDrugiAdressOIB_1">NOGOMETNI KLUB BRIJEST, OIB 83628089914, Vojlovica 42,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NOGOMETNI KLUB BRIJEST</item>
    </izvorni_sadrzaj>
    <derivirana_varijabla naziv="DomainObject.Predmet.SudioniciListNaziv_1">
      <item>FINA RC OSIJEK</item>
      <item>NOGOMETNI KLUB BRIJEST</item>
    </derivirana_varijabla>
  </DomainObject.Predmet.SudioniciListNaziv>
  <DomainObject.Predmet.SudioniciListAdressOIB>
    <izvorni_sadrzaj>
      <item>FINA RC OSIJEK, OIB 85821130368</item>
      <item>NOGOMETNI KLUB BRIJEST, OIB 83628089914, Vojlovica 42,31000 Brijest</item>
    </izvorni_sadrzaj>
    <derivirana_varijabla naziv="DomainObject.Predmet.SudioniciListAdressOIB_1">
      <item>FINA RC OSIJEK, OIB 85821130368</item>
      <item>NOGOMETNI KLUB BRIJEST, OIB 83628089914, Vojlovica 42,31000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83628089914</item>
    </izvorni_sadrzaj>
    <derivirana_varijabla naziv="DomainObject.Predmet.SudioniciListNazivOIB_1">
      <item>, OIB 85821130368</item>
      <item>, OIB 83628089914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E5C83-F8F1-4CEE-8A44-7F03BFADA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2205</properties:Characters>
  <properties:Lines>57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2018-09-11T12:25:00Z</dcterms:created>
  <dc:creator>Snježana Andrijanić</dc:creator>
  <cp:lastModifiedBy>Renata Horvat</cp:lastModifiedBy>
  <cp:lastPrinted>2018-09-11T12:31:00Z</cp:lastPrinted>
  <dcterms:modified xmlns:xsi="http://www.w3.org/2001/XMLSchema-instance" xsi:type="dcterms:W3CDTF">2018-09-11T12:35:00Z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(UDRUGA - NOGOMETNII KLUB BRIJEST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