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365b" w14:paraId="82b365b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D3800">
        <w:t>629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6D3800">
        <w:t>FORMICA DAVID jednostavno društvo s ograničenom odgovornošću za usluge, Zagreb, Vranicanijeva 6 (OIB: 75956433248</w:t>
      </w:r>
      <w:r w:rsidR="00A46710">
        <w:t>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6D3800">
        <w:t>18.913,51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D3800"/>
    <w:rsid w:val="006E1194"/>
    <w:rsid w:val="006E2188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46710"/>
    <w:rsid w:val="00A5417C"/>
    <w:rsid w:val="00A661D2"/>
    <w:rsid w:val="00A67D7C"/>
    <w:rsid w:val="00A71431"/>
    <w:rsid w:val="00A729B9"/>
    <w:rsid w:val="00A868CE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53429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St-629/2019</izvorni_sadrzaj>
    <derivirana_varijabla naziv="DomainObject.Predmet.OznakaBroj_1">St-629/2019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FORMICA DAVID jednostavno društvo s ograničenom odgovornošću za usluge</izvorni_sadrzaj>
    <derivirana_varijabla naziv="DomainObject.Predmet.ProtustrankaFormated_1">  FORMICA DAVID jednostavno društvo s ograničenom odgovornošću za usluge</derivirana_varijabla>
  </DomainObject.Predmet.ProtustrankaFormated>
  <DomainObject.Predmet.ProtustrankaFormatedOIB>
    <izvorni_sadrzaj>  FORMICA DAVID jednostavno društvo s ograničenom odgovornošću za usluge, OIB 75956433248</izvorni_sadrzaj>
    <derivirana_varijabla naziv="DomainObject.Predmet.ProtustrankaFormatedOIB_1">  FORMICA DAVID jednostavno društvo s ograničenom odgovornošću za usluge, OIB 75956433248</derivirana_varijabla>
  </DomainObject.Predmet.ProtustrankaFormatedOIB>
  <DomainObject.Predmet.ProtustrankaFormatedWithAdress>
    <izvorni_sadrzaj> FORMICA DAVID jednostavno društvo s ograničenom odgovornošću za usluge, Vranicanijeva 6, 10000 Zagreb</izvorni_sadrzaj>
    <derivirana_varijabla naziv="DomainObject.Predmet.ProtustrankaFormatedWithAdress_1"> FORMICA DAVID jednostavno društvo s ograničenom odgovornošću za usluge, Vranicanijeva 6, 10000 Zagreb</derivirana_varijabla>
  </DomainObject.Predmet.ProtustrankaFormatedWithAdress>
  <DomainObject.Predmet.ProtustrankaFormatedWithAdressOIB>
    <izvorni_sadrzaj> FORMICA DAVID jednostavno društvo s ograničenom odgovornošću za usluge, OIB 75956433248, Vranicanijeva 6, 10000 Zagreb</izvorni_sadrzaj>
    <derivirana_varijabla naziv="DomainObject.Predmet.ProtustrankaFormatedWithAdressOIB_1"> FORMICA DAVID jednostavno društvo s ograničenom odgovornošću za usluge, OIB 75956433248, Vranicanijeva 6, 10000 Zagreb</derivirana_varijabla>
  </DomainObject.Predmet.ProtustrankaFormatedWithAdressOIB>
  <DomainObject.Predmet.ProtustrankaWithAdress>
    <izvorni_sadrzaj>FORMICA DAVID jednostavno društvo s ograničenom odgovornošću za usluge Vranicanijeva 6, 10000 Zagreb</izvorni_sadrzaj>
    <derivirana_varijabla naziv="DomainObject.Predmet.ProtustrankaWithAdress_1">FORMICA DAVID jednostavno društvo s ograničenom odgovornošću za usluge Vranicanijeva 6, 10000 Zagreb</derivirana_varijabla>
  </DomainObject.Predmet.ProtustrankaWithAdress>
  <DomainObject.Predmet.ProtustrankaWithAdressOIB>
    <izvorni_sadrzaj>FORMICA DAVID jednostavno društvo s ograničenom odgovornošću za usluge, OIB 75956433248, Vranicanijeva 6, 10000 Zagreb</izvorni_sadrzaj>
    <derivirana_varijabla naziv="DomainObject.Predmet.ProtustrankaWithAdressOIB_1">FORMICA DAVID jednostavno društvo s ograničenom odgovornošću za usluge, OIB 75956433248, Vranicanijeva 6, 10000 Zagreb</derivirana_varijabla>
  </DomainObject.Predmet.ProtustrankaWithAdressOIB>
  <DomainObject.Predmet.ProtustrankaNazivFormated>
    <izvorni_sadrzaj>FORMICA DAVID jednostavno društvo s ograničenom odgovornošću za usluge</izvorni_sadrzaj>
    <derivirana_varijabla naziv="DomainObject.Predmet.ProtustrankaNazivFormated_1">FORMICA DAVID jednostavno društvo s ograničenom odgovornošću za usluge</derivirana_varijabla>
  </DomainObject.Predmet.ProtustrankaNazivFormated>
  <DomainObject.Predmet.ProtustrankaNazivFormatedOIB>
    <izvorni_sadrzaj>FORMICA DAVID jednostavno društvo s ograničenom odgovornošću za usluge, OIB 75956433248</izvorni_sadrzaj>
    <derivirana_varijabla naziv="DomainObject.Predmet.ProtustrankaNazivFormatedOIB_1">FORMICA DAVID jednostavno društvo s ograničenom odgovornošću za usluge, OIB 75956433248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FORMICA DAVID jednostavno društvo s ograničenom odgovornošću za usluge</item>
    </izvorni_sadrzaj>
    <derivirana_varijabla naziv="DomainObject.Predmet.ProtuStrankaListFormated_1">
      <item>FORMICA DAVID jednostavno društvo s ograničenom odgovornošću za usluge</item>
    </derivirana_varijabla>
  </DomainObject.Predmet.ProtuStrankaListFormated>
  <DomainObject.Predmet.ProtuStrankaListFormatedOIB>
    <izvorni_sadrzaj>
      <item>FORMICA DAVID jednostavno društvo s ograničenom odgovornošću za usluge, OIB 75956433248</item>
    </izvorni_sadrzaj>
    <derivirana_varijabla naziv="DomainObject.Predmet.ProtuStrankaListFormatedOIB_1">
      <item>FORMICA DAVID jednostavno društvo s ograničenom odgovornošću za usluge, OIB 75956433248</item>
    </derivirana_varijabla>
  </DomainObject.Predmet.ProtuStrankaListFormatedOIB>
  <DomainObject.Predmet.ProtuStrankaListFormatedWithAdress>
    <izvorni_sadrzaj>
      <item>FORMICA DAVID jednostavno društvo s ograničenom odgovornošću za usluge, Vranicanijeva 6, 10000 Zagreb</item>
    </izvorni_sadrzaj>
    <derivirana_varijabla naziv="DomainObject.Predmet.ProtuStrankaListFormatedWithAdress_1">
      <item>FORMICA DAVID jednostavno društvo s ograničenom odgovornošću za usluge, Vranicanijeva 6, 10000 Zagreb</item>
    </derivirana_varijabla>
  </DomainObject.Predmet.ProtuStrankaListFormatedWithAdress>
  <DomainObject.Predmet.ProtuStrankaListFormatedWithAdressOIB>
    <izvorni_sadrzaj>
      <item>FORMICA DAVID jednostavno društvo s ograničenom odgovornošću za usluge, OIB 75956433248, Vranicanijeva 6, 10000 Zagreb</item>
    </izvorni_sadrzaj>
    <derivirana_varijabla naziv="DomainObject.Predmet.ProtuStrankaListFormatedWithAdressOIB_1">
      <item>FORMICA DAVID jednostavno društvo s ograničenom odgovornošću za usluge, OIB 75956433248, Vranicanijeva 6, 10000 Zagreb</item>
    </derivirana_varijabla>
  </DomainObject.Predmet.ProtuStrankaListFormatedWithAdressOIB>
  <DomainObject.Predmet.ProtuStrankaListNazivFormated>
    <izvorni_sadrzaj>
      <item>FORMICA DAVID jednostavno društvo s ograničenom odgovornošću za usluge</item>
    </izvorni_sadrzaj>
    <derivirana_varijabla naziv="DomainObject.Predmet.ProtuStrankaListNazivFormated_1">
      <item>FORMICA DAVID jednostavno društvo s ograničenom odgovornošću za usluge</item>
    </derivirana_varijabla>
  </DomainObject.Predmet.ProtuStrankaListNazivFormated>
  <DomainObject.Predmet.ProtuStrankaListNazivFormatedOIB>
    <izvorni_sadrzaj>
      <item>FORMICA DAVID jednostavno društvo s ograničenom odgovornošću za usluge, OIB 75956433248</item>
    </izvorni_sadrzaj>
    <derivirana_varijabla naziv="DomainObject.Predmet.ProtuStrankaListNazivFormatedOIB_1">
      <item>FORMICA DAVID jednostavno društvo s ograničenom odgovornošću za usluge, OIB 75956433248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FORMICA DAVID jednostavno društvo s ograničenom odgovornošću za usluge</izvorni_sadrzaj>
    <derivirana_varijabla naziv="DomainObject.Predmet.ProtustrankaIDrugi_1">FORMICA DAVID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FORMICA DAVID jednostavno društvo s ograničenom odgovornošću za usluge, OIB 75956433248, Vranicanijeva 6, 10000 Zagreb</izvorni_sadrzaj>
    <derivirana_varijabla naziv="DomainObject.Predmet.ProtustrankaIDrugiAdressOIB_1">FORMICA DAVID jednostavno društvo s ograničenom odgovornošću za usluge, OIB 75956433248, Vranicanijeva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FORMICA DAVID jednostavno društvo s ograničenom odgovornošću za usluge</item>
    </izvorni_sadrzaj>
    <derivirana_varijabla naziv="DomainObject.Predmet.SudioniciListNaziv_1">
      <item>FINA Regionalni centar Zagreb</item>
      <item>FORMICA DAVID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FORMICA DAVID jednostavno društvo s ograničenom odgovornošću za usluge, OIB 75956433248, Vranicanijeva 6,10000 Zagreb</item>
    </izvorni_sadrzaj>
    <derivirana_varijabla naziv="DomainObject.Predmet.SudioniciListAdressOIB_1">
      <item>FINA Regionalni centar Zagreb, OIB 85821130368, Trg svibanjskih žrtava 1995. 1,10000 Zagreb</item>
      <item>FORMICA DAVID jednostavno društvo s ograničenom odgovornošću za usluge, OIB 75956433248, Vranicanijeva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75956433248</item>
    </izvorni_sadrzaj>
    <derivirana_varijabla naziv="DomainObject.Predmet.SudioniciListNazivOIB_1">
      <item>, OIB 85821130368</item>
      <item>, OIB 75956433248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08C99B-CF80-4E75-A0E9-F4AB08E59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1367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2019-07-12T08:38:00Z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2019-07-15T06:05:00Z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(st-629-2019.docx)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