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de21" w14:paraId="371de21" w:rsidRDefault="002D7963" w:rsidP="00910611" w:rsidR="002D796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7963" w:rsidP="00910611" w:rsidR="002D7963">
      <w:r>
        <w:rPr>
          <w:rFonts w:eastAsia="MS Mincho"/>
        </w:rPr>
        <w:t>REPUBLIKA HRVATSKA</w:t>
      </w:r>
    </w:p>
    <w:p w:rsidRDefault="002D7963" w:rsidP="00910611" w:rsidR="002D7963">
      <w:r>
        <w:rPr>
          <w:rFonts w:eastAsia="MS Mincho"/>
        </w:rPr>
        <w:t>TRGOVAČKI SUD U RIJECI</w:t>
      </w:r>
    </w:p>
    <w:p w:rsidRDefault="002D7963" w:rsidR="002D796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</w:p>
    <w:p w:rsidRDefault="00BB6F1B" w:rsidP="00760F72" w:rsidR="00BB6F1B" w:rsidRPr="00DC0722">
      <w:pPr>
        <w:jc w:val="center"/>
      </w:pPr>
      <w:r w:rsidRPr="00DC0722">
        <w:t>R E P U B L I K A    H R V A T S K A</w:t>
      </w:r>
    </w:p>
    <w:p w:rsidRDefault="00760F72" w:rsidP="00760F72" w:rsidR="00760F72" w:rsidRPr="00DC0722">
      <w:pPr>
        <w:jc w:val="center"/>
      </w:pPr>
      <w:r w:rsidRPr="00DC0722">
        <w:t>Z A K L J U Č A K</w:t>
      </w:r>
    </w:p>
    <w:p w:rsidRDefault="00760F72" w:rsidP="00760F72" w:rsidR="00760F72" w:rsidRPr="00DC0722"/>
    <w:p w:rsidRDefault="00760F72" w:rsidP="00AF7550" w:rsidR="00760F72" w:rsidRPr="00AF7550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DC0722">
        <w:t xml:space="preserve">Trgovački sud u Rijeci, po sucu ovog suda Veri Jelenović, u postupku sklapanja predstečajne nagodbe nad dužnikom </w:t>
      </w:r>
      <w:r w:rsidR="00AF7550" w:rsidRPr="00AF7550">
        <w:t>HOTELI NJIVICE d. o. o. za ugostiteljstvo i turizam Njivice (Općina Omišalj), Primorska cesta 30, OIB: 86096345385</w:t>
      </w:r>
      <w:r w:rsidR="00E02A9F">
        <w:rPr>
          <w:bCs/>
        </w:rPr>
        <w:t xml:space="preserve">, </w:t>
      </w:r>
      <w:r w:rsidRPr="00DC0722">
        <w:t>na temelju čl. 66. st. 4. i 5. Zakona o financijskom poslovanju i pr</w:t>
      </w:r>
      <w:r w:rsidR="00DC0722" w:rsidRPr="00DC0722">
        <w:t>edstečajnoj nagodbi (NN 108/12,</w:t>
      </w:r>
      <w:r w:rsidRPr="00DC0722">
        <w:t xml:space="preserve"> 144/12</w:t>
      </w:r>
      <w:r w:rsidR="00DC0722" w:rsidRPr="00DC0722">
        <w:t>, 81/13 i 112/13</w:t>
      </w:r>
      <w:r w:rsidRPr="00DC0722">
        <w:t xml:space="preserve">, dalje ZFPPN-i), dana </w:t>
      </w:r>
      <w:r w:rsidR="00AF7550">
        <w:t>1</w:t>
      </w:r>
      <w:r w:rsidR="000665ED">
        <w:t>2</w:t>
      </w:r>
      <w:r w:rsidR="00AF7550">
        <w:t>. svibnja 2016</w:t>
      </w:r>
      <w:r w:rsidRPr="00DC0722">
        <w:t xml:space="preserve">. godine 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>z a k l j u č i o    j 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ind w:firstLine="708"/>
        <w:jc w:val="both"/>
      </w:pPr>
      <w:r w:rsidRPr="00DC0722">
        <w:t>Ročište radi sklapanja predstečajne</w:t>
      </w:r>
      <w:r w:rsidR="00560505" w:rsidRPr="00DC0722">
        <w:t xml:space="preserve"> nagodbe nad dužnikom</w:t>
      </w:r>
      <w:r w:rsidRPr="00DC0722">
        <w:t xml:space="preserve"> </w:t>
      </w:r>
      <w:r w:rsidR="00AF7550" w:rsidRPr="00AF7550">
        <w:t>HOTELI NJIVICE d. o. o. za ugostiteljstvo i turizam Njivice (Općina Omišalj), Primorska cesta 30, OIB: 86096345385</w:t>
      </w:r>
      <w:r w:rsidRPr="00DC0722">
        <w:t>, određuje se za dan</w:t>
      </w:r>
    </w:p>
    <w:p w:rsidRDefault="00760F72" w:rsidP="00760F72" w:rsidR="00760F72" w:rsidRPr="00DC0722"/>
    <w:p w:rsidRDefault="00E02A9F" w:rsidP="00760F72" w:rsidR="00760F72" w:rsidRPr="00DC0722">
      <w:pPr>
        <w:jc w:val="center"/>
      </w:pPr>
      <w:r>
        <w:t>2</w:t>
      </w:r>
      <w:r w:rsidR="00FC7F20">
        <w:t>3</w:t>
      </w:r>
      <w:r>
        <w:t>. svibnja</w:t>
      </w:r>
      <w:r w:rsidR="00D003F7" w:rsidRPr="00DC0722">
        <w:t xml:space="preserve"> 201</w:t>
      </w:r>
      <w:r w:rsidR="00FC7F20">
        <w:t>6</w:t>
      </w:r>
      <w:r w:rsidR="00760F72" w:rsidRPr="00DC0722">
        <w:t xml:space="preserve">.g. u </w:t>
      </w:r>
      <w:r>
        <w:t>10</w:t>
      </w:r>
      <w:r w:rsidR="00760F72" w:rsidRPr="00DC0722">
        <w:t>:</w:t>
      </w:r>
      <w:r w:rsidR="00FC7F20">
        <w:t>0</w:t>
      </w:r>
      <w:r w:rsidR="00760F72" w:rsidRPr="00DC0722">
        <w:t>0 sati</w:t>
      </w:r>
    </w:p>
    <w:p w:rsidRDefault="00760F72" w:rsidP="00760F72" w:rsidR="00760F72" w:rsidRPr="00DC0722">
      <w:pPr>
        <w:jc w:val="center"/>
      </w:pPr>
      <w:r w:rsidRPr="00DC0722">
        <w:t>kod Trgovačkog suda u Rijeci</w:t>
      </w:r>
    </w:p>
    <w:p w:rsidRDefault="00760F72" w:rsidP="00760F72" w:rsidR="00760F72" w:rsidRPr="00DC0722">
      <w:pPr>
        <w:jc w:val="center"/>
      </w:pPr>
      <w:r w:rsidRPr="00DC0722">
        <w:t>Zadarska 1 i 3</w:t>
      </w:r>
    </w:p>
    <w:p w:rsidRDefault="00760F72" w:rsidP="00760F72" w:rsidR="00760F72" w:rsidRPr="00DC0722">
      <w:pPr>
        <w:jc w:val="center"/>
      </w:pPr>
      <w:r w:rsidRPr="00DC0722">
        <w:t xml:space="preserve">sudnica br. </w:t>
      </w:r>
      <w:r w:rsidR="00805B8F" w:rsidRPr="00DC0722">
        <w:t>3</w:t>
      </w:r>
      <w:r w:rsidRPr="00DC0722">
        <w:t>, I. kat</w:t>
      </w:r>
      <w:r w:rsidR="0076411A" w:rsidRPr="00DC0722">
        <w:t>.</w:t>
      </w:r>
    </w:p>
    <w:p w:rsidRDefault="00760F72" w:rsidP="00760F72" w:rsidR="00760F72" w:rsidRPr="00DC0722">
      <w:pPr>
        <w:jc w:val="both"/>
      </w:pPr>
    </w:p>
    <w:p w:rsidRDefault="00760F72" w:rsidP="00760F72" w:rsidR="00760F72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 w:rsidR="00FC7F20">
        <w:t>mrežnoj stranici e-O</w:t>
      </w:r>
      <w:r w:rsidRPr="00DC0722">
        <w:t>glasn</w:t>
      </w:r>
      <w:r w:rsidR="00FC7F20">
        <w:t>a</w:t>
      </w:r>
      <w:r w:rsidRPr="00DC0722">
        <w:t xml:space="preserve"> ploč</w:t>
      </w:r>
      <w:r w:rsidR="00FC7F20">
        <w:t>a</w:t>
      </w:r>
      <w:r w:rsidRPr="00DC0722">
        <w:t xml:space="preserve"> sud</w:t>
      </w:r>
      <w:r w:rsidR="00FC7F20">
        <w:t>ova</w:t>
      </w:r>
      <w:r w:rsidRPr="00DC0722">
        <w:t xml:space="preserve"> i objavom na web-stranici Financijske agencije najkasnije 8 dana prije održavanja ročišta.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pPr>
        <w:jc w:val="center"/>
      </w:pPr>
      <w:r w:rsidRPr="00DC0722">
        <w:t xml:space="preserve">Rijeka, </w:t>
      </w:r>
      <w:r w:rsidR="00FC7F20">
        <w:t>1</w:t>
      </w:r>
      <w:r w:rsidR="000665ED">
        <w:t>2</w:t>
      </w:r>
      <w:r w:rsidR="00FC7F20">
        <w:t>. svibnja 2016</w:t>
      </w:r>
      <w:r w:rsidRPr="00DC0722">
        <w:t>. godine</w:t>
      </w:r>
    </w:p>
    <w:p w:rsidRDefault="00760F72" w:rsidP="00760F72" w:rsidR="00760F72" w:rsidRPr="00DC0722"/>
    <w:p w:rsidRDefault="00760F72" w:rsidP="00760F72" w:rsidR="00760F72" w:rsidRPr="00DC0722"/>
    <w:p w:rsidRDefault="00760F72" w:rsidR="00760F72" w:rsidRPr="00DC0722">
      <w:pPr>
        <w:jc w:val="center"/>
      </w:pPr>
      <w:r w:rsidRPr="00DC0722">
        <w:t xml:space="preserve">                                                                                Sudac</w:t>
      </w:r>
    </w:p>
    <w:p w:rsidRDefault="00760F72" w:rsidR="00760F72" w:rsidRPr="00DC0722">
      <w:pPr>
        <w:jc w:val="both"/>
      </w:pPr>
      <w:r w:rsidRPr="00DC0722">
        <w:t xml:space="preserve">                                                                                       </w:t>
      </w:r>
      <w:r w:rsidR="00DC0722">
        <w:t xml:space="preserve">    </w:t>
      </w:r>
      <w:r w:rsidRPr="00DC0722">
        <w:t xml:space="preserve">        Vera Jelenović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UPUTA O PRAVNOM LIJEKU:</w:t>
      </w:r>
    </w:p>
    <w:p w:rsidRDefault="00760F72" w:rsidP="00760F72" w:rsidR="00760F72" w:rsidRPr="00DC0722">
      <w:r w:rsidRPr="00DC0722">
        <w:t>Protiv zaključka nije dopuštena žalba (čl. 11. st.9. SZ).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>DNA:</w:t>
      </w:r>
    </w:p>
    <w:p w:rsidRDefault="00760F72" w:rsidP="00760F72" w:rsidR="005E03EC" w:rsidRPr="00DC0722">
      <w:r w:rsidRPr="00DC0722">
        <w:t>-dužniku i</w:t>
      </w:r>
      <w:r w:rsidR="005E03EC" w:rsidRPr="00DC0722">
        <w:t xml:space="preserve"> </w:t>
      </w:r>
    </w:p>
    <w:p w:rsidRDefault="005E03EC" w:rsidP="00760F72" w:rsidR="00760F72" w:rsidRPr="00DC0722">
      <w:r w:rsidRPr="00DC0722">
        <w:t xml:space="preserve">- </w:t>
      </w:r>
      <w:r w:rsidR="00AE1998">
        <w:t>oglas</w:t>
      </w:r>
      <w:r w:rsidRPr="00DC0722">
        <w:t xml:space="preserve"> </w:t>
      </w:r>
      <w:r w:rsidR="00F14E0B">
        <w:t>na</w:t>
      </w:r>
      <w:r w:rsidR="00760F72" w:rsidRPr="00DC0722">
        <w:t xml:space="preserve"> </w:t>
      </w:r>
      <w:r w:rsidR="000F7A76">
        <w:t>e-</w:t>
      </w:r>
      <w:r w:rsidR="00760F72" w:rsidRPr="00DC0722">
        <w:t>oglasn</w:t>
      </w:r>
      <w:r w:rsidR="00F14E0B">
        <w:t>u</w:t>
      </w:r>
      <w:r w:rsidR="00760F72" w:rsidRPr="00DC0722">
        <w:t xml:space="preserve"> ploč</w:t>
      </w:r>
      <w:r w:rsidR="00F14E0B">
        <w:t>u</w:t>
      </w:r>
      <w:r w:rsidR="00760F72" w:rsidRPr="00DC0722">
        <w:t xml:space="preserve"> suda</w:t>
      </w:r>
      <w:r w:rsidR="00AE1998">
        <w:t xml:space="preserve"> </w:t>
      </w:r>
    </w:p>
    <w:p w:rsidRDefault="00F14E0B" w:rsidP="00760F72" w:rsidR="00760F72" w:rsidRPr="00DC0722">
      <w:r>
        <w:t>- vjerovnicima</w:t>
      </w:r>
      <w:r w:rsidR="00760F72" w:rsidRPr="00DC0722">
        <w:t xml:space="preserve"> oglasom na web-stranici Fine</w:t>
      </w:r>
    </w:p>
    <w:p w:rsidRDefault="00760F72" w:rsidP="00760F72" w:rsidR="00760F72" w:rsidRPr="00DC0722"/>
    <w:p w:rsidRDefault="00760F72" w:rsidP="00760F72" w:rsidR="00760F72" w:rsidRPr="00DC0722"/>
    <w:p w:rsidRDefault="00760F72" w:rsidP="00760F72" w:rsidR="00760F72" w:rsidRPr="00DC0722">
      <w:r w:rsidRPr="00DC0722">
        <w:t xml:space="preserve">Rijeka, </w:t>
      </w:r>
      <w:r w:rsidR="000665ED">
        <w:t>1</w:t>
      </w:r>
      <w:r w:rsidR="00E02A9F">
        <w:t xml:space="preserve">2. </w:t>
      </w:r>
      <w:r w:rsidR="000665ED">
        <w:t xml:space="preserve">svibnja </w:t>
      </w:r>
      <w:r w:rsidR="00DC0722">
        <w:t>201</w:t>
      </w:r>
      <w:r w:rsidR="000665ED">
        <w:t>6</w:t>
      </w:r>
      <w:r w:rsidRPr="00DC0722">
        <w:t>.g.</w:t>
      </w:r>
    </w:p>
    <w:p w:rsidRDefault="00760F72" w:rsidP="00760F72" w:rsidR="00760F72" w:rsidRPr="00DC0722"/>
    <w:p w:rsidRDefault="00760F72" w:rsidP="00760F72" w:rsidR="00760F72" w:rsidRPr="00DC0722">
      <w:r w:rsidRPr="00DC0722">
        <w:t xml:space="preserve">Sudac </w:t>
      </w:r>
    </w:p>
    <w:p w:rsidRDefault="00DB06BC" w:rsidP="00760F72" w:rsidR="00760F72" w:rsidRPr="00DC0722">
      <w:r w:rsidRPr="00DC0722">
        <w:t>Vera Jelenović</w:t>
      </w:r>
    </w:p>
    <w:p w:rsidRDefault="00F74D93" w:rsidP="00760F72" w:rsidR="00F74D93" w:rsidRPr="00DC0722"/>
    <w:p w:rsidRDefault="00760F72" w:rsidR="00760F72" w:rsidRPr="00DC0722"/>
    <w:sectPr w:rsidR="00760F72" w:rsidRPr="00DC072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BA0" w:rsidR="004C5BA0">
      <w:r>
        <w:separator/>
      </w:r>
    </w:p>
  </w:endnote>
  <w:endnote w:id="0" w:type="continuationSeparator">
    <w:p w:rsidRDefault="004C5BA0" w:rsidR="004C5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BA0" w:rsidR="004C5BA0">
      <w:r>
        <w:separator/>
      </w:r>
    </w:p>
  </w:footnote>
  <w:footnote w:id="0" w:type="continuationSeparator">
    <w:p w:rsidRDefault="004C5BA0" w:rsidR="004C5B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2B2" w:rsidP="00760F72" w:rsidR="00A222B2" w:rsidRPr="00BB6F1B">
    <w:pPr>
      <w:pStyle w:val="Zaglavlje"/>
      <w:jc w:val="right"/>
    </w:pPr>
    <w:r w:rsidRPr="00BB6F1B">
      <w:t xml:space="preserve">Posl. br. 14 </w:t>
    </w:r>
    <w:proofErr w:type="spellStart"/>
    <w:r w:rsidRPr="00BB6F1B">
      <w:t>Stpn</w:t>
    </w:r>
    <w:proofErr w:type="spellEnd"/>
    <w:r w:rsidRPr="00BB6F1B">
      <w:t>-</w:t>
    </w:r>
    <w:r w:rsidR="00AF7550">
      <w:t>9</w:t>
    </w:r>
    <w:r w:rsidR="00DC0722">
      <w:t>/201</w:t>
    </w:r>
    <w:r w:rsidR="00AF7550">
      <w:t>6</w:t>
    </w:r>
    <w:r w:rsidRPr="00BB6F1B">
      <w:t>-</w:t>
    </w:r>
    <w:r w:rsidR="00AF7550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0F72"/>
    <w:rsid w:val="000665ED"/>
    <w:rsid w:val="0009423F"/>
    <w:rsid w:val="000F7A76"/>
    <w:rsid w:val="00120ECA"/>
    <w:rsid w:val="001534EB"/>
    <w:rsid w:val="00195026"/>
    <w:rsid w:val="001C2356"/>
    <w:rsid w:val="001E5A2A"/>
    <w:rsid w:val="00254BEB"/>
    <w:rsid w:val="002901BF"/>
    <w:rsid w:val="002A0C18"/>
    <w:rsid w:val="002D7963"/>
    <w:rsid w:val="0031402A"/>
    <w:rsid w:val="00333140"/>
    <w:rsid w:val="0038054A"/>
    <w:rsid w:val="004C5BA0"/>
    <w:rsid w:val="00546779"/>
    <w:rsid w:val="00560505"/>
    <w:rsid w:val="005626BC"/>
    <w:rsid w:val="005E03EC"/>
    <w:rsid w:val="00606084"/>
    <w:rsid w:val="00760F72"/>
    <w:rsid w:val="0076411A"/>
    <w:rsid w:val="00805B8F"/>
    <w:rsid w:val="0081752B"/>
    <w:rsid w:val="008C0509"/>
    <w:rsid w:val="00A222B2"/>
    <w:rsid w:val="00AD1CC3"/>
    <w:rsid w:val="00AE1998"/>
    <w:rsid w:val="00AF7550"/>
    <w:rsid w:val="00B75948"/>
    <w:rsid w:val="00BB6F1B"/>
    <w:rsid w:val="00C552C0"/>
    <w:rsid w:val="00C85ECE"/>
    <w:rsid w:val="00CC14A6"/>
    <w:rsid w:val="00CC3C67"/>
    <w:rsid w:val="00D003F7"/>
    <w:rsid w:val="00D36B12"/>
    <w:rsid w:val="00D87D7F"/>
    <w:rsid w:val="00DB06BC"/>
    <w:rsid w:val="00DB4944"/>
    <w:rsid w:val="00DC0722"/>
    <w:rsid w:val="00E02A9F"/>
    <w:rsid w:val="00E22407"/>
    <w:rsid w:val="00E33CB1"/>
    <w:rsid w:val="00E942DA"/>
    <w:rsid w:val="00EA750A"/>
    <w:rsid w:val="00EC728A"/>
    <w:rsid w:val="00F027EB"/>
    <w:rsid w:val="00F05885"/>
    <w:rsid w:val="00F14E0B"/>
    <w:rsid w:val="00F4400B"/>
    <w:rsid w:val="00F74D93"/>
    <w:rsid w:val="00FA40B6"/>
    <w:rsid w:val="00FC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79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9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9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9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9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D7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796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0F7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0F7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D79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9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9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9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9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D7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796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9699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1345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502211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08766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60133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75011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790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300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19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8903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2359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Stpn-9/2016</izvorni_sadrzaj>
    <derivirana_varijabla naziv="DomainObject.Predmet.OznakaBroj_1">Stpn-9/2016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HOTELI NJIVICE d.o.o.  Njivice</izvorni_sadrzaj>
    <derivirana_varijabla naziv="DomainObject.Predmet.StrankaFormated_1">  HOTELI NJIVICE d.o.o.  Njivice</derivirana_varijabla>
  </DomainObject.Predmet.StrankaFormated>
  <DomainObject.Predmet.StrankaFormatedOIB>
    <izvorni_sadrzaj>  HOTELI NJIVICE d.o.o.  Njivice, OIB 86096345385</izvorni_sadrzaj>
    <derivirana_varijabla naziv="DomainObject.Predmet.StrankaFormatedOIB_1">  HOTELI NJIVICE d.o.o.  Njivice, OIB 86096345385</derivirana_varijabla>
  </DomainObject.Predmet.StrankaFormatedOIB>
  <DomainObject.Predmet.StrankaFormatedWithAdress>
    <izvorni_sadrzaj> HOTELI NJIVICE d.o.o.  Njivice, Primorska bb, 51512 Njivice</izvorni_sadrzaj>
    <derivirana_varijabla naziv="DomainObject.Predmet.StrankaFormatedWithAdress_1"> HOTELI NJIVICE d.o.o.  Njivice, Primorska bb, 51512 Njivice</derivirana_varijabla>
  </DomainObject.Predmet.StrankaFormatedWithAdress>
  <DomainObject.Predmet.StrankaFormatedWithAdressOIB>
    <izvorni_sadrzaj> HOTELI NJIVICE d.o.o.  Njivice, OIB 86096345385, Primorska bb, 51512 Njivice</izvorni_sadrzaj>
    <derivirana_varijabla naziv="DomainObject.Predmet.StrankaFormatedWithAdressOIB_1"> HOTELI NJIVICE d.o.o.  Njivice, OIB 86096345385, Primorska bb, 51512 Njivice</derivirana_varijabla>
  </DomainObject.Predmet.StrankaFormatedWithAdressOIB>
  <DomainObject.Predmet.StrankaWithAdress>
    <izvorni_sadrzaj>HOTELI NJIVICE d.o.o.  Njivice Primorska bb,51512 Njivice</izvorni_sadrzaj>
    <derivirana_varijabla naziv="DomainObject.Predmet.StrankaWithAdress_1">HOTELI NJIVICE d.o.o.  Njivice Primorska bb,51512 Njivice</derivirana_varijabla>
  </DomainObject.Predmet.StrankaWithAdress>
  <DomainObject.Predmet.StrankaWithAdressOIB>
    <izvorni_sadrzaj>HOTELI NJIVICE d.o.o.  Njivice, OIB 86096345385, Primorska bb,51512 Njivice</izvorni_sadrzaj>
    <derivirana_varijabla naziv="DomainObject.Predmet.StrankaWithAdressOIB_1">HOTELI NJIVICE d.o.o.  Njivice, OIB 86096345385, Primorska bb,51512 Njivice</derivirana_varijabla>
  </DomainObject.Predmet.StrankaWithAdressOIB>
  <DomainObject.Predmet.StrankaNazivFormated>
    <izvorni_sadrzaj>HOTELI NJIVICE d.o.o.  Njivice</izvorni_sadrzaj>
    <derivirana_varijabla naziv="DomainObject.Predmet.StrankaNazivFormated_1">HOTELI NJIVICE d.o.o.  Njivice</derivirana_varijabla>
  </DomainObject.Predmet.StrankaNazivFormated>
  <DomainObject.Predmet.StrankaNazivFormatedOIB>
    <izvorni_sadrzaj>HOTELI NJIVICE d.o.o.  Njivice, OIB 86096345385</izvorni_sadrzaj>
    <derivirana_varijabla naziv="DomainObject.Predmet.StrankaNazivFormatedOIB_1">HOTELI NJIVICE d.o.o.  Njivice, OIB 86096345385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HOTELI NJIVICE d.o.o.  Njivice</item>
    </izvorni_sadrzaj>
    <derivirana_varijabla naziv="DomainObject.Predmet.StrankaListFormated_1">
      <item>HOTELI NJIVICE d.o.o.  Njivice</item>
    </derivirana_varijabla>
  </DomainObject.Predmet.StrankaListFormated>
  <DomainObject.Predmet.StrankaListFormatedOIB>
    <izvorni_sadrzaj>
      <item>HOTELI NJIVICE d.o.o.  Njivice, OIB 86096345385</item>
    </izvorni_sadrzaj>
    <derivirana_varijabla naziv="DomainObject.Predmet.StrankaListFormatedOIB_1">
      <item>HOTELI NJIVICE d.o.o.  Njivice, OIB 86096345385</item>
    </derivirana_varijabla>
  </DomainObject.Predmet.StrankaListFormatedOIB>
  <DomainObject.Predmet.StrankaListFormatedWithAdress>
    <izvorni_sadrzaj>
      <item>HOTELI NJIVICE d.o.o.  Njivice, Primorska bb, 51512 Njivice</item>
    </izvorni_sadrzaj>
    <derivirana_varijabla naziv="DomainObject.Predmet.StrankaListFormatedWithAdress_1">
      <item>HOTELI NJIVICE d.o.o.  Njivice, Primorska bb, 51512 Njivice</item>
    </derivirana_varijabla>
  </DomainObject.Predmet.StrankaListFormatedWithAdress>
  <DomainObject.Predmet.StrankaListFormatedWithAdressOIB>
    <izvorni_sadrzaj>
      <item>HOTELI NJIVICE d.o.o.  Njivice, OIB 86096345385, Primorska bb, 51512 Njivice</item>
    </izvorni_sadrzaj>
    <derivirana_varijabla naziv="DomainObject.Predmet.StrankaListFormatedWithAdressOIB_1">
      <item>HOTELI NJIVICE d.o.o.  Njivice, OIB 86096345385, Primorska bb, 51512 Njivice</item>
    </derivirana_varijabla>
  </DomainObject.Predmet.StrankaListFormatedWithAdressOIB>
  <DomainObject.Predmet.StrankaListNazivFormated>
    <izvorni_sadrzaj>
      <item>HOTELI NJIVICE d.o.o.  Njivice</item>
    </izvorni_sadrzaj>
    <derivirana_varijabla naziv="DomainObject.Predmet.StrankaListNazivFormated_1">
      <item>HOTELI NJIVICE d.o.o.  Njivice</item>
    </derivirana_varijabla>
  </DomainObject.Predmet.StrankaListNazivFormated>
  <DomainObject.Predmet.StrankaListNazivFormatedOIB>
    <izvorni_sadrzaj>
      <item>HOTELI NJIVICE d.o.o.  Njivice, OIB 86096345385</item>
    </izvorni_sadrzaj>
    <derivirana_varijabla naziv="DomainObject.Predmet.StrankaListNazivFormatedOIB_1">
      <item>HOTELI NJIVICE d.o.o.  Njivice, OIB 86096345385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HOTELI NJIVICE d.o.o.  Njivice</izvorni_sadrzaj>
    <derivirana_varijabla naziv="DomainObject.Predmet.StrankaIDrugi_1">HOTELI NJIVICE d.o.o.  Njivice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HOTELI NJIVICE d.o.o.  Njivice, OIB 86096345385, Primorska bb, 51512 Njivice</izvorni_sadrzaj>
    <derivirana_varijabla naziv="DomainObject.Predmet.StrankaIDrugiAdressOIB_1">HOTELI NJIVICE d.o.o.  Njivice, OIB 86096345385, Primorska bb, 51512 Njivice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HOTELI NJIVICE d.o.o.  Njivice</item>
    </izvorni_sadrzaj>
    <derivirana_varijabla naziv="DomainObject.Predmet.SudioniciListNaziv_1">
      <item>HOTELI NJIVICE d.o.o.  Njivice</item>
    </derivirana_varijabla>
  </DomainObject.Predmet.SudioniciListNaziv>
  <DomainObject.Predmet.SudioniciListAdressOIB>
    <izvorni_sadrzaj>
      <item>HOTELI NJIVICE d.o.o.  Njivice, OIB 86096345385, Primorska bb,51512 Njivice</item>
    </izvorni_sadrzaj>
    <derivirana_varijabla naziv="DomainObject.Predmet.SudioniciListAdressOIB_1">
      <item>HOTELI NJIVICE d.o.o.  Njivice, OIB 86096345385, Primorska bb,51512 Njivice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86096345385</item>
    </izvorni_sadrzaj>
    <derivirana_varijabla naziv="DomainObject.Predmet.SudioniciListNazivOIB_1">
      <item>, OIB 86096345385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237</properties:Words>
  <properties:Characters>1136</properties:Characters>
  <properties:Lines>64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 A K L J U Č A K</vt:lpstr>
      <vt:lpstr>Z A K L J U Č A K</vt:lpstr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2016-05-12T12:26:00Z</dcterms:created>
  <dc:creator>vjelenovic</dc:creator>
  <cp:lastModifiedBy>Danijela Fumić</cp:lastModifiedBy>
  <cp:lastPrinted>2016-05-12T12:26:00Z</cp:lastPrinted>
  <dcterms:modified xmlns:xsi="http://www.w3.org/2001/XMLSchema-instance" xsi:type="dcterms:W3CDTF">2016-05-12T12:27:00Z</dcterms:modified>
  <cp:revision>3</cp:revision>
  <dc:title>Z A K L J U Č A 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