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fda5" w14:paraId="56cfda5" w:rsidRDefault="0077496A" w:rsidP="0077496A" w:rsidR="0077496A">
      <w:pPr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1.St-423/2013</w:t>
      </w:r>
      <w:r w:rsidR="0076777E">
        <w:t>-175</w:t>
      </w:r>
    </w:p>
    <w:p w:rsidRDefault="0077496A" w:rsidP="0077496A" w:rsidR="0077496A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96A" w:rsidP="0077496A" w:rsidR="0077496A"/>
    <w:p w:rsidRDefault="0077496A" w:rsidP="0077496A" w:rsidR="0077496A">
      <w:r>
        <w:t>REPUBLIKA HRVATSKA</w:t>
      </w:r>
      <w:r>
        <w:tab/>
      </w:r>
    </w:p>
    <w:p w:rsidRDefault="0077496A" w:rsidP="0077496A" w:rsidR="0077496A">
      <w:r>
        <w:t>TRGOVAČKI SUD U SPLITU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77496A" w:rsidP="0077496A" w:rsidR="0077496A">
      <w:r>
        <w:t>Split, Sukoišanska 6</w:t>
      </w:r>
      <w:r>
        <w:tab/>
      </w:r>
      <w:r>
        <w:tab/>
      </w:r>
    </w:p>
    <w:p w:rsidRDefault="0077496A" w:rsidP="0077496A" w:rsidR="0077496A"/>
    <w:p w:rsidRDefault="0077496A" w:rsidP="0077496A" w:rsidR="0077496A">
      <w:pPr>
        <w:jc w:val="center"/>
        <w:rPr>
          <w:bCs/>
          <w:i/>
          <w:iCs/>
        </w:rPr>
      </w:pPr>
      <w:r>
        <w:t>U I M E  R E P U B L I K E   H R V A T S K E</w:t>
      </w:r>
    </w:p>
    <w:p w:rsidRDefault="0077496A" w:rsidP="0077496A" w:rsidR="007749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7496A" w:rsidP="0077496A" w:rsidR="0077496A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77496A" w:rsidP="0077496A" w:rsidR="0077496A"/>
    <w:p w:rsidRDefault="0077496A" w:rsidP="0077496A" w:rsidR="0077496A">
      <w:pPr>
        <w:pStyle w:val="Tijeloteksta"/>
        <w:tabs>
          <w:tab w:pos="1080" w:val="left"/>
        </w:tabs>
      </w:pPr>
      <w:r>
        <w:tab/>
        <w:t>Trgovački sud u Splitu, po sucu ovog suda Velimiru Vuković, kao stečajnom sucu,  u stečajnom postupku nad stečajnim dužnikom ČONDIĆ-KADMENOVIĆ d.o.o.u stečaju Solin, Zoranićeva 1, OIB: 55856220732,  27.</w:t>
      </w:r>
      <w:r w:rsidR="0076777E">
        <w:t xml:space="preserve"> </w:t>
      </w:r>
      <w:r>
        <w:t xml:space="preserve">prosinca 2018.,   </w:t>
      </w:r>
    </w:p>
    <w:p w:rsidRDefault="0077496A" w:rsidP="0077496A" w:rsidR="0077496A">
      <w:pPr>
        <w:pStyle w:val="Tijeloteksta"/>
        <w:tabs>
          <w:tab w:pos="708" w:val="left"/>
        </w:tabs>
      </w:pPr>
    </w:p>
    <w:p w:rsidRDefault="0077496A" w:rsidP="0077496A" w:rsidR="0077496A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77496A" w:rsidP="0077496A" w:rsidR="0077496A">
      <w:pPr>
        <w:pStyle w:val="Tijeloteksta"/>
        <w:tabs>
          <w:tab w:pos="708" w:val="left"/>
        </w:tabs>
        <w:ind w:left="1260"/>
      </w:pPr>
    </w:p>
    <w:p w:rsidRDefault="0077496A" w:rsidP="0076777E" w:rsidR="0077496A">
      <w:pPr>
        <w:jc w:val="both"/>
      </w:pPr>
      <w:r>
        <w:t>I.</w:t>
      </w:r>
      <w:r>
        <w:tab/>
        <w:t xml:space="preserve">Zaključuje se stečajni postupak nad dužnikom ČONDIĆ-KADMENOVIĆ d.o.o.u stečaju Solin, Zoranićeva 1, OIB: 55856220732. </w:t>
      </w:r>
    </w:p>
    <w:p w:rsidRDefault="0077496A" w:rsidP="0076777E" w:rsidR="0077496A">
      <w:pPr>
        <w:pStyle w:val="Odlomakpopisa"/>
        <w:ind w:left="1125"/>
        <w:jc w:val="both"/>
      </w:pPr>
    </w:p>
    <w:p w:rsidRDefault="0077496A" w:rsidP="0076777E" w:rsidR="0077496A">
      <w:pPr>
        <w:jc w:val="both"/>
      </w:pPr>
      <w:r>
        <w:t>II.</w:t>
      </w:r>
      <w:r>
        <w:tab/>
        <w:t xml:space="preserve">Određuje se brisanje stečajnog dužnika iz točke I. ovog rješenja iz sudskog registra, što će provesti Registarski odjel ovog suda i to nakon pravomoćnosti rješenja. </w:t>
      </w:r>
    </w:p>
    <w:p w:rsidRDefault="0077496A" w:rsidP="0076777E" w:rsidR="0077496A">
      <w:pPr>
        <w:jc w:val="both"/>
      </w:pPr>
    </w:p>
    <w:p w:rsidRDefault="0077496A" w:rsidP="0076777E" w:rsidR="0077496A">
      <w:pPr>
        <w:jc w:val="both"/>
      </w:pPr>
      <w:r>
        <w:t>III.</w:t>
      </w:r>
      <w:r>
        <w:tab/>
        <w:t xml:space="preserve">Ovlašćuje se stečajni upravitelj da u ime  i za račun stečajne mase nastavi postupke radi prikupljanja imovine koja ulazi u stečajnu masu dužnika. </w:t>
      </w:r>
    </w:p>
    <w:p w:rsidRDefault="0077496A" w:rsidP="0076777E" w:rsidR="0077496A">
      <w:pPr>
        <w:jc w:val="both"/>
      </w:pPr>
    </w:p>
    <w:p w:rsidRDefault="0077496A" w:rsidP="0076777E" w:rsidR="0077496A">
      <w:pPr>
        <w:jc w:val="both"/>
      </w:pPr>
      <w:r>
        <w:t>IV.</w:t>
      </w:r>
      <w:r>
        <w:tab/>
        <w:t>Ovo će se rješenje objaviti na mrežnoj stranici  e-oglasne ploče suda i u sudskoj stečajnoj pisarnici.</w:t>
      </w:r>
    </w:p>
    <w:p w:rsidRDefault="0077496A" w:rsidP="0077496A" w:rsidR="0077496A">
      <w:pPr>
        <w:jc w:val="center"/>
      </w:pPr>
      <w:r>
        <w:t xml:space="preserve">Obrazloženje </w:t>
      </w:r>
    </w:p>
    <w:p w:rsidRDefault="0077496A" w:rsidP="0077496A" w:rsidR="0077496A"/>
    <w:p w:rsidRDefault="0077496A" w:rsidP="0076777E" w:rsidR="0077496A">
      <w:pPr>
        <w:pStyle w:val="Bezproreda"/>
        <w:ind w:firstLine="708"/>
        <w:jc w:val="both"/>
        <w:rPr>
          <w:lang w:eastAsia="hr-HR"/>
        </w:rPr>
      </w:pPr>
      <w:r>
        <w:t>Rješenjem ovog s</w:t>
      </w:r>
      <w:r w:rsidR="0076777E">
        <w:t xml:space="preserve">uda posl. broj: St-423/2013 od </w:t>
      </w:r>
      <w:r>
        <w:t xml:space="preserve">3. veljače 2017. otvoren je stečajni postupak nad stečajnim dužnikom ČONDIĆ-KADMENOVIĆ d.o.o.u stečaju Solin, Zoranićeva 1, OIB: 55856220732. Tijekom postupka za stečajnog upravitelja imenovan je Bože Guvo iz Splita, Smiljanićeva 2, OIB: </w:t>
      </w:r>
      <w:r>
        <w:rPr>
          <w:rFonts w:cs="Times New Roman"/>
        </w:rPr>
        <w:t>55368811100</w:t>
      </w:r>
      <w:r>
        <w:rPr>
          <w:lang w:eastAsia="hr-HR"/>
        </w:rPr>
        <w:t>.</w:t>
      </w:r>
    </w:p>
    <w:p w:rsidRDefault="0077496A" w:rsidP="0076777E" w:rsidR="0077496A">
      <w:pPr>
        <w:jc w:val="both"/>
      </w:pPr>
    </w:p>
    <w:p w:rsidRDefault="0077496A" w:rsidP="0076777E" w:rsidR="0077496A">
      <w:pPr>
        <w:ind w:firstLine="540"/>
        <w:jc w:val="both"/>
        <w:rPr>
          <w:b/>
        </w:rPr>
      </w:pPr>
      <w:r>
        <w:t xml:space="preserve">Prodajom imovine stečajnog dužnika ukupno ostvareni prihodi iznosili su </w:t>
      </w:r>
      <w:r w:rsidR="0055447B">
        <w:t>5</w:t>
      </w:r>
      <w:r w:rsidR="00E514DB">
        <w:t>.</w:t>
      </w:r>
      <w:r w:rsidR="0055447B">
        <w:t>394.092,</w:t>
      </w:r>
      <w:r w:rsidR="00E514DB">
        <w:t>00</w:t>
      </w:r>
      <w:r>
        <w:t xml:space="preserve"> kn, od čega se iznos od </w:t>
      </w:r>
      <w:r w:rsidR="0055447B">
        <w:t>5.025.000,00</w:t>
      </w:r>
      <w:r>
        <w:t xml:space="preserve"> kn odnosi na unovčenu imovinu stečajnog dužnika i to nekretninu oznake </w:t>
      </w:r>
      <w:r w:rsidR="0055447B">
        <w:t>čest. zem. 4965/1, ukupne površine 1565 m</w:t>
      </w:r>
      <w:r w:rsidR="0055447B" w:rsidRPr="0076777E">
        <w:rPr>
          <w:vertAlign w:val="superscript"/>
        </w:rPr>
        <w:t>2</w:t>
      </w:r>
      <w:r w:rsidR="0055447B">
        <w:t>, ZU 6742</w:t>
      </w:r>
      <w:r w:rsidR="0058698D">
        <w:t xml:space="preserve"> k.o. Solin </w:t>
      </w:r>
      <w:r w:rsidR="0055447B">
        <w:t>, a iznos od 72.</w:t>
      </w:r>
      <w:r w:rsidR="0058698D">
        <w:t>419,20 kn,</w:t>
      </w:r>
      <w:r w:rsidR="0055447B">
        <w:t xml:space="preserve"> </w:t>
      </w:r>
      <w:r w:rsidR="0058698D">
        <w:t>nekretninu oznake čest. zem. 4965/16, ZU 5381 k.o.Solin, površine 244 m</w:t>
      </w:r>
      <w:r w:rsidR="0058698D" w:rsidRPr="0076777E">
        <w:rPr>
          <w:vertAlign w:val="superscript"/>
        </w:rPr>
        <w:t>2</w:t>
      </w:r>
      <w:r>
        <w:t xml:space="preserve">. </w:t>
      </w:r>
    </w:p>
    <w:p w:rsidRDefault="0077496A" w:rsidP="0076777E" w:rsidR="0077496A">
      <w:pPr>
        <w:ind w:firstLine="540"/>
        <w:jc w:val="both"/>
      </w:pPr>
    </w:p>
    <w:p w:rsidRDefault="0077496A" w:rsidP="0076777E" w:rsidR="009A6D03">
      <w:pPr>
        <w:ind w:firstLine="540"/>
        <w:jc w:val="both"/>
      </w:pPr>
      <w:r>
        <w:t xml:space="preserve">Prema prihvaćenoj završnoj diobi, </w:t>
      </w:r>
      <w:r w:rsidR="00607B68">
        <w:t>cjelokupni iznos unovčene stečajne mase i</w:t>
      </w:r>
      <w:r w:rsidR="00025314">
        <w:t xml:space="preserve">splatit </w:t>
      </w:r>
      <w:r w:rsidR="00607B68">
        <w:t>će se razlučnom vjerovniku</w:t>
      </w:r>
      <w:r w:rsidR="00025314">
        <w:t xml:space="preserve"> </w:t>
      </w:r>
      <w:r w:rsidR="00025314">
        <w:rPr>
          <w:rFonts w:eastAsia="Calibri"/>
          <w:lang w:val="en-US"/>
        </w:rPr>
        <w:t xml:space="preserve">SPLITSKA BANKA </w:t>
      </w:r>
      <w:proofErr w:type="spellStart"/>
      <w:r w:rsidR="00025314">
        <w:rPr>
          <w:rFonts w:eastAsia="Calibri"/>
          <w:lang w:val="en-US"/>
        </w:rPr>
        <w:t>d.d</w:t>
      </w:r>
      <w:proofErr w:type="spellEnd"/>
      <w:r w:rsidR="00025314">
        <w:rPr>
          <w:rFonts w:eastAsia="Calibri"/>
          <w:lang w:val="en-US"/>
        </w:rPr>
        <w:t xml:space="preserve">. Split, OIB: 69326397242 u </w:t>
      </w:r>
      <w:proofErr w:type="spellStart"/>
      <w:r w:rsidR="00E514DB">
        <w:rPr>
          <w:rFonts w:eastAsia="Calibri"/>
          <w:lang w:val="en-US"/>
        </w:rPr>
        <w:t>iznosu</w:t>
      </w:r>
      <w:proofErr w:type="spellEnd"/>
      <w:r w:rsidR="009A6D03">
        <w:rPr>
          <w:rFonts w:eastAsia="Calibri"/>
          <w:lang w:val="en-US"/>
        </w:rPr>
        <w:t xml:space="preserve"> </w:t>
      </w:r>
      <w:r w:rsidR="00025314">
        <w:rPr>
          <w:rFonts w:eastAsia="Calibri"/>
          <w:lang w:val="en-US"/>
        </w:rPr>
        <w:t>od 4.826.596</w:t>
      </w:r>
      <w:proofErr w:type="gramStart"/>
      <w:r w:rsidR="00025314">
        <w:rPr>
          <w:rFonts w:eastAsia="Calibri"/>
          <w:lang w:val="en-US"/>
        </w:rPr>
        <w:t>,12</w:t>
      </w:r>
      <w:proofErr w:type="gramEnd"/>
      <w:r w:rsidR="00025314">
        <w:rPr>
          <w:rFonts w:eastAsia="Calibri"/>
          <w:lang w:val="en-US"/>
        </w:rPr>
        <w:t xml:space="preserve"> </w:t>
      </w:r>
      <w:proofErr w:type="spellStart"/>
      <w:r w:rsidR="00025314">
        <w:rPr>
          <w:rFonts w:eastAsia="Calibri"/>
          <w:lang w:val="en-US"/>
        </w:rPr>
        <w:t>kn</w:t>
      </w:r>
      <w:proofErr w:type="spellEnd"/>
      <w:r w:rsidR="00025314">
        <w:rPr>
          <w:rFonts w:eastAsia="Calibri"/>
          <w:lang w:val="en-US"/>
        </w:rPr>
        <w:t>,</w:t>
      </w:r>
      <w:r w:rsidR="009A6D03">
        <w:rPr>
          <w:rFonts w:eastAsia="Calibri"/>
          <w:lang w:val="en-US"/>
        </w:rPr>
        <w:t xml:space="preserve"> </w:t>
      </w:r>
      <w:proofErr w:type="spellStart"/>
      <w:r w:rsidR="00E514DB">
        <w:rPr>
          <w:rFonts w:eastAsia="Calibri"/>
          <w:lang w:val="en-US"/>
        </w:rPr>
        <w:t>te</w:t>
      </w:r>
      <w:proofErr w:type="spellEnd"/>
      <w:r w:rsidR="00E514DB">
        <w:rPr>
          <w:rFonts w:eastAsia="Calibri"/>
          <w:lang w:val="en-US"/>
        </w:rPr>
        <w:t xml:space="preserve"> </w:t>
      </w:r>
      <w:proofErr w:type="spellStart"/>
      <w:r w:rsidR="00E514DB">
        <w:rPr>
          <w:rFonts w:eastAsia="Calibri"/>
          <w:lang w:val="en-US"/>
        </w:rPr>
        <w:t>nepodmireni</w:t>
      </w:r>
      <w:proofErr w:type="spellEnd"/>
      <w:r w:rsidR="009A6D03">
        <w:rPr>
          <w:rFonts w:eastAsia="Calibri"/>
          <w:lang w:val="en-US"/>
        </w:rPr>
        <w:t xml:space="preserve"> </w:t>
      </w:r>
      <w:r w:rsidR="009A6D03">
        <w:t>troškova stečajnog postupka i ostal</w:t>
      </w:r>
      <w:r w:rsidR="00D80DC4">
        <w:t>e</w:t>
      </w:r>
      <w:r w:rsidR="009A6D03">
        <w:t xml:space="preserve"> obveza stečajne mase u  od </w:t>
      </w:r>
      <w:r w:rsidR="00D80DC4">
        <w:t>93.116,38</w:t>
      </w:r>
      <w:r w:rsidR="009A6D03">
        <w:t xml:space="preserve"> kn.</w:t>
      </w:r>
    </w:p>
    <w:p w:rsidRDefault="00025314" w:rsidP="0077496A" w:rsidR="00D80DC4">
      <w:pPr>
        <w:ind w:firstLine="540"/>
        <w:jc w:val="both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 </w:t>
      </w:r>
    </w:p>
    <w:p w:rsidRDefault="00A54B51" w:rsidP="0077496A" w:rsidR="00A54B51">
      <w:pPr>
        <w:ind w:firstLine="540"/>
        <w:jc w:val="both"/>
        <w:rPr>
          <w:rFonts w:eastAsia="Calibri"/>
          <w:lang w:val="en-US"/>
        </w:rPr>
      </w:pPr>
    </w:p>
    <w:p w:rsidRDefault="00A54B51" w:rsidP="00A54B51" w:rsidR="00A54B51">
      <w:pPr>
        <w:ind w:left="4248"/>
        <w:jc w:val="both"/>
      </w:pPr>
      <w:r>
        <w:lastRenderedPageBreak/>
        <w:t>2</w:t>
      </w:r>
      <w:r>
        <w:tab/>
      </w:r>
      <w:r>
        <w:tab/>
      </w:r>
      <w:r>
        <w:tab/>
      </w:r>
      <w:r>
        <w:tab/>
        <w:t>1.St-423/2013</w:t>
      </w:r>
      <w:r w:rsidR="0076777E">
        <w:t>-175</w:t>
      </w:r>
    </w:p>
    <w:p w:rsidRDefault="00A54B51" w:rsidP="0077496A" w:rsidR="00A54B51">
      <w:pPr>
        <w:ind w:firstLine="540"/>
        <w:jc w:val="both"/>
        <w:rPr>
          <w:rFonts w:eastAsia="Calibri"/>
          <w:lang w:val="en-US"/>
        </w:rPr>
      </w:pPr>
    </w:p>
    <w:p w:rsidRDefault="00D80DC4" w:rsidP="0076777E" w:rsidR="0058698D">
      <w:pPr>
        <w:ind w:firstLine="540"/>
        <w:jc w:val="both"/>
      </w:pPr>
      <w:proofErr w:type="spellStart"/>
      <w:r>
        <w:rPr>
          <w:rFonts w:eastAsia="Calibri"/>
          <w:lang w:val="en-US"/>
        </w:rPr>
        <w:t>Utvrđene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 w:rsidR="00D41F0B">
        <w:rPr>
          <w:rFonts w:eastAsia="Calibri"/>
          <w:lang w:val="en-US"/>
        </w:rPr>
        <w:t>tražbine</w:t>
      </w:r>
      <w:proofErr w:type="spellEnd"/>
      <w:r>
        <w:rPr>
          <w:rFonts w:eastAsia="Calibri"/>
          <w:lang w:val="en-US"/>
        </w:rPr>
        <w:t xml:space="preserve"> </w:t>
      </w:r>
      <w:r w:rsidR="0077496A">
        <w:t>vjerovni</w:t>
      </w:r>
      <w:r>
        <w:t>ka</w:t>
      </w:r>
      <w:r w:rsidR="0077496A">
        <w:t xml:space="preserve"> I. višeg isplatnog reda </w:t>
      </w:r>
      <w:r>
        <w:t xml:space="preserve">u iznosu </w:t>
      </w:r>
      <w:proofErr w:type="gramStart"/>
      <w:r>
        <w:t>od</w:t>
      </w:r>
      <w:proofErr w:type="gramEnd"/>
      <w:r>
        <w:t xml:space="preserve"> 679.350,2</w:t>
      </w:r>
      <w:r w:rsidR="00F80F08">
        <w:t>9</w:t>
      </w:r>
      <w:r>
        <w:t xml:space="preserve"> kn, kao i utvrđene tražbine vjerovnika II. višeg isplatnog reda u iznosu od </w:t>
      </w:r>
      <w:r w:rsidR="00A54B51">
        <w:t>11.396.44</w:t>
      </w:r>
      <w:r w:rsidR="00F80F08">
        <w:t>9</w:t>
      </w:r>
      <w:r w:rsidR="00A54B51">
        <w:t xml:space="preserve">,58 kn, radi nedostatnosti stečajne mase ostaju nenamirene.  </w:t>
      </w:r>
    </w:p>
    <w:p w:rsidRDefault="0077496A" w:rsidP="0076777E" w:rsidR="007749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7496A" w:rsidP="0076777E" w:rsidR="0077496A">
      <w:pPr>
        <w:ind w:firstLine="708"/>
        <w:jc w:val="both"/>
      </w:pPr>
      <w:r>
        <w:t>Na Skupštini vjerovn</w:t>
      </w:r>
      <w:r w:rsidR="0076777E">
        <w:t xml:space="preserve">ika –završnom ročištu </w:t>
      </w:r>
      <w:r>
        <w:t xml:space="preserve">od </w:t>
      </w:r>
      <w:r w:rsidR="00A54B51">
        <w:t>27</w:t>
      </w:r>
      <w:r w:rsidR="0076777E">
        <w:t xml:space="preserve">. </w:t>
      </w:r>
      <w:r>
        <w:t>prosinca 2018. prisutn</w:t>
      </w:r>
      <w:r w:rsidR="0076777E">
        <w:t xml:space="preserve">i punomoćnici vjerovnika i to: </w:t>
      </w:r>
      <w:r w:rsidR="00A54B51">
        <w:rPr>
          <w:rFonts w:eastAsia="Calibri"/>
          <w:lang w:val="en-US"/>
        </w:rPr>
        <w:t xml:space="preserve">SPLITSKA BANKA </w:t>
      </w:r>
      <w:proofErr w:type="spellStart"/>
      <w:r w:rsidR="00A54B51">
        <w:rPr>
          <w:rFonts w:eastAsia="Calibri"/>
          <w:lang w:val="en-US"/>
        </w:rPr>
        <w:t>d.d</w:t>
      </w:r>
      <w:proofErr w:type="spellEnd"/>
      <w:r w:rsidR="00A54B51">
        <w:rPr>
          <w:rFonts w:eastAsia="Calibri"/>
          <w:lang w:val="en-US"/>
        </w:rPr>
        <w:t>. Split</w:t>
      </w:r>
      <w:r w:rsidR="0076777E">
        <w:t>, RH, Ministarstvo financija i Hrvatske šume d.o.o.</w:t>
      </w:r>
      <w:r>
        <w:t xml:space="preserve">, suglasili su se </w:t>
      </w:r>
      <w:proofErr w:type="gramStart"/>
      <w:r>
        <w:t>sa</w:t>
      </w:r>
      <w:proofErr w:type="gramEnd"/>
      <w:r>
        <w:t xml:space="preserve"> završnim računom i prijedlogom završne diobe stečajn</w:t>
      </w:r>
      <w:r w:rsidR="00D41F0B">
        <w:t>og</w:t>
      </w:r>
      <w:r>
        <w:t xml:space="preserve"> upravitelj</w:t>
      </w:r>
      <w:r w:rsidR="00D41F0B">
        <w:t>a</w:t>
      </w:r>
      <w:r>
        <w:t xml:space="preserve"> od </w:t>
      </w:r>
      <w:r w:rsidR="00A54B51">
        <w:t>11</w:t>
      </w:r>
      <w:r>
        <w:t>.</w:t>
      </w:r>
      <w:r w:rsidR="00A54B51">
        <w:t>prosinca</w:t>
      </w:r>
      <w:r>
        <w:t xml:space="preserve"> 2018. godine,  kao i s prijedlogom da se pristupi zaključenju stečajnog postupka u ovom postupku u ovom predmetu</w:t>
      </w:r>
    </w:p>
    <w:p w:rsidRDefault="0077496A" w:rsidP="0076777E" w:rsidR="0077496A">
      <w:pPr>
        <w:jc w:val="both"/>
      </w:pPr>
      <w:r>
        <w:tab/>
        <w:t xml:space="preserve"> </w:t>
      </w:r>
    </w:p>
    <w:p w:rsidRDefault="0077496A" w:rsidP="0076777E" w:rsidR="0077496A">
      <w:pPr>
        <w:jc w:val="both"/>
      </w:pPr>
      <w:r>
        <w:tab/>
        <w:t>Odredbom čl. 196.</w:t>
      </w:r>
      <w:r w:rsidR="0076777E">
        <w:t xml:space="preserve"> st.1. Stečajnog zakona (Narodne novine broj </w:t>
      </w:r>
      <w:r>
        <w:t>44/96, 29/99, 129/00, 123/03,</w:t>
      </w:r>
      <w:r w:rsidR="0076777E">
        <w:t xml:space="preserve"> 82/06, 116/10, 25/12 i 133/12-</w:t>
      </w:r>
      <w:r>
        <w:t>dalje SZ), a u ve</w:t>
      </w:r>
      <w:r w:rsidR="0076777E">
        <w:t>zi s čl.441. Stečajnog zakona (Narodne novine broj</w:t>
      </w:r>
      <w:r>
        <w:t xml:space="preserve"> 71/15, 104/17) propisano je kako će odmah nakon okončanja završne diobe stečajni sudac donijeti rješenje o zaključenju  stečajnog  postupka, ovaj sud  je sukladno navedenoj odredbi SZ-a odlučio kao u točki I izreke rješenja.</w:t>
      </w:r>
    </w:p>
    <w:p w:rsidRDefault="0077496A" w:rsidP="0076777E" w:rsidR="0077496A">
      <w:pPr>
        <w:pStyle w:val="Uputaopravnomlijeku"/>
        <w:jc w:val="both"/>
      </w:pPr>
      <w:r>
        <w:tab/>
        <w:t xml:space="preserve">Točkom II. izreke određeno je brisanje stečajnog dužnika iz sudskog registra sve u skladu s odredbom čl. 196. st.3. SZ-a. </w:t>
      </w:r>
    </w:p>
    <w:p w:rsidRDefault="0077496A" w:rsidP="0076777E" w:rsidR="0077496A">
      <w:pPr>
        <w:jc w:val="both"/>
        <w:rPr>
          <w:lang w:eastAsia="en-US"/>
        </w:rPr>
      </w:pPr>
      <w:r>
        <w:rPr>
          <w:lang w:eastAsia="en-US"/>
        </w:rPr>
        <w:tab/>
        <w:t xml:space="preserve">Sukladno odredbama čl.25.st.1. točka 13., čl.203.st.4. u vezi s čl.63.st.5.SZ-a i ostalim odredbama Stečajnog zakona,stečajni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ispunjavanja uvjeta iz čl. 199. st.1. SZ-a predložiti nastavak postupka radi naknadne diobe, a isto tako se, sukladno čl. 199. st.4. SZ-a,u ime i za račun stečajne mase mogu voditi sporovi radi prikupljanja imovine koja u nju ulazi, to je stoga riješeno kao u pod točkom III izreke ovog rješenja. </w:t>
      </w:r>
    </w:p>
    <w:p w:rsidRDefault="0077496A" w:rsidP="0076777E" w:rsidR="0077496A">
      <w:pPr>
        <w:jc w:val="both"/>
        <w:rPr>
          <w:lang w:eastAsia="en-US"/>
        </w:rPr>
      </w:pPr>
    </w:p>
    <w:p w:rsidRDefault="0077496A" w:rsidP="0076777E" w:rsidR="0077496A">
      <w:pPr>
        <w:jc w:val="both"/>
      </w:pPr>
      <w:r>
        <w:tab/>
        <w:t>Primjenom odredbe čl.12.</w:t>
      </w:r>
      <w:r w:rsidR="0076777E">
        <w:t xml:space="preserve"> s</w:t>
      </w:r>
      <w:r>
        <w:t>t.1. Stečajnog zakona (NN 71/15) odlučeno kao u točki IV. izreke.</w:t>
      </w:r>
    </w:p>
    <w:p w:rsidRDefault="0077496A" w:rsidP="0077496A" w:rsidR="0077496A">
      <w:r>
        <w:tab/>
      </w:r>
      <w:r>
        <w:tab/>
      </w:r>
      <w:r>
        <w:tab/>
      </w:r>
      <w:r w:rsidR="0076777E">
        <w:tab/>
      </w:r>
      <w:r w:rsidR="0076777E">
        <w:tab/>
      </w:r>
      <w:r>
        <w:t xml:space="preserve">U Splitu, </w:t>
      </w:r>
      <w:r w:rsidR="00A54B51">
        <w:t>27</w:t>
      </w:r>
      <w:r>
        <w:t xml:space="preserve">. prosinca 2018. </w:t>
      </w:r>
    </w:p>
    <w:p w:rsidRDefault="0076777E" w:rsidP="0077496A" w:rsidR="0076777E"/>
    <w:p w:rsidRDefault="0076777E" w:rsidP="0077496A" w:rsidR="0076777E"/>
    <w:p w:rsidRDefault="0077496A" w:rsidP="0077496A" w:rsidR="007749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77496A" w:rsidP="0077496A" w:rsidR="0077496A"/>
    <w:p w:rsidRDefault="008A75B2" w:rsidP="003A7A5B" w:rsidR="008A75B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Vuković,v.r.</w:t>
      </w:r>
    </w:p>
    <w:p w:rsidRDefault="008A75B2" w:rsidP="003A7A5B" w:rsidR="008A75B2">
      <w:pPr>
        <w:ind w:firstLine="708" w:left="4248"/>
        <w:jc w:val="both"/>
      </w:pPr>
      <w:r>
        <w:t>Za točnost otpravka – ovlašteni službenik</w:t>
      </w:r>
    </w:p>
    <w:p w:rsidRDefault="008A75B2" w:rsidP="003A7A5B" w:rsidR="008A75B2">
      <w:pPr>
        <w:ind w:firstLine="708" w:left="5664"/>
        <w:jc w:val="both"/>
      </w:pPr>
      <w:r>
        <w:t xml:space="preserve">Ivana Hajder </w:t>
      </w:r>
    </w:p>
    <w:p w:rsidRDefault="0077496A" w:rsidP="0077496A" w:rsidR="0077496A"/>
    <w:p w:rsidRDefault="0077496A" w:rsidP="0076777E" w:rsidR="0077496A" w:rsidRPr="0076777E">
      <w:pPr>
        <w:pStyle w:val="Uputaopravnomlijeku"/>
        <w:spacing w:after="0"/>
        <w:rPr>
          <w:lang w:eastAsia="ar-SA"/>
        </w:rPr>
      </w:pPr>
      <w:r w:rsidRPr="0076777E">
        <w:t>Uputa o pravnom lijeku:</w:t>
      </w:r>
    </w:p>
    <w:p w:rsidRDefault="0077496A" w:rsidP="0076777E" w:rsidR="0077496A">
      <w:pPr>
        <w:pStyle w:val="Uputatekst"/>
        <w:spacing w:after="0"/>
      </w:pPr>
      <w:r>
        <w:t>Protiv ovog rješenja dopuštena je žalba Visokom trgovačkom sudu RH u Zagrebu. Žalba se podnosi putem ovog suda u 3 primjerka u roku od 8 dana od dana primitka pisanog otpravka ovog rješenja  odnosno  u roku od 8 dana nakon isteka roka objave rješenja na e-oglasnoj ploči ovog suda.</w:t>
      </w:r>
    </w:p>
    <w:p w:rsidRDefault="00F53219" w:rsidP="0076777E" w:rsidR="00F53219">
      <w:pPr>
        <w:jc w:val="both"/>
      </w:pPr>
    </w:p>
    <w:sectPr w:rsidSect="0076777E" w:rsidR="00F53219"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96A"/>
    <w:rsid w:val="00025314"/>
    <w:rsid w:val="00477501"/>
    <w:rsid w:val="0055447B"/>
    <w:rsid w:val="0058698D"/>
    <w:rsid w:val="00607B68"/>
    <w:rsid w:val="006118D2"/>
    <w:rsid w:val="00674AD3"/>
    <w:rsid w:val="006C3251"/>
    <w:rsid w:val="0076777E"/>
    <w:rsid w:val="0077496A"/>
    <w:rsid w:val="008A75B2"/>
    <w:rsid w:val="009A6D03"/>
    <w:rsid w:val="00A54B51"/>
    <w:rsid w:val="00D41F0B"/>
    <w:rsid w:val="00D80DC4"/>
    <w:rsid w:val="00E514DB"/>
    <w:rsid w:val="00F53219"/>
    <w:rsid w:val="00F8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96A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7496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7496A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496A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77496A"/>
    <w:rPr>
      <w:rFonts w:eastAsia="Times New Roman"/>
      <w:lang w:eastAsia="hr-HR"/>
    </w:rPr>
  </w:style>
  <w:style w:styleId="Bezproreda" w:type="paragraph">
    <w:name w:val="No Spacing"/>
    <w:uiPriority w:val="1"/>
    <w:qFormat/>
    <w:rsid w:val="0077496A"/>
    <w:rPr>
      <w:rFonts w:cstheme="minorBidi"/>
    </w:rPr>
  </w:style>
  <w:style w:styleId="Odlomakpopisa" w:type="paragraph">
    <w:name w:val="List Paragraph"/>
    <w:basedOn w:val="Normal"/>
    <w:uiPriority w:val="34"/>
    <w:qFormat/>
    <w:rsid w:val="0077496A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77496A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UputatekstChar" w:type="character">
    <w:name w:val="Uputa_tekst Char"/>
    <w:basedOn w:val="Zadanifontodlomka"/>
    <w:link w:val="Uputatekst"/>
    <w:locked/>
    <w:rsid w:val="0077496A"/>
  </w:style>
  <w:style w:customStyle="true" w:styleId="Uputatekst" w:type="paragraph">
    <w:name w:val="Uputa_tekst"/>
    <w:basedOn w:val="Normal"/>
    <w:link w:val="UputatekstChar"/>
    <w:qFormat/>
    <w:rsid w:val="0077496A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49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49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5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5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5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5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96A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7496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7496A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496A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77496A"/>
    <w:rPr>
      <w:rFonts w:eastAsia="Times New Roman"/>
      <w:lang w:eastAsia="hr-HR"/>
    </w:rPr>
  </w:style>
  <w:style w:styleId="Bezproreda" w:type="paragraph">
    <w:name w:val="No Spacing"/>
    <w:uiPriority w:val="1"/>
    <w:qFormat/>
    <w:rsid w:val="0077496A"/>
    <w:rPr>
      <w:rFonts w:cstheme="minorBidi"/>
    </w:rPr>
  </w:style>
  <w:style w:styleId="Odlomakpopisa" w:type="paragraph">
    <w:name w:val="List Paragraph"/>
    <w:basedOn w:val="Normal"/>
    <w:uiPriority w:val="34"/>
    <w:qFormat/>
    <w:rsid w:val="0077496A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77496A"/>
    <w:pPr>
      <w:keepNext/>
      <w:spacing w:after="120" w:before="360"/>
    </w:pPr>
    <w:rPr>
      <w:rFonts w:cstheme="minorBidi" w:eastAsiaTheme="minorHAnsi"/>
      <w:lang w:eastAsia="en-US"/>
    </w:rPr>
  </w:style>
  <w:style w:customStyle="1" w:styleId="UputatekstChar" w:type="character">
    <w:name w:val="Uputa_tekst Char"/>
    <w:basedOn w:val="Zadanifontodlomka"/>
    <w:link w:val="Uputatekst"/>
    <w:locked/>
    <w:rsid w:val="0077496A"/>
  </w:style>
  <w:style w:customStyle="1" w:styleId="Uputatekst" w:type="paragraph">
    <w:name w:val="Uputa_tekst"/>
    <w:basedOn w:val="Normal"/>
    <w:link w:val="UputatekstChar"/>
    <w:qFormat/>
    <w:rsid w:val="0077496A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49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49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5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5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5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5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1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u stečaju</izvorni_sadrzaj>
    <derivirana_varijabla naziv="DomainObject.Predmet.ProtustrankaFormated_1">  ČONDIĆ-KADMENOVIĆ društvo s ograničenom odgovornošću za trgovinu na veliko i malo, export-import, usluge, ugostiteljstvo u stečaju</derivirana_varijabla>
  </DomainObject.Predmet.ProtustrankaFormated>
  <DomainObject.Predmet.ProtustrankaFormatedOIB>
    <izvorni_sadrzaj>  ČONDIĆ-KADMENOVIĆ društvo s ograničenom odgovornošću za trgovinu na veliko i malo, export-import, usluge, ugostiteljstvo u stečaju, OIB 55856220732</izvorni_sadrzaj>
    <derivirana_varijabla naziv="DomainObject.Predmet.ProtustrankaFormatedOIB_1">  ČONDIĆ-KADMENOVIĆ društvo s ograničenom odgovornošću za trgovinu na veliko i malo, export-import, usluge, ugostiteljstvo u stečaju,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u stečaju, Zoranićeva 1, 21210 Solin</izvorni_sadrzaj>
    <derivirana_varijabla naziv="DomainObject.Predmet.ProtustrankaFormatedWithAdress_1"> ČONDIĆ-KADMENOVIĆ društvo s ograničenom odgovornošću za trgovinu na veliko i malo, export-import, usluge, ugostiteljstvo u stečaju,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u stečaju,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u stečaju,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u stečaju Zoranićeva 1, 21210 Solin</izvorni_sadrzaj>
    <derivirana_varijabla naziv="DomainObject.Predmet.ProtustrankaWithAdress_1">ČONDIĆ-KADMENOVIĆ društvo s ograničenom odgovornošću za trgovinu na veliko i malo, export-import, usluge, ugostiteljstvo u stečaju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WithAdressOIB_1">ČONDIĆ-KADMENOVIĆ društvo s ograničenom odgovornošću za trgovinu na veliko i malo, export-import, usluge, ugostiteljstvo u stečaju,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u stečaju</izvorni_sadrzaj>
    <derivirana_varijabla naziv="DomainObject.Predmet.ProtustrankaNazivFormated_1">ČONDIĆ-KADMENOVIĆ društvo s ograničenom odgovornošću za trgovinu na veliko i malo, export-import, usluge, ugostiteljstvo u stečaju</derivirana_varijabla>
  </DomainObject.Predmet.ProtustrankaNazivFormated>
  <DomainObject.Predmet.ProtustrankaNazivFormatedOIB>
    <izvorni_sadrzaj>ČONDIĆ-KADMENOVIĆ društvo s ograničenom odgovornošću za trgovinu na veliko i malo, export-import, usluge, ugostiteljstvo u stečaju, OIB 55856220732</izvorni_sadrzaj>
    <derivirana_varijabla naziv="DomainObject.Predmet.ProtustrankaNazivFormatedOIB_1">ČONDIĆ-KADMENOVIĆ društvo s ograničenom odgovornošću za trgovinu na veliko i malo, export-import, usluge, ugostiteljstvo u stečaju,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Formated_1">
      <item>ČONDIĆ-KADMENOVIĆ društvo s ograničenom odgovornošću za trgovinu na veliko i malo, export-import, usluge, ugostiteljstvo u stečaju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FormatedOIB_1">
      <item>ČONDIĆ-KADMENOVIĆ društvo s ograničenom odgovornošću za trgovinu na veliko i malo, export-import, usluge, ugostiteljstvo u stečaju,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u stečaju,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u stečaju,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u stečaju,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u stečaju,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NazivFormated_1">
      <item>ČONDIĆ-KADMENOVIĆ društvo s ograničenom odgovornošću za trgovinu na veliko i malo, export-import, usluge, ugostiteljstvo u stečaju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NazivFormatedOIB_1">
      <item>ČONDIĆ-KADMENOVIĆ društvo s ograničenom odgovornošću za trgovinu na veliko i malo, export-import, usluge, ugostiteljstvo u stečaju,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u stečaju</izvorni_sadrzaj>
    <derivirana_varijabla naziv="DomainObject.Predmet.ProtustrankaIDrugi_1">ČONDIĆ-KADMENOVIĆ društvo s ograničenom odgovornošću za trgovinu na veliko i malo, export-import, usluge, ugostiteljstvo u stečaju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IDrugiAdressOIB_1">ČONDIĆ-KADMENOVIĆ društvo s ograničenom odgovornošću za trgovinu na veliko i malo, export-import, usluge, ugostiteljstvo u stečaju,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prosinca 2018.</izvorni_sadrzaj>
    <derivirana_varijabla naziv="DomainObject.Predmet.DatumZadnjeOdrzaneSudskeRadnje_1">27.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St-423/2013-172</izvorni_sadrzaj>
    <derivirana_varijabla naziv="DomainObject.PredzadnjaOdlukaIzPredmeta.Oznaka_1">St-423/2013-172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659</properties:Words>
  <properties:Characters>3591</properties:Characters>
  <properties:Lines>90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2018-12-27T07:13:00Z</dcterms:created>
  <dc:creator>Velimir Vuković</dc:creator>
  <cp:lastModifiedBy>Marija Elez</cp:lastModifiedBy>
  <cp:lastPrinted>2018-12-27T08:17:00Z</cp:lastPrinted>
  <dcterms:modified xmlns:xsi="http://www.w3.org/2001/XMLSchema-instance" xsi:type="dcterms:W3CDTF">2018-12-27T08:18:00Z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(1.st-423-13 zaključenje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