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10759" w14:paraId="52CCEC16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="00EF1576">
        <w:rPr>
          <w:rFonts w:hAnsi="Times New Roman" w:ascii="Times New Roman"/>
          <w:b/>
          <w:sz w:val="28"/>
        </w:rPr>
        <w:t>19</w:t>
      </w:r>
    </w:p>
    <w:p w14:textId="77777777" w14:paraId="1A89ED13"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14:textId="07C1EABE" w14:paraId="3858A6A7" w:rsidRDefault="00702487" w:rsidP="00702487" w:rsidR="00702487" w:rsidRPr="0010793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107933">
        <w:rPr>
          <w:rFonts w:hAnsi="Times New Roman" w:ascii="Times New Roman"/>
          <w:sz w:val="24"/>
        </w:rPr>
        <w:t>:</w:t>
      </w:r>
      <w:r w:rsidR="00107933" w:rsidRPr="00107933">
        <w:rPr>
          <w:rFonts w:hAnsi="Times New Roman" w:ascii="Times New Roman"/>
          <w:b/>
          <w:sz w:val="24"/>
        </w:rPr>
        <w:t>TRGOVAČKI SUD U ZAGREBU</w:t>
      </w:r>
    </w:p>
    <w:p w14:textId="540A6F52" w14:paraId="3BFE29B6" w:rsidRDefault="00702487" w:rsidP="00702487" w:rsidR="00702487" w:rsidRPr="0010793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10793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B733CF">
        <w:rPr>
          <w:rFonts w:hAnsi="Times New Roman" w:ascii="Times New Roman"/>
          <w:b/>
          <w:sz w:val="24"/>
          <w:szCs w:val="24"/>
          <w:lang w:val="pl-PL"/>
        </w:rPr>
        <w:t>ST-573</w:t>
      </w:r>
      <w:r w:rsidR="00107933" w:rsidRPr="00107933">
        <w:rPr>
          <w:rFonts w:hAnsi="Times New Roman" w:ascii="Times New Roman"/>
          <w:b/>
          <w:sz w:val="24"/>
          <w:szCs w:val="24"/>
          <w:lang w:val="pl-PL"/>
        </w:rPr>
        <w:t xml:space="preserve">/17 </w:t>
      </w:r>
    </w:p>
    <w:p w14:textId="343DFAD3" w14:paraId="20930B2D"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07933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14:textId="5D2DC7E7" w14:paraId="48CC35D0" w:rsidRDefault="00B733CF" w:rsidP="00107933" w:rsidR="00107933" w:rsidRPr="0010793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LUXAR AG d.o.o. u stečaju, Zapreš</w:t>
      </w:r>
      <w:r w:rsidR="001446BE">
        <w:rPr>
          <w:rFonts w:hAnsi="Times New Roman" w:ascii="Times New Roman"/>
          <w:b/>
          <w:sz w:val="24"/>
          <w:szCs w:val="24"/>
          <w:lang w:val="pl-PL"/>
        </w:rPr>
        <w:t>ić, Industrijska cesta 22, OIB:90968458880</w:t>
      </w:r>
    </w:p>
    <w:p w14:textId="77777777" w14:paraId="308BA72A" w:rsidRDefault="00702487" w:rsidP="00AC5A67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0B44367F" w14:paraId="169FC159" w:rsidRDefault="00702487" w:rsidP="00AC5A67" w:rsidR="00702487" w:rsidRPr="00AC5A67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09C92936" w:rsidRDefault="00702487" w:rsidP="00702487" w:rsidR="00702487" w:rsidRPr="00D96EE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 xml:space="preserve">TABLICA PRIJAVLJENIH </w:t>
      </w:r>
      <w:r w:rsidRPr="00D96EE8">
        <w:rPr>
          <w:rFonts w:hAnsi="Times New Roman" w:ascii="Times New Roman"/>
          <w:b/>
          <w:sz w:val="24"/>
          <w:szCs w:val="24"/>
        </w:rPr>
        <w:t>TRAŽBINA</w:t>
      </w:r>
    </w:p>
    <w:p w14:textId="4C95FB52" w14:paraId="35A08287" w:rsidRDefault="00D96EE8" w:rsidP="00D96EE8" w:rsidR="00107933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D96EE8">
        <w:rPr>
          <w:rFonts w:hAnsi="Times New Roman" w:ascii="Times New Roman"/>
          <w:b/>
          <w:sz w:val="28"/>
          <w:szCs w:val="28"/>
        </w:rPr>
        <w:t>I</w:t>
      </w:r>
      <w:r>
        <w:rPr>
          <w:rFonts w:hAnsi="Times New Roman" w:ascii="Times New Roman"/>
          <w:b/>
          <w:sz w:val="24"/>
          <w:szCs w:val="24"/>
        </w:rPr>
        <w:t>.</w:t>
      </w:r>
      <w:r w:rsidRPr="00D96EE8">
        <w:rPr>
          <w:rFonts w:hAnsi="Times New Roman" w:ascii="Times New Roman"/>
          <w:b/>
          <w:sz w:val="28"/>
          <w:szCs w:val="28"/>
        </w:rPr>
        <w:t>VIŠI ISPLATNI RED</w:t>
      </w:r>
    </w:p>
    <w:p w14:textId="77777777" w14:paraId="053EA0BD"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65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1897"/>
        <w:gridCol w:w="1536"/>
        <w:gridCol w:w="1527"/>
        <w:gridCol w:w="1286"/>
        <w:gridCol w:w="1244"/>
        <w:gridCol w:w="1206"/>
        <w:gridCol w:w="989"/>
      </w:tblGrid>
      <w:tr w14:textId="77777777" w14:paraId="56A2066C" w:rsidTr="001446BE" w:rsidR="00B5326E" w:rsidRPr="00B40BEB">
        <w:trPr>
          <w:trHeight w:val="1975"/>
          <w:jc w:val="center"/>
        </w:trPr>
        <w:tc>
          <w:tcPr>
            <w:tcW w:type="pct" w:w="389"/>
            <w:vAlign w:val="center"/>
          </w:tcPr>
          <w:p w14:textId="77777777" w14:paraId="4EA914E7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03"/>
            <w:vAlign w:val="center"/>
          </w:tcPr>
          <w:p w14:textId="77777777" w14:paraId="4793BC22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31"/>
            <w:vAlign w:val="center"/>
          </w:tcPr>
          <w:p w14:textId="77777777" w14:paraId="09A53281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27"/>
            <w:vAlign w:val="center"/>
          </w:tcPr>
          <w:p w14:textId="77777777" w14:paraId="218F43A6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2"/>
            <w:vAlign w:val="center"/>
          </w:tcPr>
          <w:p w14:textId="77777777" w14:paraId="10230768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92"/>
            <w:vAlign w:val="center"/>
          </w:tcPr>
          <w:p w14:textId="77777777" w14:paraId="2ADFDAED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4"/>
            <w:vAlign w:val="center"/>
          </w:tcPr>
          <w:p w14:textId="77777777" w14:paraId="68DE8E23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7777777" w14:paraId="3CFFBEF7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71"/>
            <w:vAlign w:val="center"/>
          </w:tcPr>
          <w:p w14:textId="77777777" w14:paraId="3A4DD2F0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31B567FD" w:rsidTr="00614114" w:rsidR="00B5326E" w:rsidRPr="00B40BEB">
        <w:trPr>
          <w:trHeight w:val="1397"/>
          <w:jc w:val="center"/>
        </w:trPr>
        <w:tc>
          <w:tcPr>
            <w:tcW w:type="pct" w:w="389"/>
          </w:tcPr>
          <w:p w14:textId="557B59C8" w14:paraId="20DD30C8" w:rsidRDefault="001D74BE" w:rsidP="008057D7" w:rsidR="00702487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1.</w:t>
            </w:r>
          </w:p>
          <w:p w14:textId="77777777" w14:paraId="60A53070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3"/>
          </w:tcPr>
          <w:p w14:textId="219FAF9D" w14:paraId="3C4012FA" w:rsidRDefault="001446BE" w:rsidP="008057D7" w:rsidR="00702487" w:rsidRPr="0010793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IVA SLAVICA</w:t>
            </w:r>
          </w:p>
        </w:tc>
        <w:tc>
          <w:tcPr>
            <w:tcW w:type="pct" w:w="731"/>
          </w:tcPr>
          <w:p w14:textId="3CD8B1C3" w14:paraId="0124D5F1" w:rsidRDefault="001446BE" w:rsidP="008057D7" w:rsidR="00702487" w:rsidRPr="001D74B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40731109305</w:t>
            </w:r>
          </w:p>
        </w:tc>
        <w:tc>
          <w:tcPr>
            <w:tcW w:type="pct" w:w="727"/>
          </w:tcPr>
          <w:p w14:textId="77777777" w14:paraId="59957A84" w:rsidRDefault="001446BE" w:rsidP="008057D7" w:rsidR="00702487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Zaprešić,</w:t>
            </w:r>
          </w:p>
          <w:p w14:textId="77777777" w14:paraId="088DBF90" w:rsidRDefault="001446BE" w:rsidP="008057D7" w:rsidR="001446BE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Augusta Šenoe</w:t>
            </w:r>
          </w:p>
          <w:p w14:textId="6D9BE05A" w14:paraId="7D303F36" w:rsidRDefault="001446BE" w:rsidP="008057D7" w:rsidR="001446BE" w:rsidRPr="00885BAC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43</w:t>
            </w:r>
          </w:p>
        </w:tc>
        <w:tc>
          <w:tcPr>
            <w:tcW w:type="pct" w:w="612"/>
          </w:tcPr>
          <w:p w14:textId="77777777" w14:paraId="3864756C" w:rsidRDefault="001D74BE" w:rsidP="008057D7" w:rsidR="001446BE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b</w:t>
            </w:r>
            <w:r w:rsidR="001446BE" w:rsidRPr="00AC5A67">
              <w:rPr>
                <w:rFonts w:hAnsi="Times New Roman" w:ascii="Times New Roman"/>
              </w:rPr>
              <w:t xml:space="preserve">ruto </w:t>
            </w:r>
          </w:p>
          <w:p w14:textId="11A41573" w14:paraId="01E1F92E" w:rsidRDefault="001446BE" w:rsidP="008057D7" w:rsidR="001446BE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84.916,15</w:t>
            </w:r>
          </w:p>
          <w:p w14:textId="77A8A7F8" w14:paraId="5C710A65" w:rsidRDefault="001446BE" w:rsidP="008057D7" w:rsidR="001446BE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neto</w:t>
            </w:r>
          </w:p>
          <w:p w14:textId="151C0139" w14:paraId="1C40C8C9" w:rsidRDefault="001446BE" w:rsidP="008057D7" w:rsidR="001446BE" w:rsidRPr="00AC5A6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5A67">
              <w:rPr>
                <w:rFonts w:hAnsi="Times New Roman" w:ascii="Times New Roman"/>
              </w:rPr>
              <w:t>74.905,60</w:t>
            </w:r>
          </w:p>
          <w:p w14:textId="10CB4802" w14:paraId="3EF5F174" w:rsidRDefault="001446BE" w:rsidP="008057D7" w:rsidR="00702487" w:rsidRPr="001446BE">
            <w:pPr>
              <w:pStyle w:val="Bezproreda"/>
              <w:rPr>
                <w:rFonts w:hAnsi="Times New Roman" w:ascii="Times New Roman"/>
              </w:rPr>
            </w:pPr>
            <w:r w:rsidRPr="001446BE">
              <w:rPr>
                <w:rFonts w:hAnsi="Times New Roman" w:ascii="Times New Roman"/>
              </w:rPr>
              <w:t xml:space="preserve">  </w:t>
            </w:r>
            <w:r w:rsidR="001D74BE" w:rsidRPr="001446BE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92"/>
          </w:tcPr>
          <w:p w14:textId="263A7FD7" w14:paraId="7C3CD7AA" w:rsidRDefault="001D74BE" w:rsidP="008057D7" w:rsidR="00702487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29261C63" w14:paraId="4CBB6CE8" w:rsidRDefault="001446BE" w:rsidP="001446BE" w:rsidR="001446BE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 xml:space="preserve">bruto </w:t>
            </w:r>
          </w:p>
          <w:p w14:textId="77777777" w14:paraId="4D4DDD0B" w:rsidRDefault="001446BE" w:rsidP="001446BE" w:rsidR="001446BE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84.916,15</w:t>
            </w:r>
          </w:p>
          <w:p w14:textId="77777777" w14:paraId="3F25C3E4" w:rsidRDefault="001446BE" w:rsidP="001446BE" w:rsidR="001446BE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neto</w:t>
            </w:r>
          </w:p>
          <w:p w14:textId="26D8D3F4" w14:paraId="452A7D82" w:rsidRDefault="001446BE" w:rsidP="001446BE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C5A67">
              <w:rPr>
                <w:rFonts w:hAnsi="Times New Roman" w:ascii="Times New Roman"/>
              </w:rPr>
              <w:t>74.905,60</w:t>
            </w:r>
          </w:p>
        </w:tc>
        <w:tc>
          <w:tcPr>
            <w:tcW w:type="pct" w:w="471"/>
          </w:tcPr>
          <w:p w14:textId="475AD3AD" w14:paraId="0A1DBBAC" w:rsidRDefault="001D74BE" w:rsidP="008057D7" w:rsidR="00702487" w:rsidRPr="001446BE">
            <w:pPr>
              <w:pStyle w:val="Bezproreda"/>
              <w:rPr>
                <w:rFonts w:hAnsi="Times New Roman" w:ascii="Times New Roman"/>
              </w:rPr>
            </w:pPr>
            <w:r w:rsidRPr="001446BE">
              <w:rPr>
                <w:rFonts w:hAnsi="Times New Roman" w:ascii="Times New Roman"/>
              </w:rPr>
              <w:t>radni odnos</w:t>
            </w:r>
          </w:p>
        </w:tc>
      </w:tr>
      <w:tr w14:textId="77777777" w14:paraId="58ED42C3" w:rsidTr="001446BE" w:rsidR="00B5326E" w:rsidRPr="00B40BEB">
        <w:trPr>
          <w:trHeight w:val="688"/>
          <w:jc w:val="center"/>
        </w:trPr>
        <w:tc>
          <w:tcPr>
            <w:tcW w:type="pct" w:w="389"/>
          </w:tcPr>
          <w:p w14:textId="55210864" w14:paraId="176318B9" w:rsidRDefault="001D74B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03"/>
          </w:tcPr>
          <w:p w14:textId="163BA0CE" w14:paraId="4FB83371" w:rsidRDefault="001446B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RENATA GUBIĆ</w:t>
            </w:r>
          </w:p>
        </w:tc>
        <w:tc>
          <w:tcPr>
            <w:tcW w:type="pct" w:w="731"/>
          </w:tcPr>
          <w:p w14:textId="64B7E534" w14:paraId="689A65C4" w:rsidRDefault="001446BE" w:rsidP="008057D7" w:rsidR="006330A4" w:rsidRPr="001446BE">
            <w:pPr>
              <w:pStyle w:val="Bezproreda"/>
              <w:rPr>
                <w:rFonts w:hAnsi="Times New Roman" w:ascii="Times New Roman"/>
              </w:rPr>
            </w:pPr>
            <w:r w:rsidRPr="001446BE">
              <w:rPr>
                <w:rFonts w:hAnsi="Times New Roman" w:ascii="Times New Roman"/>
              </w:rPr>
              <w:t>23283071204</w:t>
            </w:r>
          </w:p>
        </w:tc>
        <w:tc>
          <w:tcPr>
            <w:tcW w:type="pct" w:w="727"/>
          </w:tcPr>
          <w:p w14:textId="77777777" w14:paraId="3EDBC083" w:rsidRDefault="001446BE" w:rsidP="008057D7" w:rsidR="0027666A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 xml:space="preserve">Zagreb, </w:t>
            </w:r>
            <w:r w:rsidR="0027666A" w:rsidRPr="00AC5A67">
              <w:rPr>
                <w:rFonts w:hAnsi="Times New Roman" w:ascii="Times New Roman"/>
              </w:rPr>
              <w:t>Prilaz</w:t>
            </w:r>
          </w:p>
          <w:p w14:textId="0467CA83" w14:paraId="063F09BE" w:rsidRDefault="0027666A" w:rsidP="008057D7" w:rsidR="0027666A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baruna Filipovića 3</w:t>
            </w:r>
          </w:p>
        </w:tc>
        <w:tc>
          <w:tcPr>
            <w:tcW w:type="pct" w:w="612"/>
          </w:tcPr>
          <w:p w14:textId="77777777" w14:paraId="2DDC7AC1" w:rsidRDefault="0027666A" w:rsidP="008057D7" w:rsidR="002766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</w:t>
            </w:r>
          </w:p>
          <w:p w14:textId="77777777" w14:paraId="793D0F28" w:rsidRDefault="0027666A" w:rsidP="008057D7" w:rsidR="002766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72.390,72</w:t>
            </w:r>
          </w:p>
          <w:p w14:textId="04BDFF74" w14:paraId="7A57926C" w:rsidRDefault="0027666A" w:rsidP="008057D7" w:rsidR="002766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neto</w:t>
            </w:r>
          </w:p>
          <w:p w14:textId="5587D70F" w14:paraId="3B6562F7" w:rsidRDefault="0027666A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69.405,76</w:t>
            </w:r>
            <w:r w:rsidR="00885BAC">
              <w:rPr>
                <w:rFonts w:hAnsi="Times New Roman" w:ascii="Times New Roman"/>
              </w:rPr>
              <w:t xml:space="preserve"> </w:t>
            </w:r>
            <w:r w:rsidR="00885BAC" w:rsidRPr="00885BAC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92"/>
          </w:tcPr>
          <w:p w14:textId="77F84459" w14:paraId="3B926643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7777777" w14:paraId="56C60AA8" w:rsidRDefault="0027666A" w:rsidP="0027666A" w:rsidR="0027666A" w:rsidRPr="0027666A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 xml:space="preserve">bruto </w:t>
            </w:r>
          </w:p>
          <w:p w14:textId="77777777" w14:paraId="0693BAB5" w:rsidRDefault="0027666A" w:rsidP="0027666A" w:rsidR="0027666A" w:rsidRPr="0027666A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>72.390,72</w:t>
            </w:r>
          </w:p>
          <w:p w14:textId="29E5AAFD" w14:paraId="6C6E65E7" w:rsidRDefault="0027666A" w:rsidP="0027666A" w:rsidR="0027666A" w:rsidRPr="002766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</w:t>
            </w:r>
            <w:r w:rsidRPr="0027666A">
              <w:rPr>
                <w:rFonts w:hAnsi="Times New Roman" w:ascii="Times New Roman"/>
              </w:rPr>
              <w:t>eto</w:t>
            </w:r>
          </w:p>
          <w:p w14:textId="624838F1" w14:paraId="7A69EB95" w:rsidRDefault="0027666A" w:rsidP="0027666A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>69.405,76</w:t>
            </w:r>
          </w:p>
        </w:tc>
        <w:tc>
          <w:tcPr>
            <w:tcW w:type="pct" w:w="471"/>
          </w:tcPr>
          <w:p w14:textId="481B0C4C" w14:paraId="4C7FABC3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radni odnos</w:t>
            </w:r>
          </w:p>
        </w:tc>
      </w:tr>
      <w:tr w14:textId="77777777" w14:paraId="0C182A9B" w:rsidTr="001446BE" w:rsidR="00B5326E" w:rsidRPr="00B40BEB">
        <w:trPr>
          <w:trHeight w:val="556"/>
          <w:jc w:val="center"/>
        </w:trPr>
        <w:tc>
          <w:tcPr>
            <w:tcW w:type="pct" w:w="389"/>
          </w:tcPr>
          <w:p w14:textId="367B6A8B" w14:paraId="21271466" w:rsidRDefault="00885BA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03"/>
          </w:tcPr>
          <w:p w14:textId="17824A4B" w14:paraId="7346538F" w:rsidRDefault="0027666A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IVAN GULIĆ</w:t>
            </w:r>
          </w:p>
        </w:tc>
        <w:tc>
          <w:tcPr>
            <w:tcW w:type="pct" w:w="731"/>
          </w:tcPr>
          <w:p w14:textId="3E1431FE" w14:paraId="6C00923A" w:rsidRDefault="0027666A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25480801112</w:t>
            </w:r>
          </w:p>
        </w:tc>
        <w:tc>
          <w:tcPr>
            <w:tcW w:type="pct" w:w="727"/>
          </w:tcPr>
          <w:p w14:textId="77777777" w14:paraId="3AAA1177" w:rsidRDefault="0027666A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Donja Bistra</w:t>
            </w:r>
          </w:p>
          <w:p w14:textId="4EB3E230" w14:paraId="6CF6AFE2" w:rsidRDefault="0027666A" w:rsidP="008057D7" w:rsidR="0027666A" w:rsidRPr="00885BA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Stubička 566</w:t>
            </w:r>
          </w:p>
        </w:tc>
        <w:tc>
          <w:tcPr>
            <w:tcW w:type="pct" w:w="612"/>
          </w:tcPr>
          <w:p w14:textId="77777777" w14:paraId="59BD6D46" w:rsidRDefault="0027666A" w:rsidP="008057D7" w:rsidR="002766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</w:t>
            </w:r>
          </w:p>
          <w:p w14:textId="748C9E38" w14:paraId="0C13F437" w:rsidRDefault="0027666A" w:rsidP="008057D7" w:rsidR="002766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18.220,30</w:t>
            </w:r>
          </w:p>
          <w:p w14:textId="4ECD28B0" w14:paraId="13D5408E" w:rsidRDefault="0027666A" w:rsidP="008057D7" w:rsidR="002766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</w:t>
            </w:r>
          </w:p>
          <w:p w14:textId="2F9ED3D6" w14:paraId="4EC651D5" w:rsidRDefault="0027666A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14.485,24</w:t>
            </w:r>
            <w:r w:rsidR="00885BAC">
              <w:rPr>
                <w:rFonts w:hAnsi="Times New Roman" w:ascii="Times New Roman"/>
              </w:rPr>
              <w:t xml:space="preserve"> </w:t>
            </w:r>
            <w:r w:rsidR="00885BAC" w:rsidRPr="00885BAC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92"/>
          </w:tcPr>
          <w:p w14:textId="2EE4D5C6" w14:paraId="293E4567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66D9998F" w14:paraId="367D4363" w:rsidRDefault="0027666A" w:rsidP="0027666A" w:rsidR="0027666A" w:rsidRPr="0027666A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 xml:space="preserve">bruto </w:t>
            </w:r>
          </w:p>
          <w:p w14:textId="77777777" w14:paraId="7E8EF39E" w:rsidRDefault="0027666A" w:rsidP="0027666A" w:rsidR="0027666A" w:rsidRPr="0027666A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>18.220,30</w:t>
            </w:r>
          </w:p>
          <w:p w14:textId="77777777" w14:paraId="4D24FF9D" w:rsidRDefault="0027666A" w:rsidP="0027666A" w:rsidR="0027666A" w:rsidRPr="0027666A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 xml:space="preserve">neto </w:t>
            </w:r>
          </w:p>
          <w:p w14:textId="1F6F16C2" w14:paraId="54F93EE8" w:rsidRDefault="0027666A" w:rsidP="0027666A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 xml:space="preserve">14.485,24  </w:t>
            </w:r>
          </w:p>
        </w:tc>
        <w:tc>
          <w:tcPr>
            <w:tcW w:type="pct" w:w="471"/>
          </w:tcPr>
          <w:p w14:textId="474C45FF" w14:paraId="78EF36D9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radni odnos</w:t>
            </w:r>
          </w:p>
        </w:tc>
      </w:tr>
      <w:tr w14:textId="77777777" w14:paraId="103C20E3" w:rsidTr="001446BE" w:rsidR="00B5326E" w:rsidRPr="00B40BEB">
        <w:trPr>
          <w:trHeight w:val="564"/>
          <w:jc w:val="center"/>
        </w:trPr>
        <w:tc>
          <w:tcPr>
            <w:tcW w:type="pct" w:w="389"/>
          </w:tcPr>
          <w:p w14:textId="296CD1A8" w14:paraId="162734E2" w:rsidRDefault="00885BA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03"/>
          </w:tcPr>
          <w:p w14:textId="77777777" w14:paraId="36E3FAAC" w:rsidRDefault="0027666A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ANA ŠPILJAR </w:t>
            </w:r>
          </w:p>
          <w:p w14:textId="5225206F" w14:paraId="79247AE5" w:rsidRDefault="0027666A" w:rsidP="008057D7" w:rsidR="0027666A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(Dilberović)</w:t>
            </w:r>
          </w:p>
        </w:tc>
        <w:tc>
          <w:tcPr>
            <w:tcW w:type="pct" w:w="731"/>
          </w:tcPr>
          <w:p w14:textId="1F055144" w14:paraId="078B9742" w:rsidRDefault="0027666A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22083088917</w:t>
            </w:r>
          </w:p>
        </w:tc>
        <w:tc>
          <w:tcPr>
            <w:tcW w:type="pct" w:w="727"/>
          </w:tcPr>
          <w:p w14:textId="77777777" w14:paraId="2BDC05AD" w:rsidRDefault="0027666A" w:rsidP="0027666A" w:rsidR="0027666A" w:rsidRPr="0027666A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>Donja Bistra</w:t>
            </w:r>
          </w:p>
          <w:p w14:textId="49661DB5" w14:paraId="11368064" w:rsidRDefault="0027666A" w:rsidP="0027666A" w:rsidR="006330A4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Stubička 564</w:t>
            </w:r>
          </w:p>
        </w:tc>
        <w:tc>
          <w:tcPr>
            <w:tcW w:type="pct" w:w="612"/>
          </w:tcPr>
          <w:p w14:textId="77777777" w14:paraId="4888490A" w:rsidRDefault="0027666A" w:rsidP="008057D7" w:rsidR="002766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</w:t>
            </w:r>
          </w:p>
          <w:p w14:textId="77777777" w14:paraId="518C3B87" w:rsidRDefault="0027666A" w:rsidP="008057D7" w:rsidR="002766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19.994,60 neto  </w:t>
            </w:r>
          </w:p>
          <w:p w14:textId="72A1F8FF" w14:paraId="72E845C1" w:rsidRDefault="0027666A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15.609,55</w:t>
            </w:r>
            <w:r w:rsidR="00EB7D5D">
              <w:rPr>
                <w:rFonts w:hAnsi="Times New Roman" w:ascii="Times New Roman"/>
              </w:rPr>
              <w:t xml:space="preserve"> </w:t>
            </w:r>
            <w:r w:rsidR="00EB7D5D" w:rsidRPr="00EB7D5D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92"/>
          </w:tcPr>
          <w:p w14:textId="7BA591EA" w14:paraId="53C8FD9D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7777777" w14:paraId="27277D0F" w:rsidRDefault="0027666A" w:rsidP="0027666A" w:rsidR="0027666A" w:rsidRPr="0027666A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 xml:space="preserve">bruto </w:t>
            </w:r>
          </w:p>
          <w:p w14:textId="77777777" w14:paraId="30F55E40" w:rsidRDefault="0027666A" w:rsidP="0027666A" w:rsidR="0027666A" w:rsidRPr="0027666A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 xml:space="preserve">19.994,60 neto  </w:t>
            </w:r>
          </w:p>
          <w:p w14:textId="502D80C2" w14:paraId="60B65DA7" w:rsidRDefault="0027666A" w:rsidP="0027666A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27666A">
              <w:rPr>
                <w:rFonts w:hAnsi="Times New Roman" w:ascii="Times New Roman"/>
              </w:rPr>
              <w:t xml:space="preserve">15.609,55   </w:t>
            </w:r>
          </w:p>
        </w:tc>
        <w:tc>
          <w:tcPr>
            <w:tcW w:type="pct" w:w="471"/>
          </w:tcPr>
          <w:p w14:textId="4362DA4A" w14:paraId="4F33C5E7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radni odnos</w:t>
            </w:r>
          </w:p>
        </w:tc>
      </w:tr>
      <w:tr w14:textId="77777777" w14:paraId="4269FF8C" w:rsidTr="001446BE" w:rsidR="00B5326E" w:rsidRPr="00B40BEB">
        <w:trPr>
          <w:trHeight w:val="686"/>
          <w:jc w:val="center"/>
        </w:trPr>
        <w:tc>
          <w:tcPr>
            <w:tcW w:type="pct" w:w="389"/>
          </w:tcPr>
          <w:p w14:textId="3A825E84" w14:paraId="6DC66281" w:rsidRDefault="00EB7D5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03"/>
          </w:tcPr>
          <w:p w14:textId="77777777" w14:paraId="46B1350A" w:rsidRDefault="00AC5A67" w:rsidP="00EB7D5D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DILBEROVIĆ</w:t>
            </w:r>
          </w:p>
          <w:p w14:textId="7155FF8C" w14:paraId="6EBDD7FC" w:rsidRDefault="00AC5A67" w:rsidP="00EB7D5D" w:rsidR="00AC5A67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IVAN </w:t>
            </w:r>
          </w:p>
        </w:tc>
        <w:tc>
          <w:tcPr>
            <w:tcW w:type="pct" w:w="731"/>
          </w:tcPr>
          <w:p w14:textId="059844D9" w14:paraId="0413D8C2" w:rsidRDefault="00AC5A6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63649882496</w:t>
            </w:r>
          </w:p>
        </w:tc>
        <w:tc>
          <w:tcPr>
            <w:tcW w:type="pct" w:w="727"/>
          </w:tcPr>
          <w:p w14:textId="77777777" w14:paraId="09B14186" w:rsidRDefault="00AC5A67" w:rsidP="00AC5A67" w:rsidR="00AC5A67" w:rsidRPr="00AC5A67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Donja Bistra</w:t>
            </w:r>
          </w:p>
          <w:p w14:textId="702B6B72" w14:paraId="086F47D9" w:rsidRDefault="00AC5A67" w:rsidP="00AC5A6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AC5A67">
              <w:rPr>
                <w:rFonts w:hAnsi="Times New Roman" w:ascii="Times New Roman"/>
              </w:rPr>
              <w:t>Stubička 564</w:t>
            </w:r>
          </w:p>
        </w:tc>
        <w:tc>
          <w:tcPr>
            <w:tcW w:type="pct" w:w="612"/>
          </w:tcPr>
          <w:p w14:textId="77777777" w14:paraId="622E1942" w:rsidRDefault="00AC5A67" w:rsidP="008057D7" w:rsidR="00AC5A6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</w:t>
            </w:r>
          </w:p>
          <w:p w14:textId="18E9C4AD" w14:paraId="76172E25" w:rsidRDefault="00AC5A67" w:rsidP="008057D7" w:rsid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4.739,61</w:t>
            </w:r>
            <w:r w:rsidR="00EB7D5D">
              <w:rPr>
                <w:rFonts w:hAnsi="Times New Roman" w:ascii="Times New Roman"/>
              </w:rPr>
              <w:t xml:space="preserve">  neto</w:t>
            </w:r>
          </w:p>
          <w:p w14:textId="639ED4B2" w14:paraId="3023FA3E" w:rsidRDefault="00AC5A67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4.739.61</w:t>
            </w:r>
            <w:r w:rsidR="00EB7D5D">
              <w:rPr>
                <w:rFonts w:hAnsi="Times New Roman" w:ascii="Times New Roman"/>
              </w:rPr>
              <w:t xml:space="preserve"> </w:t>
            </w:r>
            <w:r w:rsidR="00EB7D5D" w:rsidRPr="00EB7D5D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92"/>
          </w:tcPr>
          <w:p w14:textId="36798BB8" w14:paraId="6F43EF04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1AC07887" w14:paraId="667E44EB" w:rsidRDefault="00AC5A67" w:rsidP="00AC5A67" w:rsidR="00AC5A67" w:rsidRPr="00AC5A6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C5A67">
              <w:rPr>
                <w:rFonts w:hAnsi="Times New Roman" w:ascii="Times New Roman"/>
                <w:sz w:val="24"/>
                <w:szCs w:val="24"/>
              </w:rPr>
              <w:t xml:space="preserve">bruto </w:t>
            </w:r>
          </w:p>
          <w:p w14:textId="77777777" w14:paraId="1526D76C" w:rsidRDefault="00AC5A67" w:rsidP="00AC5A67" w:rsidR="00AC5A67" w:rsidRPr="00AC5A6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C5A67">
              <w:rPr>
                <w:rFonts w:hAnsi="Times New Roman" w:ascii="Times New Roman"/>
                <w:sz w:val="24"/>
                <w:szCs w:val="24"/>
              </w:rPr>
              <w:t>4.739,61  neto</w:t>
            </w:r>
          </w:p>
          <w:p w14:textId="0E22FADE" w14:paraId="1C356C22" w:rsidRDefault="00AC5A67" w:rsidP="00AC5A6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C5A67">
              <w:rPr>
                <w:rFonts w:hAnsi="Times New Roman" w:ascii="Times New Roman"/>
                <w:sz w:val="24"/>
                <w:szCs w:val="24"/>
              </w:rPr>
              <w:t xml:space="preserve">4.739.61   </w:t>
            </w:r>
          </w:p>
        </w:tc>
        <w:tc>
          <w:tcPr>
            <w:tcW w:type="pct" w:w="471"/>
          </w:tcPr>
          <w:p w14:textId="1C1B9885" w14:paraId="48821B9C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radni odnos</w:t>
            </w:r>
          </w:p>
        </w:tc>
      </w:tr>
      <w:tr w14:textId="77777777" w14:paraId="263A866A" w:rsidTr="001446BE" w:rsidR="00B5326E" w:rsidRPr="00B40BEB">
        <w:trPr>
          <w:trHeight w:val="694"/>
          <w:jc w:val="center"/>
        </w:trPr>
        <w:tc>
          <w:tcPr>
            <w:tcW w:type="pct" w:w="389"/>
          </w:tcPr>
          <w:p w14:textId="174C9DFF" w14:paraId="777D6975" w:rsidRDefault="00EB7D5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903"/>
          </w:tcPr>
          <w:p w14:textId="69E9CF93" w14:paraId="2143B846" w:rsidRDefault="00AC5A67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FRANJO POGAČIĆ</w:t>
            </w:r>
          </w:p>
        </w:tc>
        <w:tc>
          <w:tcPr>
            <w:tcW w:type="pct" w:w="731"/>
          </w:tcPr>
          <w:p w14:textId="07D8D2D9" w14:paraId="3E011831" w:rsidRDefault="00AC5A67" w:rsidP="008057D7" w:rsidR="006330A4" w:rsidRPr="001B569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62396483586</w:t>
            </w:r>
          </w:p>
        </w:tc>
        <w:tc>
          <w:tcPr>
            <w:tcW w:type="pct" w:w="727"/>
          </w:tcPr>
          <w:p w14:textId="77777777" w14:paraId="2453156D" w:rsidRDefault="00AC5A67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Luka, </w:t>
            </w:r>
          </w:p>
          <w:p w14:textId="77777777" w14:paraId="4AB70C30" w:rsidRDefault="00AC5A67" w:rsidP="008057D7" w:rsidR="00AC5A6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Pluska, Branka </w:t>
            </w:r>
          </w:p>
          <w:p w14:textId="2AAA5695" w14:paraId="4B09E392" w:rsidRDefault="00AC5A67" w:rsidP="008057D7" w:rsidR="00AC5A67" w:rsidRPr="001B569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Masnjak 36</w:t>
            </w:r>
          </w:p>
        </w:tc>
        <w:tc>
          <w:tcPr>
            <w:tcW w:type="pct" w:w="612"/>
          </w:tcPr>
          <w:p w14:textId="77777777" w14:paraId="2A9167F8" w:rsidRDefault="00AC5A67" w:rsidP="008057D7" w:rsidR="00AC5A6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</w:t>
            </w:r>
          </w:p>
          <w:p w14:textId="77777777" w14:paraId="13B73976" w:rsidRDefault="00233E0B" w:rsidP="008057D7" w:rsidR="00233E0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6.038,27</w:t>
            </w:r>
            <w:r w:rsidR="001B569C">
              <w:rPr>
                <w:rFonts w:hAnsi="Times New Roman" w:ascii="Times New Roman"/>
              </w:rPr>
              <w:t xml:space="preserve"> neto</w:t>
            </w:r>
            <w:r>
              <w:rPr>
                <w:rFonts w:hAnsi="Times New Roman" w:ascii="Times New Roman"/>
              </w:rPr>
              <w:t xml:space="preserve"> </w:t>
            </w:r>
          </w:p>
          <w:p w14:textId="3E41C596" w14:paraId="556C34B9" w:rsidRDefault="00501563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2.070,53</w:t>
            </w:r>
            <w:r w:rsidR="001B569C" w:rsidRPr="001B569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92"/>
          </w:tcPr>
          <w:p w14:textId="3D425687" w14:paraId="332F917F" w:rsidRDefault="001B569C" w:rsidP="008057D7" w:rsidR="006330A4" w:rsidRPr="001B569C">
            <w:pPr>
              <w:pStyle w:val="Bezproreda"/>
              <w:rPr>
                <w:rFonts w:hAnsi="Times New Roman" w:ascii="Times New Roman"/>
              </w:rPr>
            </w:pPr>
            <w:r w:rsidRPr="001B569C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7777777" w14:paraId="528526C1" w:rsidRDefault="00233E0B" w:rsidP="00233E0B" w:rsidR="00233E0B" w:rsidRPr="00233E0B">
            <w:pPr>
              <w:pStyle w:val="Bezproreda"/>
              <w:rPr>
                <w:rFonts w:hAnsi="Times New Roman" w:ascii="Times New Roman"/>
              </w:rPr>
            </w:pPr>
            <w:r w:rsidRPr="00233E0B">
              <w:rPr>
                <w:rFonts w:hAnsi="Times New Roman" w:ascii="Times New Roman"/>
              </w:rPr>
              <w:t xml:space="preserve">bruto </w:t>
            </w:r>
          </w:p>
          <w:p w14:textId="77777777" w14:paraId="24A2E019" w:rsidRDefault="00233E0B" w:rsidP="00233E0B" w:rsidR="00501563">
            <w:pPr>
              <w:pStyle w:val="Bezproreda"/>
              <w:rPr>
                <w:rFonts w:hAnsi="Times New Roman" w:ascii="Times New Roman"/>
              </w:rPr>
            </w:pPr>
            <w:r w:rsidRPr="00233E0B">
              <w:rPr>
                <w:rFonts w:hAnsi="Times New Roman" w:ascii="Times New Roman"/>
              </w:rPr>
              <w:t xml:space="preserve">6.038,27 neto </w:t>
            </w:r>
          </w:p>
          <w:p w14:textId="0706EA12" w14:paraId="42ED8B61" w:rsidRDefault="00501563" w:rsidP="00233E0B" w:rsidR="006330A4" w:rsidRPr="001B569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2.070,53</w:t>
            </w:r>
          </w:p>
        </w:tc>
        <w:tc>
          <w:tcPr>
            <w:tcW w:type="pct" w:w="471"/>
          </w:tcPr>
          <w:p w14:textId="53069DB4" w14:paraId="2E08E4B4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radni odnos</w:t>
            </w:r>
          </w:p>
        </w:tc>
      </w:tr>
      <w:tr w14:textId="77777777" w14:paraId="10C62C42" w:rsidTr="001446BE" w:rsidR="00B5326E" w:rsidRPr="00B40BEB">
        <w:trPr>
          <w:trHeight w:val="575"/>
          <w:jc w:val="center"/>
        </w:trPr>
        <w:tc>
          <w:tcPr>
            <w:tcW w:type="pct" w:w="389"/>
          </w:tcPr>
          <w:p w14:textId="6B5B5A76" w14:paraId="2E434CC0" w:rsidRDefault="00B5326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903"/>
          </w:tcPr>
          <w:p w14:textId="3C228BCD" w14:paraId="66E43D16" w:rsidRDefault="00233E0B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ERŠEK ANKICA</w:t>
            </w:r>
          </w:p>
        </w:tc>
        <w:tc>
          <w:tcPr>
            <w:tcW w:type="pct" w:w="731"/>
          </w:tcPr>
          <w:p w14:textId="41548C3B" w14:paraId="5D085EF0" w:rsidRDefault="00233E0B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603673307139</w:t>
            </w:r>
          </w:p>
        </w:tc>
        <w:tc>
          <w:tcPr>
            <w:tcW w:type="pct" w:w="727"/>
          </w:tcPr>
          <w:p w14:textId="77777777" w14:paraId="1BDC11B4" w:rsidRDefault="00233E0B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Donja Bistra</w:t>
            </w:r>
          </w:p>
          <w:p w14:textId="77777777" w14:paraId="6575AB4D" w:rsidRDefault="00233E0B" w:rsidP="008057D7" w:rsidR="00233E0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Oborovo Bistransko</w:t>
            </w:r>
          </w:p>
          <w:p w14:textId="32FCAD77" w14:paraId="252F173F" w:rsidRDefault="00233E0B" w:rsidP="008057D7" w:rsidR="00233E0B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Hrastinska 36</w:t>
            </w:r>
          </w:p>
        </w:tc>
        <w:tc>
          <w:tcPr>
            <w:tcW w:type="pct" w:w="612"/>
          </w:tcPr>
          <w:p w14:textId="77777777" w14:paraId="718AFFCC" w:rsidRDefault="00233E0B" w:rsidP="008057D7" w:rsidR="00233E0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</w:t>
            </w:r>
          </w:p>
          <w:p w14:textId="77777777" w14:paraId="2B12342D" w:rsidRDefault="00233E0B" w:rsidP="008057D7" w:rsidR="00233E0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5.293,53 neto  </w:t>
            </w:r>
          </w:p>
          <w:p w14:textId="2085695B" w14:paraId="1A9BA19B" w:rsidRDefault="00233E0B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233E0B">
              <w:rPr>
                <w:rFonts w:hAnsi="Times New Roman" w:ascii="Times New Roman"/>
              </w:rPr>
              <w:t>5.293,53</w:t>
            </w:r>
          </w:p>
        </w:tc>
        <w:tc>
          <w:tcPr>
            <w:tcW w:type="pct" w:w="592"/>
          </w:tcPr>
          <w:p w14:textId="4DC6682D" w14:paraId="5F93895A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7777777" w14:paraId="75607649" w:rsidRDefault="00233E0B" w:rsidP="00233E0B" w:rsidR="00233E0B" w:rsidRPr="00233E0B">
            <w:pPr>
              <w:pStyle w:val="Bezproreda"/>
              <w:rPr>
                <w:rFonts w:hAnsi="Times New Roman" w:ascii="Times New Roman"/>
              </w:rPr>
            </w:pPr>
            <w:r w:rsidRPr="00233E0B">
              <w:rPr>
                <w:rFonts w:hAnsi="Times New Roman" w:ascii="Times New Roman"/>
              </w:rPr>
              <w:t xml:space="preserve">bruto </w:t>
            </w:r>
          </w:p>
          <w:p w14:textId="77777777" w14:paraId="10A6D578" w:rsidRDefault="00233E0B" w:rsidP="00233E0B" w:rsidR="00233E0B" w:rsidRPr="00233E0B">
            <w:pPr>
              <w:pStyle w:val="Bezproreda"/>
              <w:rPr>
                <w:rFonts w:hAnsi="Times New Roman" w:ascii="Times New Roman"/>
              </w:rPr>
            </w:pPr>
            <w:r w:rsidRPr="00233E0B">
              <w:rPr>
                <w:rFonts w:hAnsi="Times New Roman" w:ascii="Times New Roman"/>
              </w:rPr>
              <w:t xml:space="preserve">5.293,53 neto  </w:t>
            </w:r>
          </w:p>
          <w:p w14:textId="2D368B29" w14:paraId="3A093DED" w:rsidRDefault="00233E0B" w:rsidP="00233E0B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233E0B">
              <w:rPr>
                <w:rFonts w:hAnsi="Times New Roman" w:ascii="Times New Roman"/>
              </w:rPr>
              <w:t>5.293,53</w:t>
            </w:r>
          </w:p>
        </w:tc>
        <w:tc>
          <w:tcPr>
            <w:tcW w:type="pct" w:w="471"/>
          </w:tcPr>
          <w:p w14:textId="3ED51130" w14:paraId="0F998D16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radni odnos</w:t>
            </w:r>
          </w:p>
        </w:tc>
      </w:tr>
      <w:tr w14:textId="77777777" w14:paraId="3AA6D5A6" w:rsidTr="001446BE" w:rsidR="00B5326E" w:rsidRPr="00B40BEB">
        <w:trPr>
          <w:trHeight w:val="555"/>
          <w:jc w:val="center"/>
        </w:trPr>
        <w:tc>
          <w:tcPr>
            <w:tcW w:type="pct" w:w="389"/>
          </w:tcPr>
          <w:p w14:textId="6E399B03" w14:paraId="1D9C9A59" w:rsidRDefault="00B5326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903"/>
          </w:tcPr>
          <w:p w14:textId="77777777" w14:paraId="498E3DC6" w:rsidRDefault="00233E0B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GIBIČAR </w:t>
            </w:r>
          </w:p>
          <w:p w14:textId="0FBE30FE" w14:paraId="1BDA0EEB" w:rsidRDefault="00233E0B" w:rsidP="008057D7" w:rsidR="00233E0B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JELICA </w:t>
            </w:r>
          </w:p>
        </w:tc>
        <w:tc>
          <w:tcPr>
            <w:tcW w:type="pct" w:w="731"/>
          </w:tcPr>
          <w:p w14:textId="4B466A68" w14:paraId="177B04E5" w:rsidRDefault="00233E0B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02370026820</w:t>
            </w:r>
          </w:p>
        </w:tc>
        <w:tc>
          <w:tcPr>
            <w:tcW w:type="pct" w:w="727"/>
          </w:tcPr>
          <w:p w14:textId="77777777" w14:paraId="48125AF7" w:rsidRDefault="009524F1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Donja Bistra</w:t>
            </w:r>
          </w:p>
          <w:p w14:textId="2C0B2429" w14:paraId="65778F85" w:rsidRDefault="009524F1" w:rsidP="008057D7" w:rsidR="009524F1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Brezovečka 10</w:t>
            </w:r>
          </w:p>
        </w:tc>
        <w:tc>
          <w:tcPr>
            <w:tcW w:type="pct" w:w="612"/>
          </w:tcPr>
          <w:p w14:textId="77777777" w14:paraId="213FC94E" w:rsidRDefault="009524F1" w:rsidP="008057D7" w:rsidR="009524F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</w:t>
            </w:r>
          </w:p>
          <w:p w14:textId="2586CBBD" w14:paraId="3C50586E" w:rsidRDefault="009524F1" w:rsidP="008057D7" w:rsidR="009524F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1.450,00</w:t>
            </w:r>
          </w:p>
          <w:p w14:textId="77777777" w14:paraId="5E56F99C" w:rsidRDefault="009524F1" w:rsidP="008057D7" w:rsidR="009524F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</w:t>
            </w:r>
          </w:p>
          <w:p w14:textId="66FE4685" w14:paraId="36C9C259" w:rsidRDefault="009524F1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1.450,00 </w:t>
            </w:r>
            <w:r w:rsidR="00B5326E" w:rsidRPr="00B5326E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92"/>
          </w:tcPr>
          <w:p w14:textId="2FF2EC7B" w14:paraId="7531B2C9" w:rsidRDefault="00B5326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5326E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  <w:tc>
          <w:tcPr>
            <w:tcW w:type="pct" w:w="574"/>
          </w:tcPr>
          <w:p w14:textId="77777777" w14:paraId="3C2C5F21" w:rsidRDefault="009524F1" w:rsidP="009524F1" w:rsidR="009524F1" w:rsidRPr="009524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24F1">
              <w:rPr>
                <w:rFonts w:hAnsi="Times New Roman" w:ascii="Times New Roman"/>
                <w:sz w:val="24"/>
                <w:szCs w:val="24"/>
              </w:rPr>
              <w:t xml:space="preserve">bruto </w:t>
            </w:r>
          </w:p>
          <w:p w14:textId="77777777" w14:paraId="0D4A4C48" w:rsidRDefault="009524F1" w:rsidP="009524F1" w:rsidR="009524F1" w:rsidRPr="009524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24F1">
              <w:rPr>
                <w:rFonts w:hAnsi="Times New Roman" w:ascii="Times New Roman"/>
                <w:sz w:val="24"/>
                <w:szCs w:val="24"/>
              </w:rPr>
              <w:t>1.450,00</w:t>
            </w:r>
          </w:p>
          <w:p w14:textId="77777777" w14:paraId="765D3115" w:rsidRDefault="009524F1" w:rsidP="009524F1" w:rsidR="009524F1" w:rsidRPr="009524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24F1">
              <w:rPr>
                <w:rFonts w:hAnsi="Times New Roman" w:ascii="Times New Roman"/>
                <w:sz w:val="24"/>
                <w:szCs w:val="24"/>
              </w:rPr>
              <w:t xml:space="preserve">neto </w:t>
            </w:r>
          </w:p>
          <w:p w14:textId="7030E50B" w14:paraId="0EA4BCC9" w:rsidRDefault="009524F1" w:rsidP="009524F1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24F1">
              <w:rPr>
                <w:rFonts w:hAnsi="Times New Roman" w:ascii="Times New Roman"/>
                <w:sz w:val="24"/>
                <w:szCs w:val="24"/>
              </w:rPr>
              <w:t>1.450,00</w:t>
            </w:r>
          </w:p>
        </w:tc>
        <w:tc>
          <w:tcPr>
            <w:tcW w:type="pct" w:w="471"/>
          </w:tcPr>
          <w:p w14:textId="3F3E587F" w14:paraId="60EB36EC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radni odnos</w:t>
            </w:r>
          </w:p>
        </w:tc>
      </w:tr>
      <w:tr w14:textId="77777777" w14:paraId="0C636C07" w:rsidTr="001446BE" w:rsidR="00B5326E" w:rsidRPr="00B40BEB">
        <w:trPr>
          <w:trHeight w:val="548"/>
          <w:jc w:val="center"/>
        </w:trPr>
        <w:tc>
          <w:tcPr>
            <w:tcW w:type="pct" w:w="389"/>
          </w:tcPr>
          <w:p w14:textId="715D5B5C" w14:paraId="2D5F19F2" w:rsidRDefault="00B5326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pct" w:w="903"/>
          </w:tcPr>
          <w:p w14:textId="7279D3F1" w14:paraId="34732E2F" w:rsidRDefault="00FC04F4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KOLAR MATIJA</w:t>
            </w:r>
          </w:p>
        </w:tc>
        <w:tc>
          <w:tcPr>
            <w:tcW w:type="pct" w:w="731"/>
          </w:tcPr>
          <w:p w14:textId="39760F1C" w14:paraId="41BF8FAD" w:rsidRDefault="00FC04F4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72277964690</w:t>
            </w:r>
          </w:p>
        </w:tc>
        <w:tc>
          <w:tcPr>
            <w:tcW w:type="pct" w:w="727"/>
          </w:tcPr>
          <w:p w14:textId="77777777" w14:paraId="5C15F466" w:rsidRDefault="00FC04F4" w:rsidP="00FC04F4" w:rsidR="00FC04F4" w:rsidRPr="00FC04F4">
            <w:pPr>
              <w:pStyle w:val="Bezproreda"/>
              <w:rPr>
                <w:rFonts w:hAnsi="Times New Roman" w:ascii="Times New Roman"/>
              </w:rPr>
            </w:pPr>
            <w:r w:rsidRPr="00FC04F4">
              <w:rPr>
                <w:rFonts w:hAnsi="Times New Roman" w:ascii="Times New Roman"/>
              </w:rPr>
              <w:t>Zaprešić,</w:t>
            </w:r>
          </w:p>
          <w:p w14:textId="77777777" w14:paraId="684D8189" w:rsidRDefault="00FC04F4" w:rsidP="00FC04F4" w:rsidR="00FC04F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Merenje,</w:t>
            </w:r>
          </w:p>
          <w:p w14:textId="5B87156B" w14:paraId="34AEDCFB" w:rsidRDefault="00FC04F4" w:rsidP="00FC04F4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Josipa Kolara </w:t>
            </w:r>
          </w:p>
          <w:p w14:textId="10991353" w14:paraId="6CF7A813" w:rsidRDefault="00FC04F4" w:rsidP="00FC04F4" w:rsidR="00FC04F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</w:t>
            </w:r>
          </w:p>
        </w:tc>
        <w:tc>
          <w:tcPr>
            <w:tcW w:type="pct" w:w="612"/>
          </w:tcPr>
          <w:p w14:textId="77777777" w14:paraId="4C08E4E9" w:rsidRDefault="006F7DC9" w:rsidP="006F7DC9" w:rsidR="00FC04F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</w:t>
            </w:r>
            <w:r w:rsidRPr="006F7DC9">
              <w:rPr>
                <w:rFonts w:hAnsi="Times New Roman" w:ascii="Times New Roman"/>
              </w:rPr>
              <w:t>ruto</w:t>
            </w:r>
            <w:r w:rsidR="00FC04F4">
              <w:rPr>
                <w:rFonts w:hAnsi="Times New Roman" w:ascii="Times New Roman"/>
              </w:rPr>
              <w:t xml:space="preserve"> </w:t>
            </w:r>
          </w:p>
          <w:p w14:textId="77777777" w14:paraId="71ACE10B" w:rsidRDefault="00FC04F4" w:rsidP="006F7DC9" w:rsidR="00FC04F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2.708,80</w:t>
            </w:r>
          </w:p>
          <w:p w14:textId="77777777" w14:paraId="5A0FB0E3" w:rsidRDefault="006F7DC9" w:rsidP="006F7DC9" w:rsidR="00FC04F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</w:t>
            </w:r>
          </w:p>
          <w:p w14:textId="0BCD1294" w14:paraId="73F7E500" w:rsidRDefault="00FC04F4" w:rsidP="006F7DC9" w:rsidR="006330A4" w:rsidRPr="00FC04F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2.708,80</w:t>
            </w:r>
            <w:r w:rsidR="006F7DC9" w:rsidRPr="006F7DC9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92"/>
          </w:tcPr>
          <w:p w14:textId="51DEE3DE" w14:paraId="081913D6" w:rsidRDefault="006F7DC9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6F7DC9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7777777" w14:paraId="356A9A2B" w:rsidRDefault="00FC04F4" w:rsidP="00FC04F4" w:rsidR="00FC04F4" w:rsidRPr="00FC04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C04F4">
              <w:rPr>
                <w:rFonts w:hAnsi="Times New Roman" w:ascii="Times New Roman"/>
                <w:sz w:val="24"/>
                <w:szCs w:val="24"/>
              </w:rPr>
              <w:t xml:space="preserve">bruto </w:t>
            </w:r>
          </w:p>
          <w:p w14:textId="77777777" w14:paraId="55A931EC" w:rsidRDefault="00FC04F4" w:rsidP="00FC04F4" w:rsidR="00FC04F4" w:rsidRPr="00FC04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C04F4">
              <w:rPr>
                <w:rFonts w:hAnsi="Times New Roman" w:ascii="Times New Roman"/>
                <w:sz w:val="24"/>
                <w:szCs w:val="24"/>
              </w:rPr>
              <w:t>2.708,80</w:t>
            </w:r>
          </w:p>
          <w:p w14:textId="77777777" w14:paraId="56ECFD74" w:rsidRDefault="00FC04F4" w:rsidP="00FC04F4" w:rsidR="00FC04F4" w:rsidRPr="00FC04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C04F4">
              <w:rPr>
                <w:rFonts w:hAnsi="Times New Roman" w:ascii="Times New Roman"/>
                <w:sz w:val="24"/>
                <w:szCs w:val="24"/>
              </w:rPr>
              <w:t xml:space="preserve">neto </w:t>
            </w:r>
          </w:p>
          <w:p w14:textId="5CC4395C" w14:paraId="451A9C55" w:rsidRDefault="00FC04F4" w:rsidP="00FC04F4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C04F4">
              <w:rPr>
                <w:rFonts w:hAnsi="Times New Roman" w:ascii="Times New Roman"/>
                <w:sz w:val="24"/>
                <w:szCs w:val="24"/>
              </w:rPr>
              <w:t>2.708,80</w:t>
            </w:r>
          </w:p>
        </w:tc>
        <w:tc>
          <w:tcPr>
            <w:tcW w:type="pct" w:w="471"/>
          </w:tcPr>
          <w:p w14:textId="20D78692" w14:paraId="28EC4D6F" w:rsidRDefault="006F7DC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7DC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</w:tr>
      <w:tr w14:textId="77777777" w14:paraId="73CE082E" w:rsidTr="00614114" w:rsidR="00B5326E" w:rsidRPr="00B40BEB">
        <w:trPr>
          <w:trHeight w:val="1116"/>
          <w:jc w:val="center"/>
        </w:trPr>
        <w:tc>
          <w:tcPr>
            <w:tcW w:type="pct" w:w="389"/>
          </w:tcPr>
          <w:p w14:textId="10426034" w14:paraId="5D33EDB5" w:rsidRDefault="006F7DC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pct" w:w="903"/>
          </w:tcPr>
          <w:p w14:textId="6A6773D2" w14:paraId="2C331631" w:rsidRDefault="00FC04F4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ŠKARICA SNJEŽANA</w:t>
            </w:r>
          </w:p>
        </w:tc>
        <w:tc>
          <w:tcPr>
            <w:tcW w:type="pct" w:w="731"/>
          </w:tcPr>
          <w:p w14:textId="630F09D5" w14:paraId="3EE71CAF" w:rsidRDefault="00FC04F4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04842356854</w:t>
            </w:r>
          </w:p>
        </w:tc>
        <w:tc>
          <w:tcPr>
            <w:tcW w:type="pct" w:w="727"/>
          </w:tcPr>
          <w:p w14:textId="77777777" w14:paraId="099563A5" w:rsidRDefault="00FC04F4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Donja Bistra</w:t>
            </w:r>
          </w:p>
          <w:p w14:textId="3208FCC5" w14:paraId="434438F8" w:rsidRDefault="00FC04F4" w:rsidP="008057D7" w:rsidR="00FC04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Gajeva 10</w:t>
            </w:r>
          </w:p>
        </w:tc>
        <w:tc>
          <w:tcPr>
            <w:tcW w:type="pct" w:w="612"/>
          </w:tcPr>
          <w:p w14:textId="77777777" w14:paraId="61BAFD6A" w:rsidRDefault="00FC04F4" w:rsidP="008057D7" w:rsidR="00FC04F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</w:t>
            </w:r>
          </w:p>
          <w:p w14:textId="77777777" w14:paraId="45717E3D" w:rsidRDefault="00FC04F4" w:rsidP="008057D7" w:rsidR="00FC04F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5.293,53 neto </w:t>
            </w:r>
          </w:p>
          <w:p w14:textId="096F93B3" w14:paraId="2B4A624E" w:rsidRDefault="00FC04F4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5.293,53</w:t>
            </w:r>
            <w:r w:rsidR="006F7DC9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92"/>
          </w:tcPr>
          <w:p w14:textId="54582696" w14:paraId="5FAA0680" w:rsidRDefault="006F7DC9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7777777" w14:paraId="39369DAA" w:rsidRDefault="00814BD4" w:rsidP="00814BD4" w:rsidR="00814BD4" w:rsidRPr="00814BD4">
            <w:pPr>
              <w:pStyle w:val="Bezproreda"/>
              <w:rPr>
                <w:rFonts w:hAnsi="Times New Roman" w:ascii="Times New Roman"/>
              </w:rPr>
            </w:pPr>
            <w:r w:rsidRPr="00814BD4">
              <w:rPr>
                <w:rFonts w:hAnsi="Times New Roman" w:ascii="Times New Roman"/>
              </w:rPr>
              <w:t xml:space="preserve">bruto </w:t>
            </w:r>
          </w:p>
          <w:p w14:textId="77777777" w14:paraId="7F4B45BD" w:rsidRDefault="00814BD4" w:rsidP="00814BD4" w:rsidR="00814BD4" w:rsidRPr="00814BD4">
            <w:pPr>
              <w:pStyle w:val="Bezproreda"/>
              <w:rPr>
                <w:rFonts w:hAnsi="Times New Roman" w:ascii="Times New Roman"/>
              </w:rPr>
            </w:pPr>
            <w:r w:rsidRPr="00814BD4">
              <w:rPr>
                <w:rFonts w:hAnsi="Times New Roman" w:ascii="Times New Roman"/>
              </w:rPr>
              <w:t xml:space="preserve">5.293,53 neto </w:t>
            </w:r>
          </w:p>
          <w:p w14:textId="05BF72B4" w14:paraId="18C8573C" w:rsidRDefault="00814BD4" w:rsidP="00814BD4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814BD4">
              <w:rPr>
                <w:rFonts w:hAnsi="Times New Roman" w:ascii="Times New Roman"/>
              </w:rPr>
              <w:t>5.293,53</w:t>
            </w:r>
          </w:p>
        </w:tc>
        <w:tc>
          <w:tcPr>
            <w:tcW w:type="pct" w:w="471"/>
          </w:tcPr>
          <w:p w14:textId="55318BE2" w14:paraId="58C76081" w:rsidRDefault="006F7DC9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radni odnos</w:t>
            </w:r>
          </w:p>
        </w:tc>
      </w:tr>
      <w:tr w14:textId="77777777" w14:paraId="6C48CE50" w:rsidTr="00FA097A" w:rsidR="00B5326E" w:rsidRPr="00B40BEB">
        <w:trPr>
          <w:trHeight w:val="1701"/>
          <w:jc w:val="center"/>
        </w:trPr>
        <w:tc>
          <w:tcPr>
            <w:tcW w:type="pct" w:w="389"/>
          </w:tcPr>
          <w:p w14:textId="431C5C2D" w14:paraId="421CCC50" w:rsidRDefault="006F7DC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903"/>
          </w:tcPr>
          <w:p w14:textId="77777777" w14:paraId="50B6A752" w:rsidRDefault="00814BD4" w:rsidP="00814BD4" w:rsidR="00814BD4" w:rsidRPr="00814BD4">
            <w:pPr>
              <w:pStyle w:val="Bezproreda"/>
              <w:rPr>
                <w:rFonts w:hAnsi="Times New Roman" w:ascii="Times New Roman"/>
              </w:rPr>
            </w:pPr>
            <w:r w:rsidRPr="00814BD4">
              <w:rPr>
                <w:rFonts w:hAnsi="Times New Roman" w:ascii="Times New Roman"/>
              </w:rPr>
              <w:t>REPUBLIKA</w:t>
            </w:r>
          </w:p>
          <w:p w14:textId="77777777" w14:paraId="0A3DCAF6" w:rsidRDefault="00814BD4" w:rsidP="00814BD4" w:rsidR="00814BD4" w:rsidRPr="00814BD4">
            <w:pPr>
              <w:pStyle w:val="Bezproreda"/>
              <w:rPr>
                <w:rFonts w:hAnsi="Times New Roman" w:ascii="Times New Roman"/>
              </w:rPr>
            </w:pPr>
            <w:r w:rsidRPr="00814BD4">
              <w:rPr>
                <w:rFonts w:hAnsi="Times New Roman" w:ascii="Times New Roman"/>
              </w:rPr>
              <w:t>HRVATSKA,</w:t>
            </w:r>
          </w:p>
          <w:p w14:textId="77777777" w14:paraId="7F9FEE7E" w:rsidRDefault="00814BD4" w:rsidP="00814BD4" w:rsidR="00814BD4" w:rsidRPr="00814BD4">
            <w:pPr>
              <w:pStyle w:val="Bezproreda"/>
              <w:rPr>
                <w:rFonts w:hAnsi="Times New Roman" w:ascii="Times New Roman"/>
              </w:rPr>
            </w:pPr>
            <w:r w:rsidRPr="00814BD4">
              <w:rPr>
                <w:rFonts w:hAnsi="Times New Roman" w:ascii="Times New Roman"/>
              </w:rPr>
              <w:t>Min.Finan.</w:t>
            </w:r>
          </w:p>
          <w:p w14:textId="358D61A4" w14:paraId="65D6FFCA" w:rsidRDefault="00814BD4" w:rsidP="00814BD4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814BD4">
              <w:rPr>
                <w:rFonts w:hAnsi="Times New Roman" w:ascii="Times New Roman"/>
              </w:rPr>
              <w:t>Porezna uprava</w:t>
            </w:r>
          </w:p>
        </w:tc>
        <w:tc>
          <w:tcPr>
            <w:tcW w:type="pct" w:w="731"/>
          </w:tcPr>
          <w:p w14:textId="696FF87E" w14:paraId="60B5B7D1" w:rsidRDefault="00814BD4" w:rsidP="006F7DC9" w:rsidR="006F7DC9" w:rsidRPr="006F7DC9">
            <w:pPr>
              <w:rPr>
                <w:rFonts w:eastAsia="Times New Roman" w:hAnsi="Times New Roman" w:ascii="Times New Roman"/>
              </w:rPr>
            </w:pPr>
            <w:r w:rsidRPr="00814BD4">
              <w:rPr>
                <w:rFonts w:eastAsia="Times New Roman" w:hAnsi="Times New Roman" w:ascii="Times New Roman"/>
              </w:rPr>
              <w:t>18683136487</w:t>
            </w:r>
          </w:p>
          <w:p w14:textId="77777777" w14:paraId="041FC35A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7"/>
          </w:tcPr>
          <w:p w14:textId="77777777" w14:paraId="623C22CE" w:rsidRDefault="00814BD4" w:rsidP="00814BD4" w:rsidR="00814BD4" w:rsidRPr="00814BD4">
            <w:pPr>
              <w:pStyle w:val="Bezproreda"/>
              <w:rPr>
                <w:rFonts w:hAnsi="Times New Roman" w:ascii="Times New Roman"/>
              </w:rPr>
            </w:pPr>
            <w:r w:rsidRPr="00814BD4">
              <w:rPr>
                <w:rFonts w:hAnsi="Times New Roman" w:ascii="Times New Roman"/>
              </w:rPr>
              <w:t>ŽDO</w:t>
            </w:r>
          </w:p>
          <w:p w14:textId="254EEBAD" w14:paraId="5195F470" w:rsidRDefault="00814BD4" w:rsidP="00814BD4" w:rsidR="006330A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Velika Gorica</w:t>
            </w:r>
            <w:r w:rsidRPr="00814BD4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612"/>
          </w:tcPr>
          <w:p w14:textId="57C2C31F" w14:paraId="00CF54FE" w:rsidRDefault="00814BD4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14.210,43</w:t>
            </w:r>
          </w:p>
        </w:tc>
        <w:tc>
          <w:tcPr>
            <w:tcW w:type="pct" w:w="592"/>
          </w:tcPr>
          <w:p w14:textId="143B5261" w14:paraId="268FAFFE" w:rsidRDefault="00814BD4" w:rsidP="00814BD4" w:rsidR="00814BD4" w:rsidRPr="006141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14114">
              <w:rPr>
                <w:rFonts w:hAnsi="Times New Roman" w:ascii="Times New Roman"/>
                <w:sz w:val="20"/>
                <w:szCs w:val="20"/>
              </w:rPr>
              <w:t xml:space="preserve">ovršna isprava, </w:t>
            </w:r>
          </w:p>
          <w:p w14:textId="6C601AD8" w14:paraId="1D6E2BE3" w:rsidRDefault="00814BD4" w:rsidP="00814BD4" w:rsidR="00814BD4" w:rsidRPr="006141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14114">
              <w:rPr>
                <w:rFonts w:hAnsi="Times New Roman" w:ascii="Times New Roman"/>
                <w:sz w:val="20"/>
                <w:szCs w:val="20"/>
              </w:rPr>
              <w:t>doprinosi,</w:t>
            </w:r>
          </w:p>
          <w:p w14:textId="74973EEC" w14:paraId="2CFC41C2" w:rsidRDefault="00814BD4" w:rsidP="00814BD4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614114">
              <w:rPr>
                <w:rFonts w:hAnsi="Times New Roman" w:ascii="Times New Roman"/>
                <w:sz w:val="20"/>
                <w:szCs w:val="20"/>
              </w:rPr>
              <w:t>porez na dohodak</w:t>
            </w:r>
          </w:p>
        </w:tc>
        <w:tc>
          <w:tcPr>
            <w:tcW w:type="pct" w:w="574"/>
          </w:tcPr>
          <w:p w14:textId="5339262A" w14:paraId="64736CC4" w:rsidRDefault="00814BD4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814BD4">
              <w:rPr>
                <w:rFonts w:hAnsi="Times New Roman" w:ascii="Times New Roman"/>
              </w:rPr>
              <w:t>14.210,43</w:t>
            </w:r>
          </w:p>
        </w:tc>
        <w:tc>
          <w:tcPr>
            <w:tcW w:type="pct" w:w="471"/>
          </w:tcPr>
          <w:p w14:textId="77777777" w14:paraId="4091A888" w:rsidRDefault="00814BD4" w:rsidP="00814BD4" w:rsidR="00814BD4" w:rsidRPr="006141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14114">
              <w:rPr>
                <w:rFonts w:hAnsi="Times New Roman" w:ascii="Times New Roman"/>
                <w:sz w:val="20"/>
                <w:szCs w:val="20"/>
              </w:rPr>
              <w:t>ovršna isprava,</w:t>
            </w:r>
          </w:p>
          <w:p w14:textId="2EFB4A97" w14:paraId="69B8EC25" w:rsidRDefault="00814BD4" w:rsidP="00814BD4" w:rsidR="00814BD4" w:rsidRPr="006141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14114">
              <w:rPr>
                <w:rFonts w:hAnsi="Times New Roman" w:ascii="Times New Roman"/>
                <w:sz w:val="20"/>
                <w:szCs w:val="20"/>
              </w:rPr>
              <w:t>doprinosi</w:t>
            </w:r>
          </w:p>
          <w:p w14:textId="26C17C05" w14:paraId="3B2096DF" w:rsidRDefault="00814BD4" w:rsidP="00814BD4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614114">
              <w:rPr>
                <w:rFonts w:hAnsi="Times New Roman" w:ascii="Times New Roman"/>
                <w:sz w:val="20"/>
                <w:szCs w:val="20"/>
              </w:rPr>
              <w:t>porez na dohoda</w:t>
            </w:r>
            <w:r w:rsidRPr="00814BD4">
              <w:rPr>
                <w:rFonts w:hAnsi="Times New Roman" w:ascii="Times New Roman"/>
              </w:rPr>
              <w:t>k</w:t>
            </w:r>
          </w:p>
        </w:tc>
      </w:tr>
      <w:tr w14:textId="77777777" w14:paraId="07A1CAC9" w:rsidTr="00FA097A" w:rsidR="00B5326E" w:rsidRPr="00B40BEB">
        <w:trPr>
          <w:trHeight w:val="223"/>
          <w:jc w:val="center"/>
        </w:trPr>
        <w:tc>
          <w:tcPr>
            <w:tcW w:type="pct" w:w="389"/>
          </w:tcPr>
          <w:p w14:textId="612E9B35" w14:paraId="401FC315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3"/>
          </w:tcPr>
          <w:p w14:textId="0C818DEE" w14:paraId="1D8BC563" w:rsidRDefault="006330A4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1"/>
          </w:tcPr>
          <w:p w14:textId="0AAF9205" w14:paraId="162028C1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7"/>
          </w:tcPr>
          <w:p w14:textId="3D80A10F" w14:paraId="6AC83A05" w:rsidRDefault="006330A4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12"/>
          </w:tcPr>
          <w:p w14:textId="5085F123" w14:paraId="1E66BDB7" w:rsidRDefault="006330A4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2"/>
          </w:tcPr>
          <w:p w14:textId="0ED3057B" w14:paraId="6688DE89" w:rsidRDefault="006330A4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74"/>
          </w:tcPr>
          <w:p w14:textId="5705A68B" w14:paraId="2BCE0B6E" w:rsidRDefault="006330A4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71"/>
          </w:tcPr>
          <w:p w14:textId="2EDFB3E8" w14:paraId="1A9956C0" w:rsidRDefault="006330A4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</w:p>
        </w:tc>
      </w:tr>
      <w:tr w14:textId="77777777" w14:paraId="7FFBCE5A" w:rsidTr="005515F2" w:rsidR="00B5326E" w:rsidRPr="00B40BEB">
        <w:trPr>
          <w:trHeight w:val="217"/>
          <w:jc w:val="center"/>
        </w:trPr>
        <w:tc>
          <w:tcPr>
            <w:tcW w:type="pct" w:w="389"/>
          </w:tcPr>
          <w:p w14:textId="18AA7224" w14:paraId="64ED3BFC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3"/>
          </w:tcPr>
          <w:p w14:textId="376E2C68" w14:paraId="7C2330DF" w:rsidRDefault="006330A4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1"/>
          </w:tcPr>
          <w:p w14:textId="2DF8A8BD" w14:paraId="6D16E4A7" w:rsidRDefault="006330A4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27"/>
          </w:tcPr>
          <w:p w14:textId="3A99810D" w14:paraId="224ECE6F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2"/>
          </w:tcPr>
          <w:p w14:textId="0C79E02B" w14:paraId="4452443A" w:rsidRDefault="006330A4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2"/>
          </w:tcPr>
          <w:p w14:textId="31C277C7" w14:paraId="23103EFD" w:rsidRDefault="006330A4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74"/>
          </w:tcPr>
          <w:p w14:textId="57B7659F" w14:paraId="414D2230" w:rsidRDefault="006330A4" w:rsidP="00C22B1B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71"/>
          </w:tcPr>
          <w:p w14:textId="79694CE2" w14:paraId="472560B5" w:rsidRDefault="006330A4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14:textId="0DF71F2C" w14:paraId="36A89422" w:rsidRDefault="00D96EE8" w:rsidP="00B733CF" w:rsidR="006330A4" w:rsidRPr="00B733C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8"/>
          <w:szCs w:val="28"/>
        </w:rPr>
      </w:pPr>
      <w:r w:rsidRPr="00B733CF">
        <w:rPr>
          <w:rFonts w:hAnsi="Times New Roman" w:ascii="Times New Roman"/>
          <w:b/>
          <w:sz w:val="28"/>
          <w:szCs w:val="28"/>
        </w:rPr>
        <w:t>VIŠI ISPLATNI RED</w:t>
      </w:r>
    </w:p>
    <w:p w14:textId="77777777" w14:paraId="7C479F1C" w:rsidRDefault="006330A4" w:rsidP="006330A4" w:rsidR="006330A4" w:rsidRPr="00D96EE8">
      <w:pPr>
        <w:pStyle w:val="Bezproreda"/>
        <w:ind w:left="1080"/>
        <w:rPr>
          <w:rFonts w:hAnsi="Times New Roman" w:ascii="Times New Roman"/>
          <w:b/>
          <w:sz w:val="28"/>
          <w:szCs w:val="28"/>
        </w:rPr>
      </w:pPr>
    </w:p>
    <w:tbl>
      <w:tblPr>
        <w:tblpPr w:tblpY="1" w:tblpXSpec="center" w:vertAnchor="text" w:rightFromText="180" w:leftFromText="180"/>
        <w:tblOverlap w:val="never"/>
        <w:tblW w:type="pct" w:w="601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0"/>
        <w:gridCol w:w="1788"/>
        <w:gridCol w:w="1426"/>
        <w:gridCol w:w="1616"/>
        <w:gridCol w:w="1243"/>
        <w:gridCol w:w="1439"/>
        <w:gridCol w:w="1290"/>
        <w:gridCol w:w="1413"/>
      </w:tblGrid>
      <w:tr w14:textId="77777777" w14:paraId="23083DA4" w:rsidTr="00614114" w:rsidR="002E5993" w:rsidRPr="00B40BEB">
        <w:trPr>
          <w:jc w:val="center"/>
        </w:trPr>
        <w:tc>
          <w:tcPr>
            <w:tcW w:type="pct" w:w="430"/>
            <w:vAlign w:val="center"/>
          </w:tcPr>
          <w:p w14:textId="77777777" w14:paraId="62AFEF4E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00"/>
            <w:vAlign w:val="center"/>
          </w:tcPr>
          <w:p w14:textId="77777777" w14:paraId="127C602D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38"/>
            <w:vAlign w:val="center"/>
          </w:tcPr>
          <w:p w14:textId="77777777" w14:paraId="488253D9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23"/>
            <w:vAlign w:val="center"/>
          </w:tcPr>
          <w:p w14:textId="77777777" w14:paraId="4AD779D5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56"/>
            <w:vAlign w:val="center"/>
          </w:tcPr>
          <w:p w14:textId="77777777" w14:paraId="4769BD97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44"/>
            <w:vAlign w:val="center"/>
          </w:tcPr>
          <w:p w14:textId="77777777" w14:paraId="3E9B2232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7"/>
            <w:vAlign w:val="center"/>
          </w:tcPr>
          <w:p w14:textId="77777777" w14:paraId="607BB7EC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7777777" w14:paraId="054BB7D3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2"/>
            <w:vAlign w:val="center"/>
          </w:tcPr>
          <w:p w14:textId="77777777" w14:paraId="44D7BA05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26606452" w:rsidTr="00614114" w:rsidR="002E5993" w:rsidRPr="00B40BEB">
        <w:trPr>
          <w:jc w:val="center"/>
        </w:trPr>
        <w:tc>
          <w:tcPr>
            <w:tcW w:type="pct" w:w="430"/>
          </w:tcPr>
          <w:p w14:textId="0B760927" w14:paraId="0E317EAB" w:rsidRDefault="005515F2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D96EE8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14:textId="77777777" w14:paraId="1BD5218B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0"/>
          </w:tcPr>
          <w:p w14:textId="77777777" w14:paraId="501FFF58" w:rsidRDefault="00D96EE8" w:rsidP="00D96EE8" w:rsidR="00D96EE8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REPUBLIKA</w:t>
            </w:r>
          </w:p>
          <w:p w14:textId="77777777" w14:paraId="7693B738" w:rsidRDefault="00D96EE8" w:rsidP="00D96EE8" w:rsidR="00D96EE8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HRVATSKA,</w:t>
            </w:r>
          </w:p>
          <w:p w14:textId="77777777" w14:paraId="1BE8E0E6" w:rsidRDefault="00D96EE8" w:rsidP="00D96EE8" w:rsidR="00D96EE8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Min.Finan.</w:t>
            </w:r>
          </w:p>
          <w:p w14:textId="50088D47" w14:paraId="5A74868B" w:rsidRDefault="00D96EE8" w:rsidP="00D96EE8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Porezna uprava</w:t>
            </w:r>
          </w:p>
        </w:tc>
        <w:tc>
          <w:tcPr>
            <w:tcW w:type="pct" w:w="638"/>
          </w:tcPr>
          <w:p w14:textId="61D00BBF" w14:paraId="435A736A" w:rsidRDefault="00D96EE8" w:rsidP="008057D7" w:rsidR="006330A4" w:rsidRPr="00D96EE8">
            <w:pPr>
              <w:pStyle w:val="Bezproreda"/>
              <w:rPr>
                <w:rFonts w:hAnsi="Times New Roman" w:ascii="Times New Roman"/>
              </w:rPr>
            </w:pPr>
            <w:r w:rsidRPr="00D96EE8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23"/>
          </w:tcPr>
          <w:p w14:textId="77777777" w14:paraId="710BDD58" w:rsidRDefault="00D96EE8" w:rsidP="00D96EE8" w:rsidR="00D96EE8" w:rsidRPr="00D96E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96EE8">
              <w:rPr>
                <w:rFonts w:hAnsi="Times New Roman" w:ascii="Times New Roman"/>
                <w:sz w:val="24"/>
                <w:szCs w:val="24"/>
              </w:rPr>
              <w:t>ŽDO</w:t>
            </w:r>
          </w:p>
          <w:p w14:textId="0C5C02D9" w14:paraId="000A7916" w:rsidRDefault="005515F2" w:rsidP="00D96EE8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Velika Gorica</w:t>
            </w:r>
          </w:p>
        </w:tc>
        <w:tc>
          <w:tcPr>
            <w:tcW w:type="pct" w:w="556"/>
          </w:tcPr>
          <w:p w14:textId="70208661" w14:paraId="2CD3F0B9" w:rsidRDefault="005515F2" w:rsidP="008057D7" w:rsidR="006330A4" w:rsidRPr="00D96EE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6.353,47</w:t>
            </w:r>
          </w:p>
        </w:tc>
        <w:tc>
          <w:tcPr>
            <w:tcW w:type="pct" w:w="644"/>
          </w:tcPr>
          <w:p w14:textId="77777777" w14:paraId="2F4BF210" w:rsidRDefault="005515F2" w:rsidP="008057D7" w:rsidR="005515F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 vjerodostojna</w:t>
            </w:r>
          </w:p>
          <w:p w14:textId="7454E8D9" w14:paraId="6014F57D" w:rsidRDefault="005515F2" w:rsidP="008057D7" w:rsid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isprava </w:t>
            </w:r>
            <w:r w:rsidR="00BC4F8B">
              <w:rPr>
                <w:rFonts w:hAnsi="Times New Roman" w:ascii="Times New Roman"/>
              </w:rPr>
              <w:t>porezi,javna</w:t>
            </w:r>
          </w:p>
          <w:p w14:textId="5A8A00D8" w14:paraId="59C6B7BB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davanja </w:t>
            </w:r>
          </w:p>
        </w:tc>
        <w:tc>
          <w:tcPr>
            <w:tcW w:type="pct" w:w="577"/>
          </w:tcPr>
          <w:p w14:textId="7BC6EF9B" w14:paraId="37837632" w:rsidRDefault="005515F2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6.353,47</w:t>
            </w:r>
          </w:p>
        </w:tc>
        <w:tc>
          <w:tcPr>
            <w:tcW w:type="pct" w:w="632"/>
          </w:tcPr>
          <w:p w14:textId="660E511E" w14:paraId="3290B907" w:rsidRDefault="00FA097A" w:rsidP="00FA097A" w:rsidR="00FA097A" w:rsidRPr="00FA097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ovršna i vjerodostojna </w:t>
            </w:r>
            <w:r w:rsidRPr="00FA097A">
              <w:rPr>
                <w:rFonts w:hAnsi="Times New Roman" w:ascii="Times New Roman"/>
              </w:rPr>
              <w:t>isprava porezi,javna</w:t>
            </w:r>
          </w:p>
          <w:p w14:textId="75170D84" w14:paraId="495A4045" w:rsidRDefault="00FA097A" w:rsidP="00FA097A" w:rsidR="00BC4F8B" w:rsidRPr="00BC4F8B">
            <w:pPr>
              <w:pStyle w:val="Bezproreda"/>
              <w:rPr>
                <w:rFonts w:hAnsi="Times New Roman" w:ascii="Times New Roman"/>
              </w:rPr>
            </w:pPr>
            <w:r w:rsidRPr="00FA097A">
              <w:rPr>
                <w:rFonts w:hAnsi="Times New Roman" w:ascii="Times New Roman"/>
              </w:rPr>
              <w:t>davanja</w:t>
            </w:r>
          </w:p>
        </w:tc>
      </w:tr>
      <w:tr w14:textId="77777777" w14:paraId="55F90616" w:rsidTr="00614114" w:rsidR="002E5993" w:rsidRPr="00B40BEB">
        <w:trPr>
          <w:trHeight w:val="688"/>
          <w:jc w:val="center"/>
        </w:trPr>
        <w:tc>
          <w:tcPr>
            <w:tcW w:type="pct" w:w="430"/>
          </w:tcPr>
          <w:p w14:textId="354DC9A6" w14:paraId="5AF55BAE" w:rsidRDefault="00FA097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</w:t>
            </w:r>
            <w:r w:rsidR="00BC4F8B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00"/>
          </w:tcPr>
          <w:p w14:textId="22058F57" w14:paraId="11CAFD67" w:rsidRDefault="00FA097A" w:rsidP="00FA097A" w:rsidR="006330A4" w:rsidRPr="00FA097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A097A">
              <w:rPr>
                <w:rFonts w:hAnsi="Times New Roman" w:ascii="Times New Roman"/>
                <w:sz w:val="18"/>
                <w:szCs w:val="18"/>
              </w:rPr>
              <w:t>HRVATSKA RADIOTELEVIZIJA</w:t>
            </w:r>
          </w:p>
        </w:tc>
        <w:tc>
          <w:tcPr>
            <w:tcW w:type="pct" w:w="638"/>
          </w:tcPr>
          <w:p w14:textId="4828134D" w14:paraId="33680E11" w:rsidRDefault="00FA097A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 w:rsidRPr="00FA097A"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723"/>
          </w:tcPr>
          <w:p w14:textId="4B21405F" w14:paraId="39F07E1D" w:rsidRDefault="00FA097A" w:rsidP="008057D7" w:rsidR="00BC4F8B" w:rsidRPr="00FA097A">
            <w:pPr>
              <w:pStyle w:val="Bezproreda"/>
              <w:rPr>
                <w:rFonts w:hAnsi="Times New Roman" w:ascii="Times New Roman"/>
              </w:rPr>
            </w:pPr>
            <w:r w:rsidRPr="00FA097A">
              <w:rPr>
                <w:rFonts w:hAnsi="Times New Roman" w:ascii="Times New Roman"/>
              </w:rPr>
              <w:t>Zagreb, Prisavlje 3</w:t>
            </w:r>
          </w:p>
        </w:tc>
        <w:tc>
          <w:tcPr>
            <w:tcW w:type="pct" w:w="556"/>
          </w:tcPr>
          <w:p w14:textId="4F2A6AAD" w14:paraId="5A22F381" w:rsidRDefault="00FA097A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2.158,24</w:t>
            </w:r>
          </w:p>
        </w:tc>
        <w:tc>
          <w:tcPr>
            <w:tcW w:type="pct" w:w="644"/>
          </w:tcPr>
          <w:p w14:textId="3C3860C5" w14:paraId="05A25FE6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</w:t>
            </w:r>
            <w:r w:rsidRPr="00BC4F8B">
              <w:rPr>
                <w:rFonts w:hAnsi="Times New Roman" w:ascii="Times New Roman"/>
              </w:rPr>
              <w:t>jerodostojna</w:t>
            </w:r>
          </w:p>
          <w:p w14:textId="51797BED" w14:paraId="09E474F5" w:rsidRDefault="00FA097A" w:rsidP="008057D7" w:rsidR="00BC4F8B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 ovršna </w:t>
            </w:r>
            <w:r w:rsidR="00BC4F8B">
              <w:rPr>
                <w:rFonts w:hAnsi="Times New Roman" w:ascii="Times New Roman"/>
              </w:rPr>
              <w:t>i</w:t>
            </w:r>
            <w:r w:rsidR="00BC4F8B" w:rsidRPr="00BC4F8B">
              <w:rPr>
                <w:rFonts w:hAnsi="Times New Roman" w:ascii="Times New Roman"/>
              </w:rPr>
              <w:t>sprava</w:t>
            </w:r>
            <w:r w:rsidR="002E5993">
              <w:rPr>
                <w:rFonts w:hAnsi="Times New Roman" w:ascii="Times New Roman"/>
              </w:rPr>
              <w:t>,</w:t>
            </w: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77"/>
          </w:tcPr>
          <w:p w14:textId="677D6ADD" w14:paraId="1C678D5C" w:rsidRDefault="00FA097A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2.158, 24</w:t>
            </w:r>
          </w:p>
        </w:tc>
        <w:tc>
          <w:tcPr>
            <w:tcW w:type="pct" w:w="632"/>
          </w:tcPr>
          <w:p w14:textId="77777777" w14:paraId="6EBBA45A" w:rsidRDefault="00FA097A" w:rsidP="00FA097A" w:rsidR="00FA097A" w:rsidRPr="00FA097A">
            <w:pPr>
              <w:pStyle w:val="Bezproreda"/>
              <w:rPr>
                <w:rFonts w:hAnsi="Times New Roman" w:ascii="Times New Roman"/>
              </w:rPr>
            </w:pPr>
            <w:r w:rsidRPr="00FA097A">
              <w:rPr>
                <w:rFonts w:hAnsi="Times New Roman" w:ascii="Times New Roman"/>
              </w:rPr>
              <w:t>vjerodostojna</w:t>
            </w:r>
          </w:p>
          <w:p w14:textId="32D7656C" w14:paraId="4BA6B84C" w:rsidRDefault="00FA097A" w:rsidP="00FA097A" w:rsidR="006330A4" w:rsidRPr="00BC4F8B">
            <w:pPr>
              <w:pStyle w:val="Bezproreda"/>
              <w:rPr>
                <w:rFonts w:hAnsi="Times New Roman" w:ascii="Times New Roman"/>
              </w:rPr>
            </w:pPr>
            <w:r w:rsidRPr="00FA097A">
              <w:rPr>
                <w:rFonts w:hAnsi="Times New Roman" w:ascii="Times New Roman"/>
              </w:rPr>
              <w:t>i ovršna isprava</w:t>
            </w:r>
          </w:p>
        </w:tc>
      </w:tr>
      <w:tr w14:textId="77777777" w14:paraId="73A8585E" w:rsidTr="00614114" w:rsidR="002E5993" w:rsidRPr="00B40BEB">
        <w:trPr>
          <w:trHeight w:val="556"/>
          <w:jc w:val="center"/>
        </w:trPr>
        <w:tc>
          <w:tcPr>
            <w:tcW w:type="pct" w:w="430"/>
          </w:tcPr>
          <w:p w14:textId="0F7F5155" w14:paraId="4D6B68F6" w:rsidRDefault="003845B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1</w:t>
            </w:r>
            <w:r w:rsidR="00B30007" w:rsidRPr="00B30007">
              <w:rPr>
                <w:rFonts w:hAnsi="Times New Roman" w:ascii="Times New Roman"/>
              </w:rPr>
              <w:t>4</w:t>
            </w:r>
            <w:r w:rsidR="00B3000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14:textId="77777777" w14:paraId="43674EDA" w:rsidRDefault="003845BD" w:rsidP="008057D7" w:rsid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HRVATSKI </w:t>
            </w:r>
          </w:p>
          <w:p w14:textId="6F51E946" w14:paraId="2CA67F95" w:rsidRDefault="003845BD" w:rsidP="008057D7" w:rsidR="003845BD" w:rsidRPr="003845B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TELEKOM d.d.</w:t>
            </w:r>
          </w:p>
        </w:tc>
        <w:tc>
          <w:tcPr>
            <w:tcW w:type="pct" w:w="638"/>
          </w:tcPr>
          <w:p w14:textId="24C76717" w14:paraId="0A794548" w:rsidRDefault="003845BD" w:rsidP="008057D7" w:rsidR="006330A4" w:rsidRPr="00B300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723"/>
          </w:tcPr>
          <w:p w14:textId="77777777" w14:paraId="4BAF29B3" w:rsidRDefault="003845BD" w:rsidP="008057D7" w:rsid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Zagreb,R.F</w:t>
            </w:r>
          </w:p>
          <w:p w14:textId="21EA9F28" w14:paraId="69639FF0" w:rsidRDefault="003845BD" w:rsidP="008057D7" w:rsidR="003845BD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Mihanovića 9 </w:t>
            </w:r>
          </w:p>
        </w:tc>
        <w:tc>
          <w:tcPr>
            <w:tcW w:type="pct" w:w="556"/>
          </w:tcPr>
          <w:p w14:textId="66A97C90" w14:paraId="2DFBB0A7" w:rsidRDefault="003845BD" w:rsidP="008057D7" w:rsidR="006330A4" w:rsidRPr="00B300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52.062,79</w:t>
            </w:r>
          </w:p>
        </w:tc>
        <w:tc>
          <w:tcPr>
            <w:tcW w:type="pct" w:w="644"/>
          </w:tcPr>
          <w:p w14:textId="314FF801" w14:paraId="2BB4B0D0" w:rsidRDefault="003845BD" w:rsidP="00B30007" w:rsidR="006330A4" w:rsidRPr="003845B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14:textId="536D3FE1" w14:paraId="4DEFF39A" w:rsidRDefault="003845BD" w:rsidP="008057D7" w:rsidR="006330A4" w:rsidRPr="00B30007">
            <w:pPr>
              <w:pStyle w:val="Bezproreda"/>
              <w:rPr>
                <w:rFonts w:hAnsi="Times New Roman" w:ascii="Times New Roman"/>
              </w:rPr>
            </w:pPr>
            <w:r w:rsidRPr="003845BD">
              <w:rPr>
                <w:rFonts w:hAnsi="Times New Roman" w:ascii="Times New Roman"/>
              </w:rPr>
              <w:t>52.062,79</w:t>
            </w:r>
          </w:p>
        </w:tc>
        <w:tc>
          <w:tcPr>
            <w:tcW w:type="pct" w:w="632"/>
          </w:tcPr>
          <w:p w14:textId="138ADC37" w14:paraId="09614533" w:rsidRDefault="003845BD" w:rsidP="00B30007" w:rsidR="006330A4" w:rsidRPr="003845B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ovršna isprava </w:t>
            </w:r>
          </w:p>
        </w:tc>
      </w:tr>
      <w:tr w14:textId="77777777" w14:paraId="78284A83" w:rsidTr="00614114" w:rsidR="002E5993" w:rsidRPr="00B40BEB">
        <w:trPr>
          <w:trHeight w:val="564"/>
          <w:jc w:val="center"/>
        </w:trPr>
        <w:tc>
          <w:tcPr>
            <w:tcW w:type="pct" w:w="430"/>
          </w:tcPr>
          <w:p w14:textId="53AD32DE" w14:paraId="1C52F9BF" w:rsidRDefault="003845B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B30007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00"/>
          </w:tcPr>
          <w:p w14:textId="77777777" w14:paraId="20BC5450" w:rsidRDefault="003845BD" w:rsidP="008057D7" w:rsid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VODOOPSKRBA I ODVODNJA </w:t>
            </w:r>
          </w:p>
          <w:p w14:textId="662ABF82" w14:paraId="3643E7EF" w:rsidRDefault="003845BD" w:rsidP="008057D7" w:rsidR="003845BD" w:rsidRPr="003845B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ZAPREŠIĆ d.o.o.</w:t>
            </w:r>
          </w:p>
        </w:tc>
        <w:tc>
          <w:tcPr>
            <w:tcW w:type="pct" w:w="638"/>
          </w:tcPr>
          <w:p w14:textId="615717A8" w14:paraId="6625839B" w:rsidRDefault="003845BD" w:rsidP="008057D7" w:rsidR="006330A4" w:rsidRPr="002E59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29113541841</w:t>
            </w:r>
          </w:p>
        </w:tc>
        <w:tc>
          <w:tcPr>
            <w:tcW w:type="pct" w:w="723"/>
          </w:tcPr>
          <w:p w14:textId="77777777" w14:paraId="3D365D23" w:rsidRDefault="003845BD" w:rsidP="008057D7" w:rsidR="00B300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Zaprešić</w:t>
            </w:r>
          </w:p>
          <w:p w14:textId="36746C8F" w14:paraId="4836AB99" w:rsidRDefault="003845BD" w:rsidP="008057D7" w:rsidR="003845BD" w:rsidRPr="00B300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Zelengaj 15</w:t>
            </w:r>
          </w:p>
        </w:tc>
        <w:tc>
          <w:tcPr>
            <w:tcW w:type="pct" w:w="556"/>
          </w:tcPr>
          <w:p w14:textId="74DA0548" w14:paraId="7461E1B3" w:rsidRDefault="003845B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18.181,19</w:t>
            </w:r>
          </w:p>
        </w:tc>
        <w:tc>
          <w:tcPr>
            <w:tcW w:type="pct" w:w="644"/>
          </w:tcPr>
          <w:p w14:textId="09464966" w14:paraId="6A1C770D" w:rsidRDefault="003845BD" w:rsidP="00B30007" w:rsidR="006330A4" w:rsidRPr="004278F2">
            <w:pPr>
              <w:pStyle w:val="Bezproreda"/>
              <w:rPr>
                <w:rFonts w:hAnsi="Times New Roman" w:ascii="Times New Roman"/>
              </w:rPr>
            </w:pPr>
            <w:r w:rsidRPr="004278F2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14:textId="1630B38D" w14:paraId="611024A2" w:rsidRDefault="003845B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845BD">
              <w:rPr>
                <w:rFonts w:hAnsi="Times New Roman" w:ascii="Times New Roman"/>
                <w:sz w:val="24"/>
                <w:szCs w:val="24"/>
              </w:rPr>
              <w:t>18.181,19</w:t>
            </w:r>
          </w:p>
        </w:tc>
        <w:tc>
          <w:tcPr>
            <w:tcW w:type="pct" w:w="632"/>
          </w:tcPr>
          <w:p w14:textId="01D56832" w14:paraId="435A3ECE" w:rsidRDefault="003845BD" w:rsidP="00B30007" w:rsidR="006330A4" w:rsidRPr="003845BD">
            <w:pPr>
              <w:pStyle w:val="Bezproreda"/>
              <w:rPr>
                <w:rFonts w:hAnsi="Times New Roman" w:ascii="Times New Roman"/>
              </w:rPr>
            </w:pPr>
            <w:r w:rsidRPr="003845BD">
              <w:rPr>
                <w:rFonts w:hAnsi="Times New Roman" w:ascii="Times New Roman"/>
              </w:rPr>
              <w:t>ovršna isprava</w:t>
            </w:r>
          </w:p>
        </w:tc>
      </w:tr>
      <w:tr w14:textId="77777777" w14:paraId="1F769195" w:rsidTr="00614114" w:rsidR="002E5993" w:rsidRPr="00B40BEB">
        <w:trPr>
          <w:trHeight w:val="686"/>
          <w:jc w:val="center"/>
        </w:trPr>
        <w:tc>
          <w:tcPr>
            <w:tcW w:type="pct" w:w="430"/>
          </w:tcPr>
          <w:p w14:textId="05BEE9C6" w14:paraId="3CBF7016" w:rsidRDefault="003845B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2E5993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800"/>
          </w:tcPr>
          <w:p w14:textId="69DE9529" w14:paraId="173BD66F" w:rsidRDefault="003845BD" w:rsidP="008057D7" w:rsidR="002E5993" w:rsidRPr="003845B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ZAPREŠIĆ d.o.o.</w:t>
            </w:r>
          </w:p>
        </w:tc>
        <w:tc>
          <w:tcPr>
            <w:tcW w:type="pct" w:w="638"/>
          </w:tcPr>
          <w:p w14:textId="3D653815" w14:paraId="6D9E1D04" w:rsidRDefault="004278F2" w:rsidP="008057D7" w:rsidR="006330A4" w:rsidRPr="002E59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96412232479</w:t>
            </w:r>
          </w:p>
        </w:tc>
        <w:tc>
          <w:tcPr>
            <w:tcW w:type="pct" w:w="723"/>
          </w:tcPr>
          <w:p w14:textId="0E753F6B" w14:paraId="4B9759FC" w:rsidRDefault="004278F2" w:rsidP="008057D7" w:rsidR="002E59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Zaprešić</w:t>
            </w:r>
            <w:r w:rsidR="002E5993">
              <w:rPr>
                <w:rFonts w:hAnsi="Times New Roman" w:ascii="Times New Roman"/>
              </w:rPr>
              <w:t>,</w:t>
            </w:r>
          </w:p>
          <w:p w14:textId="2827F500" w14:paraId="65CC013C" w:rsidRDefault="004278F2" w:rsidP="008057D7" w:rsidR="002E5993" w:rsidRPr="002E59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Zelengaj 15</w:t>
            </w:r>
          </w:p>
        </w:tc>
        <w:tc>
          <w:tcPr>
            <w:tcW w:type="pct" w:w="556"/>
          </w:tcPr>
          <w:p w14:textId="7EF990D6" w14:paraId="5E585275" w:rsidRDefault="004278F2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75.458,22</w:t>
            </w:r>
          </w:p>
        </w:tc>
        <w:tc>
          <w:tcPr>
            <w:tcW w:type="pct" w:w="644"/>
          </w:tcPr>
          <w:p w14:textId="2944FF52" w14:paraId="7D602F69" w:rsidRDefault="004278F2" w:rsidP="008057D7" w:rsidR="002E5993" w:rsidRPr="004278F2">
            <w:pPr>
              <w:pStyle w:val="Bezproreda"/>
              <w:rPr>
                <w:rFonts w:hAnsi="Times New Roman" w:ascii="Times New Roman"/>
              </w:rPr>
            </w:pPr>
            <w:r w:rsidRPr="004278F2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14:textId="2F7712C8" w14:paraId="6E07D856" w:rsidRDefault="004278F2" w:rsidP="008057D7" w:rsidR="006330A4" w:rsidRPr="002E5993">
            <w:pPr>
              <w:pStyle w:val="Bezproreda"/>
              <w:rPr>
                <w:rFonts w:hAnsi="Times New Roman" w:ascii="Times New Roman"/>
              </w:rPr>
            </w:pPr>
            <w:r w:rsidRPr="004278F2">
              <w:rPr>
                <w:rFonts w:hAnsi="Times New Roman" w:ascii="Times New Roman"/>
              </w:rPr>
              <w:t>75.458,22</w:t>
            </w:r>
          </w:p>
        </w:tc>
        <w:tc>
          <w:tcPr>
            <w:tcW w:type="pct" w:w="632"/>
          </w:tcPr>
          <w:p w14:textId="73774EAC" w14:paraId="3E034B8F" w:rsidRDefault="004278F2" w:rsidP="002E5993" w:rsidR="006330A4" w:rsidRPr="004278F2">
            <w:pPr>
              <w:pStyle w:val="Bezproreda"/>
              <w:rPr>
                <w:rFonts w:hAnsi="Times New Roman" w:ascii="Times New Roman"/>
              </w:rPr>
            </w:pPr>
            <w:r w:rsidRPr="004278F2">
              <w:rPr>
                <w:rFonts w:hAnsi="Times New Roman" w:ascii="Times New Roman"/>
              </w:rPr>
              <w:t>ovršna isprava</w:t>
            </w:r>
          </w:p>
        </w:tc>
      </w:tr>
      <w:tr w14:textId="77777777" w14:paraId="7977F122" w:rsidTr="00614114" w:rsidR="002E5993" w:rsidRPr="00B40BEB">
        <w:trPr>
          <w:trHeight w:val="694"/>
          <w:jc w:val="center"/>
        </w:trPr>
        <w:tc>
          <w:tcPr>
            <w:tcW w:type="pct" w:w="430"/>
          </w:tcPr>
          <w:p w14:textId="64308494" w14:paraId="22BBB26F" w:rsidRDefault="004278F2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A0160E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14:textId="5A97B0D4" w14:paraId="15B913BC" w:rsidRDefault="004278F2" w:rsidP="008057D7" w:rsidR="006330A4" w:rsidRPr="00A0160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278F2">
              <w:rPr>
                <w:rFonts w:hAnsi="Times New Roman" w:ascii="Times New Roman"/>
                <w:sz w:val="20"/>
                <w:szCs w:val="20"/>
              </w:rPr>
              <w:t>HEP-OPSKRBA d.o.o.</w:t>
            </w:r>
          </w:p>
        </w:tc>
        <w:tc>
          <w:tcPr>
            <w:tcW w:type="pct" w:w="638"/>
          </w:tcPr>
          <w:p w14:textId="45A245DA" w14:paraId="7836CABE" w:rsidRDefault="004278F2" w:rsidP="008057D7" w:rsidR="006330A4" w:rsidRPr="00A0160E">
            <w:pPr>
              <w:pStyle w:val="Bezproreda"/>
              <w:rPr>
                <w:rFonts w:hAnsi="Times New Roman" w:ascii="Times New Roman"/>
              </w:rPr>
            </w:pPr>
            <w:r w:rsidRPr="004278F2">
              <w:rPr>
                <w:rFonts w:hAnsi="Times New Roman" w:ascii="Times New Roman"/>
              </w:rPr>
              <w:t>63073332379</w:t>
            </w:r>
          </w:p>
        </w:tc>
        <w:tc>
          <w:tcPr>
            <w:tcW w:type="pct" w:w="723"/>
          </w:tcPr>
          <w:p w14:textId="1F0BFBC7" w14:paraId="690CC4BF" w:rsidRDefault="004278F2" w:rsidP="008057D7" w:rsidR="006330A4" w:rsidRPr="004278F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278F2">
              <w:rPr>
                <w:rFonts w:hAnsi="Times New Roman" w:ascii="Times New Roman"/>
                <w:sz w:val="20"/>
                <w:szCs w:val="20"/>
              </w:rPr>
              <w:t>Zagreb,Ul.grada Vukovora 37</w:t>
            </w:r>
          </w:p>
        </w:tc>
        <w:tc>
          <w:tcPr>
            <w:tcW w:type="pct" w:w="556"/>
          </w:tcPr>
          <w:p w14:textId="73CD3596" w14:paraId="29E4B89E" w:rsidRDefault="004278F2" w:rsidP="008057D7" w:rsidR="006330A4" w:rsidRPr="00A016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218.658,10</w:t>
            </w:r>
          </w:p>
        </w:tc>
        <w:tc>
          <w:tcPr>
            <w:tcW w:type="pct" w:w="644"/>
          </w:tcPr>
          <w:p w14:textId="370DE213" w14:paraId="468B4816" w:rsidRDefault="00A0160E" w:rsidP="008057D7" w:rsidR="006330A4" w:rsidRPr="00A0160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0160E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36F74CC3" w14:paraId="685940CB" w:rsidRDefault="004278F2" w:rsidP="008057D7" w:rsidR="006330A4" w:rsidRPr="00A0160E">
            <w:pPr>
              <w:pStyle w:val="Bezproreda"/>
              <w:rPr>
                <w:rFonts w:hAnsi="Times New Roman" w:ascii="Times New Roman"/>
              </w:rPr>
            </w:pPr>
            <w:r w:rsidRPr="004278F2">
              <w:rPr>
                <w:rFonts w:hAnsi="Times New Roman" w:ascii="Times New Roman"/>
              </w:rPr>
              <w:t>218.658,10</w:t>
            </w:r>
          </w:p>
        </w:tc>
        <w:tc>
          <w:tcPr>
            <w:tcW w:type="pct" w:w="632"/>
          </w:tcPr>
          <w:p w14:textId="7401C30A" w14:paraId="43178C8E" w:rsidRDefault="00A0160E" w:rsidP="008057D7" w:rsidR="006330A4" w:rsidRPr="00A0160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0160E">
              <w:rPr>
                <w:rFonts w:hAnsi="Times New Roman" w:ascii="Times New Roman"/>
                <w:sz w:val="20"/>
                <w:szCs w:val="20"/>
              </w:rPr>
              <w:t>ovršna isprav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</w:p>
        </w:tc>
      </w:tr>
      <w:tr w14:textId="77777777" w14:paraId="175F9F14" w:rsidTr="00614114" w:rsidR="002E5993" w:rsidRPr="00B40BEB">
        <w:trPr>
          <w:trHeight w:val="575"/>
          <w:jc w:val="center"/>
        </w:trPr>
        <w:tc>
          <w:tcPr>
            <w:tcW w:type="pct" w:w="430"/>
          </w:tcPr>
          <w:p w14:textId="24E6D777" w14:paraId="096AA57C" w:rsidRDefault="004278F2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A0160E">
              <w:rPr>
                <w:rFonts w:hAnsi="Times New Roman" w:ascii="Times New Roman"/>
                <w:sz w:val="24"/>
                <w:szCs w:val="24"/>
              </w:rPr>
              <w:t>8</w:t>
            </w:r>
            <w:r w:rsidR="0036699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14:textId="77777777" w14:paraId="7A600D04" w:rsidRDefault="004278F2" w:rsidP="008057D7" w:rsidR="0036699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PODRAVSKA </w:t>
            </w:r>
          </w:p>
          <w:p w14:textId="6831C7FF" w14:paraId="5B5B2A89" w:rsidRDefault="004278F2" w:rsidP="008057D7" w:rsidR="004278F2" w:rsidRPr="004278F2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BANKA d.d.</w:t>
            </w:r>
          </w:p>
        </w:tc>
        <w:tc>
          <w:tcPr>
            <w:tcW w:type="pct" w:w="638"/>
          </w:tcPr>
          <w:p w14:textId="2EFD9409" w14:paraId="537BB537" w:rsidRDefault="00400DBD" w:rsidP="008057D7" w:rsidR="006330A4" w:rsidRPr="0036699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97326283154</w:t>
            </w:r>
          </w:p>
        </w:tc>
        <w:tc>
          <w:tcPr>
            <w:tcW w:type="pct" w:w="723"/>
          </w:tcPr>
          <w:p w14:textId="77777777" w14:paraId="68BF3CDF" w:rsidRDefault="00400DBD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Koprivnica,</w:t>
            </w:r>
          </w:p>
          <w:p w14:textId="0D3B0DB4" w14:paraId="4BE3EAF4" w:rsidRDefault="00400DBD" w:rsidP="008057D7" w:rsidR="00400DBD" w:rsidRPr="0036699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Opatička 1 A</w:t>
            </w:r>
          </w:p>
        </w:tc>
        <w:tc>
          <w:tcPr>
            <w:tcW w:type="pct" w:w="556"/>
          </w:tcPr>
          <w:p w14:textId="176C7459" w14:paraId="01B962AB" w:rsidRDefault="00400DB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730.719,04</w:t>
            </w:r>
          </w:p>
        </w:tc>
        <w:tc>
          <w:tcPr>
            <w:tcW w:type="pct" w:w="644"/>
          </w:tcPr>
          <w:p w14:textId="17702F95" w14:paraId="400AED4C" w:rsidRDefault="0036699D" w:rsidP="008057D7" w:rsidR="006330A4" w:rsidRPr="0036699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699D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2F4DB2A3" w14:paraId="7E3E58C5" w:rsidRDefault="00992A4D" w:rsidP="0036699D" w:rsidR="006330A4" w:rsidRPr="0036699D">
            <w:pPr>
              <w:pStyle w:val="Bezproreda"/>
              <w:rPr>
                <w:rFonts w:hAnsi="Times New Roman" w:ascii="Times New Roman"/>
              </w:rPr>
            </w:pPr>
            <w:r w:rsidRPr="00992A4D">
              <w:rPr>
                <w:rFonts w:hAnsi="Times New Roman" w:ascii="Times New Roman"/>
              </w:rPr>
              <w:t>730.719,04</w:t>
            </w:r>
          </w:p>
        </w:tc>
        <w:tc>
          <w:tcPr>
            <w:tcW w:type="pct" w:w="632"/>
          </w:tcPr>
          <w:p w14:textId="1596D2C7" w14:paraId="38E07E72" w:rsidRDefault="0036699D" w:rsidP="0036699D" w:rsidR="006330A4" w:rsidRPr="0036699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699D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14:textId="77777777" w14:paraId="2F77A119" w:rsidTr="00614114" w:rsidR="002E5993" w:rsidRPr="00B40BEB">
        <w:trPr>
          <w:trHeight w:val="555"/>
          <w:jc w:val="center"/>
        </w:trPr>
        <w:tc>
          <w:tcPr>
            <w:tcW w:type="pct" w:w="430"/>
          </w:tcPr>
          <w:p w14:textId="4B8C1A6B" w14:paraId="4A667691" w:rsidRDefault="00992A4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2A4D">
              <w:rPr>
                <w:rFonts w:hAnsi="Times New Roman" w:ascii="Times New Roman"/>
              </w:rPr>
              <w:t>1</w:t>
            </w:r>
            <w:r w:rsidR="0036699D" w:rsidRPr="00992A4D">
              <w:rPr>
                <w:rFonts w:hAnsi="Times New Roman" w:ascii="Times New Roman"/>
              </w:rPr>
              <w:t>9</w:t>
            </w:r>
            <w:r w:rsidR="0036699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14:textId="77777777" w14:paraId="36DA5F07" w:rsidRDefault="00992A4D" w:rsidP="00992A4D" w:rsidR="00992A4D" w:rsidRPr="00992A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92A4D">
              <w:rPr>
                <w:rFonts w:hAnsi="Times New Roman" w:ascii="Times New Roman"/>
                <w:sz w:val="20"/>
                <w:szCs w:val="20"/>
              </w:rPr>
              <w:t>REPUBLIKA</w:t>
            </w:r>
          </w:p>
          <w:p w14:textId="77777777" w14:paraId="727C5287" w:rsidRDefault="00992A4D" w:rsidP="00992A4D" w:rsidR="00992A4D" w:rsidRPr="00992A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92A4D">
              <w:rPr>
                <w:rFonts w:hAnsi="Times New Roman" w:ascii="Times New Roman"/>
                <w:sz w:val="20"/>
                <w:szCs w:val="20"/>
              </w:rPr>
              <w:t>HRVATSKA,</w:t>
            </w:r>
          </w:p>
          <w:p w14:textId="07B879D9" w14:paraId="57DF6A46" w:rsidRDefault="00992A4D" w:rsidP="00992A4D" w:rsidR="006330A4" w:rsidRPr="00992A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Min. Poljoprivrede</w:t>
            </w:r>
          </w:p>
        </w:tc>
        <w:tc>
          <w:tcPr>
            <w:tcW w:type="pct" w:w="638"/>
          </w:tcPr>
          <w:p w14:textId="2152B71B" w14:paraId="30FCD1DA" w:rsidRDefault="00992A4D" w:rsidP="008057D7" w:rsidR="006330A4" w:rsidRPr="0050743C">
            <w:pPr>
              <w:pStyle w:val="Bezproreda"/>
              <w:rPr>
                <w:rFonts w:hAnsi="Times New Roman" w:ascii="Times New Roman"/>
              </w:rPr>
            </w:pPr>
            <w:r w:rsidRPr="00992A4D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23"/>
          </w:tcPr>
          <w:p w14:textId="77777777" w14:paraId="57BCB21E" w:rsidRDefault="00992A4D" w:rsidP="00992A4D" w:rsidR="00992A4D" w:rsidRPr="00992A4D">
            <w:pPr>
              <w:pStyle w:val="Bezproreda"/>
              <w:rPr>
                <w:rFonts w:hAnsi="Times New Roman" w:ascii="Times New Roman"/>
              </w:rPr>
            </w:pPr>
            <w:r w:rsidRPr="00992A4D">
              <w:rPr>
                <w:rFonts w:hAnsi="Times New Roman" w:ascii="Times New Roman"/>
              </w:rPr>
              <w:t>ŽDO</w:t>
            </w:r>
          </w:p>
          <w:p w14:textId="7D0A0847" w14:paraId="6E0B6A8A" w:rsidRDefault="00992A4D" w:rsidP="00992A4D" w:rsidR="006330A4" w:rsidRPr="0050743C">
            <w:pPr>
              <w:pStyle w:val="Bezproreda"/>
              <w:rPr>
                <w:rFonts w:hAnsi="Times New Roman" w:ascii="Times New Roman"/>
              </w:rPr>
            </w:pPr>
            <w:r w:rsidRPr="00992A4D">
              <w:rPr>
                <w:rFonts w:hAnsi="Times New Roman" w:ascii="Times New Roman"/>
              </w:rPr>
              <w:t>Velika Gorica</w:t>
            </w:r>
          </w:p>
        </w:tc>
        <w:tc>
          <w:tcPr>
            <w:tcW w:type="pct" w:w="556"/>
          </w:tcPr>
          <w:p w14:textId="032F45CF" w14:paraId="470321E0" w:rsidRDefault="00992A4D" w:rsidP="008057D7" w:rsidR="006330A4" w:rsidRPr="0050743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109.276,32</w:t>
            </w:r>
          </w:p>
        </w:tc>
        <w:tc>
          <w:tcPr>
            <w:tcW w:type="pct" w:w="644"/>
          </w:tcPr>
          <w:p w14:textId="77777777" w14:paraId="1984F2D2" w:rsidRDefault="0050743C" w:rsidP="0050743C" w:rsidR="0050743C" w:rsidRPr="005074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1C641A7D" w14:paraId="5E375E06" w:rsidRDefault="0050743C" w:rsidP="0050743C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4B46C538" w14:paraId="0D1EE93E" w:rsidRDefault="00992A4D" w:rsidP="008057D7" w:rsidR="006330A4" w:rsidRPr="00992A4D">
            <w:pPr>
              <w:pStyle w:val="Bezproreda"/>
              <w:rPr>
                <w:rFonts w:hAnsi="Times New Roman" w:ascii="Times New Roman"/>
              </w:rPr>
            </w:pPr>
            <w:r w:rsidRPr="00992A4D">
              <w:rPr>
                <w:rFonts w:hAnsi="Times New Roman" w:ascii="Times New Roman"/>
              </w:rPr>
              <w:t>109.276,32</w:t>
            </w:r>
          </w:p>
        </w:tc>
        <w:tc>
          <w:tcPr>
            <w:tcW w:type="pct" w:w="632"/>
          </w:tcPr>
          <w:p w14:textId="77777777" w14:paraId="59FBFFC1" w:rsidRDefault="0050743C" w:rsidP="0050743C" w:rsidR="0050743C" w:rsidRPr="005074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338F78B0" w14:paraId="75E6B9ED" w:rsidRDefault="0050743C" w:rsidP="0050743C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485869A9" w:rsidTr="00614114" w:rsidR="002E5993" w:rsidRPr="00B40BEB">
        <w:trPr>
          <w:trHeight w:val="548"/>
          <w:jc w:val="center"/>
        </w:trPr>
        <w:tc>
          <w:tcPr>
            <w:tcW w:type="pct" w:w="430"/>
          </w:tcPr>
          <w:p w14:textId="2E554FE9" w14:paraId="1B6C1A6B" w:rsidRDefault="00992A4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50743C">
              <w:rPr>
                <w:rFonts w:hAnsi="Times New Roman" w:ascii="Times New Roman"/>
                <w:sz w:val="24"/>
                <w:szCs w:val="24"/>
              </w:rPr>
              <w:t>0.</w:t>
            </w:r>
          </w:p>
        </w:tc>
        <w:tc>
          <w:tcPr>
            <w:tcW w:type="pct" w:w="800"/>
          </w:tcPr>
          <w:p w14:textId="77777777" w14:paraId="2CD0DC4D" w:rsidRDefault="00992A4D" w:rsidP="00992A4D" w:rsidR="00992A4D" w:rsidRPr="00992A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92A4D">
              <w:rPr>
                <w:rFonts w:hAnsi="Times New Roman" w:ascii="Times New Roman"/>
                <w:sz w:val="20"/>
                <w:szCs w:val="20"/>
              </w:rPr>
              <w:t>FINANCIJSKA</w:t>
            </w:r>
          </w:p>
          <w:p w14:textId="63A03762" w14:paraId="1D3E48A6" w:rsidRDefault="00992A4D" w:rsidP="00992A4D" w:rsidR="0050743C" w:rsidRPr="00992A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92A4D">
              <w:rPr>
                <w:rFonts w:hAnsi="Times New Roman" w:ascii="Times New Roman"/>
                <w:sz w:val="20"/>
                <w:szCs w:val="20"/>
              </w:rPr>
              <w:t>AGENCIJA</w:t>
            </w:r>
          </w:p>
        </w:tc>
        <w:tc>
          <w:tcPr>
            <w:tcW w:type="pct" w:w="638"/>
          </w:tcPr>
          <w:p w14:textId="0D364D37" w14:paraId="7975D09B" w:rsidRDefault="00992A4D" w:rsidP="008057D7" w:rsidR="006330A4" w:rsidRPr="0050743C">
            <w:pPr>
              <w:pStyle w:val="Bezproreda"/>
              <w:rPr>
                <w:rFonts w:hAnsi="Times New Roman" w:ascii="Times New Roman"/>
              </w:rPr>
            </w:pPr>
            <w:r w:rsidRPr="00992A4D"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723"/>
          </w:tcPr>
          <w:p w14:textId="6ABE1FEE" w14:paraId="37D0D560" w:rsidRDefault="00992A4D" w:rsidP="008057D7" w:rsidR="006330A4" w:rsidRPr="00992A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92A4D">
              <w:rPr>
                <w:rFonts w:hAnsi="Times New Roman" w:ascii="Times New Roman"/>
                <w:sz w:val="20"/>
                <w:szCs w:val="20"/>
              </w:rPr>
              <w:t>Zagreb,Ul.grada, Vukovora 70</w:t>
            </w:r>
          </w:p>
        </w:tc>
        <w:tc>
          <w:tcPr>
            <w:tcW w:type="pct" w:w="556"/>
          </w:tcPr>
          <w:p w14:textId="0C4CD958" w14:paraId="6196A282" w:rsidRDefault="00992A4D" w:rsidP="00992A4D" w:rsidR="006330A4" w:rsidRPr="0050743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691,38</w:t>
            </w:r>
          </w:p>
        </w:tc>
        <w:tc>
          <w:tcPr>
            <w:tcW w:type="pct" w:w="644"/>
          </w:tcPr>
          <w:p w14:textId="20698CD7" w14:paraId="67B7671C" w:rsidRDefault="0050743C" w:rsidP="0050743C" w:rsidR="0050743C" w:rsidRPr="005074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14:textId="77777777" w14:paraId="01FB961C" w:rsidRDefault="0050743C" w:rsidP="0050743C" w:rsidR="0050743C" w:rsidRPr="005074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2BBA6A18" w14:paraId="6AE53EE0" w:rsidRDefault="0050743C" w:rsidP="0050743C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1DC69F42" w14:paraId="77A9F58F" w:rsidRDefault="00992A4D" w:rsidP="008057D7" w:rsidR="006330A4" w:rsidRPr="0014148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691,38</w:t>
            </w:r>
          </w:p>
        </w:tc>
        <w:tc>
          <w:tcPr>
            <w:tcW w:type="pct" w:w="632"/>
          </w:tcPr>
          <w:p w14:textId="6D737C63" w14:paraId="788D2850" w:rsidRDefault="00141484" w:rsidP="00141484" w:rsidR="00141484" w:rsidRPr="0014148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1484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14:textId="77777777" w14:paraId="5A508676" w:rsidRDefault="00141484" w:rsidP="00141484" w:rsidR="00141484" w:rsidRPr="0014148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1484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5E435161" w14:paraId="4E3E553A" w:rsidRDefault="00141484" w:rsidP="00141484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41484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1300A377" w:rsidTr="00614114" w:rsidR="002E5993" w:rsidRPr="00B40BEB">
        <w:trPr>
          <w:trHeight w:val="570"/>
          <w:jc w:val="center"/>
        </w:trPr>
        <w:tc>
          <w:tcPr>
            <w:tcW w:type="pct" w:w="430"/>
          </w:tcPr>
          <w:p w14:textId="4BCAA1C4" w14:paraId="02DA5F33" w:rsidRDefault="00992A4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141484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00"/>
          </w:tcPr>
          <w:p w14:textId="77777777" w14:paraId="0E19C56B" w:rsidRDefault="005827CA" w:rsidP="008057D7" w:rsidR="006330A4" w:rsidRPr="005827C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827CA">
              <w:rPr>
                <w:rFonts w:hAnsi="Times New Roman" w:ascii="Times New Roman"/>
                <w:sz w:val="20"/>
                <w:szCs w:val="20"/>
              </w:rPr>
              <w:t>HRVATSKE</w:t>
            </w:r>
          </w:p>
          <w:p w14:textId="4ED3E1D6" w14:paraId="0E82E319" w:rsidRDefault="005827CA" w:rsidP="008057D7" w:rsidR="005827CA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  <w:sz w:val="20"/>
                <w:szCs w:val="20"/>
              </w:rPr>
              <w:t>VODE</w:t>
            </w:r>
          </w:p>
        </w:tc>
        <w:tc>
          <w:tcPr>
            <w:tcW w:type="pct" w:w="638"/>
          </w:tcPr>
          <w:p w14:textId="2219D58D" w14:paraId="4E4EF912" w:rsidRDefault="005827CA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28921383001</w:t>
            </w:r>
          </w:p>
        </w:tc>
        <w:tc>
          <w:tcPr>
            <w:tcW w:type="pct" w:w="723"/>
          </w:tcPr>
          <w:p w14:textId="77777777" w14:paraId="6C4543B7" w:rsidRDefault="005827CA" w:rsidP="008057D7" w:rsidR="006330A4">
            <w:pPr>
              <w:pStyle w:val="Bezproreda"/>
              <w:rPr>
                <w:rFonts w:hAnsi="Times New Roman" w:ascii="Times New Roman"/>
                <w:u w:val="single"/>
              </w:rPr>
            </w:pPr>
            <w:r>
              <w:rPr>
                <w:rFonts w:hAnsi="Times New Roman" w:ascii="Times New Roman"/>
              </w:rPr>
              <w:t>Zagreb,</w:t>
            </w:r>
            <w:r>
              <w:rPr>
                <w:rFonts w:hAnsi="Times New Roman" w:ascii="Times New Roman"/>
                <w:u w:val="single"/>
              </w:rPr>
              <w:t>Ul.grad.</w:t>
            </w:r>
          </w:p>
          <w:p w14:textId="17024D00" w14:paraId="46B600DA" w:rsidRDefault="005827CA" w:rsidP="008057D7" w:rsidR="005827CA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Vukovara 220</w:t>
            </w:r>
          </w:p>
        </w:tc>
        <w:tc>
          <w:tcPr>
            <w:tcW w:type="pct" w:w="556"/>
          </w:tcPr>
          <w:p w14:textId="07BCC22F" w14:paraId="4F4B98D1" w:rsidRDefault="00992A4D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125.977,11</w:t>
            </w:r>
          </w:p>
        </w:tc>
        <w:tc>
          <w:tcPr>
            <w:tcW w:type="pct" w:w="644"/>
          </w:tcPr>
          <w:p w14:textId="5B7B6454" w14:paraId="223259CD" w:rsidRDefault="005827CA" w:rsidP="008057D7" w:rsidR="006330A4" w:rsidRPr="005827C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827CA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49637643" w14:paraId="00ABD914" w:rsidRDefault="00992A4D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992A4D">
              <w:rPr>
                <w:rFonts w:hAnsi="Times New Roman" w:ascii="Times New Roman"/>
              </w:rPr>
              <w:t>125.977,1</w:t>
            </w:r>
            <w:r>
              <w:rPr>
                <w:rFonts w:hAnsi="Times New Roman" w:ascii="Times New Roman"/>
              </w:rPr>
              <w:t>1</w:t>
            </w:r>
          </w:p>
        </w:tc>
        <w:tc>
          <w:tcPr>
            <w:tcW w:type="pct" w:w="632"/>
          </w:tcPr>
          <w:p w14:textId="7EC52797" w14:paraId="5BB3924E" w:rsidRDefault="005827CA" w:rsidP="008057D7" w:rsidR="006330A4" w:rsidRPr="005827C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5827CA">
              <w:rPr>
                <w:rFonts w:hAnsi="Times New Roman" w:ascii="Times New Roman"/>
                <w:sz w:val="18"/>
                <w:szCs w:val="18"/>
              </w:rPr>
              <w:t>ovršna isprava</w:t>
            </w:r>
          </w:p>
        </w:tc>
      </w:tr>
      <w:tr w14:textId="77777777" w14:paraId="4710192E" w:rsidTr="00614114" w:rsidR="002E5993" w:rsidRPr="00B40BEB">
        <w:trPr>
          <w:trHeight w:val="551"/>
          <w:jc w:val="center"/>
        </w:trPr>
        <w:tc>
          <w:tcPr>
            <w:tcW w:type="pct" w:w="430"/>
          </w:tcPr>
          <w:p w14:textId="0AB6F8FF" w14:paraId="1A8BC51B" w:rsidRDefault="00992A4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5827CA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00"/>
          </w:tcPr>
          <w:p w14:textId="1DF53067" w14:paraId="7F154B1C" w:rsidRDefault="002C2149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2C2149">
              <w:rPr>
                <w:rFonts w:hAnsi="Times New Roman" w:ascii="Times New Roman"/>
              </w:rPr>
              <w:t>HEP ELEKTRA d.d.</w:t>
            </w:r>
          </w:p>
        </w:tc>
        <w:tc>
          <w:tcPr>
            <w:tcW w:type="pct" w:w="638"/>
          </w:tcPr>
          <w:p w14:textId="30C1770F" w14:paraId="6EEF7B1D" w:rsidRDefault="002C2149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2C2149">
              <w:rPr>
                <w:rFonts w:hAnsi="Times New Roman" w:ascii="Times New Roman"/>
              </w:rPr>
              <w:t>43965974818</w:t>
            </w:r>
          </w:p>
        </w:tc>
        <w:tc>
          <w:tcPr>
            <w:tcW w:type="pct" w:w="723"/>
          </w:tcPr>
          <w:p w14:textId="37386653" w14:paraId="7452F0CE" w:rsidRDefault="002C2149" w:rsidP="008057D7" w:rsidR="006330A4" w:rsidRPr="002C21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C2149">
              <w:rPr>
                <w:rFonts w:hAnsi="Times New Roman" w:ascii="Times New Roman"/>
                <w:sz w:val="20"/>
                <w:szCs w:val="20"/>
              </w:rPr>
              <w:t>Zagreb,Ul.grada Vukovora 37</w:t>
            </w:r>
          </w:p>
        </w:tc>
        <w:tc>
          <w:tcPr>
            <w:tcW w:type="pct" w:w="556"/>
          </w:tcPr>
          <w:p w14:textId="3F272DD4" w14:paraId="2CED16FB" w:rsidRDefault="002C2149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28.414,74</w:t>
            </w:r>
          </w:p>
        </w:tc>
        <w:tc>
          <w:tcPr>
            <w:tcW w:type="pct" w:w="644"/>
          </w:tcPr>
          <w:p w14:textId="5698D7C1" w14:paraId="3412210B" w:rsidRDefault="002C2149" w:rsidP="00ED23A5" w:rsidR="00ED23A5" w:rsidRP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</w:t>
            </w:r>
          </w:p>
          <w:p w14:textId="368A6F59" w14:paraId="1E9776AC" w:rsidRDefault="00ED23A5" w:rsidP="00ED23A5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3969F89B" w14:paraId="33B07602" w:rsidRDefault="002C214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C2149">
              <w:rPr>
                <w:rFonts w:hAnsi="Times New Roman" w:ascii="Times New Roman"/>
                <w:sz w:val="24"/>
                <w:szCs w:val="24"/>
              </w:rPr>
              <w:t>28.414,74</w:t>
            </w:r>
          </w:p>
        </w:tc>
        <w:tc>
          <w:tcPr>
            <w:tcW w:type="pct" w:w="632"/>
          </w:tcPr>
          <w:p w14:textId="45105D37" w14:paraId="0482250F" w:rsidRDefault="002C2149" w:rsidP="00ED23A5" w:rsidR="00ED23A5" w:rsidRP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</w:t>
            </w:r>
          </w:p>
          <w:p w14:textId="0FD47550" w14:paraId="13ABF62F" w:rsidRDefault="00ED23A5" w:rsidP="00ED23A5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2D1C0C22" w:rsidTr="00614114" w:rsidR="002E5993" w:rsidRPr="00B40BEB">
        <w:trPr>
          <w:trHeight w:val="558"/>
          <w:jc w:val="center"/>
        </w:trPr>
        <w:tc>
          <w:tcPr>
            <w:tcW w:type="pct" w:w="430"/>
          </w:tcPr>
          <w:p w14:textId="472BAE28" w14:paraId="4FA2C4B7" w:rsidRDefault="002C214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ED23A5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00"/>
          </w:tcPr>
          <w:p w14:textId="5A84D115" w14:paraId="5EE0D51D" w:rsidRDefault="00DE760F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INA-ind</w:t>
            </w:r>
            <w:r w:rsidR="002C2149">
              <w:rPr>
                <w:rFonts w:hAnsi="Times New Roman" w:ascii="Times New Roman"/>
              </w:rPr>
              <w:t>u</w:t>
            </w:r>
            <w:r>
              <w:rPr>
                <w:rFonts w:hAnsi="Times New Roman" w:ascii="Times New Roman"/>
              </w:rPr>
              <w:t>s</w:t>
            </w:r>
            <w:r w:rsidR="002C2149">
              <w:rPr>
                <w:rFonts w:hAnsi="Times New Roman" w:ascii="Times New Roman"/>
              </w:rPr>
              <w:t>trija</w:t>
            </w:r>
          </w:p>
          <w:p w14:textId="18FA20A4" w14:paraId="32617381" w:rsidRDefault="002C2149" w:rsidP="008057D7" w:rsidR="002C2149" w:rsidRPr="00ED23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nafte d.d. </w:t>
            </w:r>
          </w:p>
        </w:tc>
        <w:tc>
          <w:tcPr>
            <w:tcW w:type="pct" w:w="638"/>
          </w:tcPr>
          <w:p w14:textId="329EC117" w14:paraId="5F98D93A" w:rsidRDefault="00E73227" w:rsidP="008057D7" w:rsidR="006330A4" w:rsidRPr="00ED23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27759560625</w:t>
            </w:r>
          </w:p>
        </w:tc>
        <w:tc>
          <w:tcPr>
            <w:tcW w:type="pct" w:w="723"/>
          </w:tcPr>
          <w:p w14:textId="77777777" w14:paraId="2AB87C0B" w:rsidRDefault="00E73227" w:rsidP="008057D7" w:rsid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73227">
              <w:rPr>
                <w:rFonts w:hAnsi="Times New Roman" w:ascii="Times New Roman"/>
                <w:sz w:val="20"/>
                <w:szCs w:val="20"/>
              </w:rPr>
              <w:t>Zagreb, Avenija</w:t>
            </w:r>
          </w:p>
          <w:p w14:textId="027B8D7D" w14:paraId="05D27D36" w:rsidRDefault="00E73227" w:rsidP="008057D7" w:rsidR="00E73227" w:rsidRPr="00E732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V.Holjevca 10</w:t>
            </w:r>
          </w:p>
        </w:tc>
        <w:tc>
          <w:tcPr>
            <w:tcW w:type="pct" w:w="556"/>
          </w:tcPr>
          <w:p w14:textId="1552CAD4" w14:paraId="771A2CBF" w:rsidRDefault="00E73227" w:rsidP="008057D7" w:rsidR="006330A4" w:rsidRPr="00ED23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35.569,64</w:t>
            </w:r>
          </w:p>
        </w:tc>
        <w:tc>
          <w:tcPr>
            <w:tcW w:type="pct" w:w="644"/>
          </w:tcPr>
          <w:p w14:textId="3E2774F6" w14:paraId="42339B11" w:rsidRDefault="00ED23A5" w:rsidP="008057D7" w:rsidR="006330A4" w:rsidRP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7BBCCEEE" w14:paraId="50D0A26F" w:rsidRDefault="00E73227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 w:rsidRPr="00E73227">
              <w:rPr>
                <w:rFonts w:hAnsi="Times New Roman" w:ascii="Times New Roman"/>
              </w:rPr>
              <w:t>35.569,64</w:t>
            </w:r>
          </w:p>
        </w:tc>
        <w:tc>
          <w:tcPr>
            <w:tcW w:type="pct" w:w="632"/>
          </w:tcPr>
          <w:p w14:textId="77691C06" w14:paraId="6EF44C32" w:rsidRDefault="00ED23A5" w:rsidP="008057D7" w:rsidR="006330A4" w:rsidRP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14:textId="77777777" w14:paraId="364707EA" w:rsidTr="00614114" w:rsidR="002E5993" w:rsidRPr="00B40BEB">
        <w:trPr>
          <w:trHeight w:val="701"/>
          <w:jc w:val="center"/>
        </w:trPr>
        <w:tc>
          <w:tcPr>
            <w:tcW w:type="pct" w:w="430"/>
          </w:tcPr>
          <w:p w14:textId="6EE8B398" w14:paraId="280A3278" w:rsidRDefault="00E7322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ED23A5">
              <w:rPr>
                <w:rFonts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pct" w:w="800"/>
          </w:tcPr>
          <w:p w14:textId="1217AEA0" w14:paraId="2A3EEF53" w:rsidRDefault="00E73227" w:rsidP="008057D7" w:rsidR="00ED23A5" w:rsidRPr="00614114">
            <w:pPr>
              <w:pStyle w:val="Bezproreda"/>
              <w:rPr>
                <w:rFonts w:hAnsi="Times New Roman" w:ascii="Times New Roman"/>
              </w:rPr>
            </w:pPr>
            <w:r w:rsidRPr="00614114">
              <w:rPr>
                <w:rFonts w:hAnsi="Times New Roman" w:ascii="Times New Roman"/>
              </w:rPr>
              <w:t>GRAD ZAPREŠIĆ</w:t>
            </w:r>
          </w:p>
        </w:tc>
        <w:tc>
          <w:tcPr>
            <w:tcW w:type="pct" w:w="638"/>
          </w:tcPr>
          <w:p w14:textId="2F35690C" w14:paraId="4B7012CD" w:rsidRDefault="00E73227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92840587889</w:t>
            </w:r>
          </w:p>
        </w:tc>
        <w:tc>
          <w:tcPr>
            <w:tcW w:type="pct" w:w="723"/>
          </w:tcPr>
          <w:p w14:textId="77777777" w14:paraId="09D4BBFA" w:rsidRDefault="00E73227" w:rsidP="008057D7" w:rsidR="001A56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Zaprešić,</w:t>
            </w:r>
          </w:p>
          <w:p w14:textId="3CAE473C" w14:paraId="258E1F89" w:rsidRDefault="00E73227" w:rsidP="008057D7" w:rsidR="00E73227" w:rsidRPr="001A56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Nova ulica 10</w:t>
            </w:r>
          </w:p>
        </w:tc>
        <w:tc>
          <w:tcPr>
            <w:tcW w:type="pct" w:w="556"/>
          </w:tcPr>
          <w:p w14:textId="7017484A" w14:paraId="585C952C" w:rsidRDefault="00E73227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613.867,83</w:t>
            </w:r>
          </w:p>
        </w:tc>
        <w:tc>
          <w:tcPr>
            <w:tcW w:type="pct" w:w="644"/>
          </w:tcPr>
          <w:p w14:textId="615B83E0" w14:paraId="7FBDB2BA" w:rsidRDefault="00E73227" w:rsidP="001A56AA" w:rsidR="00E732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ovršna i </w:t>
            </w:r>
          </w:p>
          <w:p w14:textId="77777777" w14:paraId="6FE154C0" w:rsidRDefault="001A56AA" w:rsidP="001A56AA" w:rsidR="001A56AA" w:rsidRPr="001A56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327D4E73" w14:paraId="72D3A0FB" w:rsidRDefault="001A56AA" w:rsidP="001A56AA" w:rsidR="006330A4" w:rsidRPr="001A56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06C647D0" w14:paraId="3BD3C1E2" w:rsidRDefault="00E73227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 w:rsidRPr="00E73227">
              <w:rPr>
                <w:rFonts w:hAnsi="Times New Roman" w:ascii="Times New Roman"/>
              </w:rPr>
              <w:t>613.867,83</w:t>
            </w:r>
          </w:p>
        </w:tc>
        <w:tc>
          <w:tcPr>
            <w:tcW w:type="pct" w:w="632"/>
          </w:tcPr>
          <w:p w14:textId="1C7FCA77" w14:paraId="0EDF171F" w:rsidRDefault="00E73227" w:rsidP="001A56AA" w:rsidR="00E732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</w:t>
            </w:r>
          </w:p>
          <w:p w14:textId="77777777" w14:paraId="152D2677" w:rsidRDefault="001A56AA" w:rsidP="001A56AA" w:rsidR="001A56AA" w:rsidRPr="001A56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002971D6" w14:paraId="45C1C8F4" w:rsidRDefault="001A56AA" w:rsidP="001A56AA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2F9113E8" w:rsidTr="00614114" w:rsidR="002E5993" w:rsidRPr="00B40BEB">
        <w:trPr>
          <w:trHeight w:val="553"/>
          <w:jc w:val="center"/>
        </w:trPr>
        <w:tc>
          <w:tcPr>
            <w:tcW w:type="pct" w:w="430"/>
          </w:tcPr>
          <w:p w14:textId="6F7ECA0A" w14:paraId="5E077C97" w:rsidRDefault="00E73227" w:rsidP="008057D7" w:rsidR="006330A4" w:rsidRPr="001A56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1A56AA" w:rsidRPr="001A56AA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00"/>
          </w:tcPr>
          <w:p w14:textId="04BC11D0" w14:paraId="60438BDD" w:rsidRDefault="00E73227" w:rsidP="008057D7" w:rsidR="001A56AA" w:rsidRPr="00614114">
            <w:pPr>
              <w:pStyle w:val="Bezproreda"/>
              <w:rPr>
                <w:rFonts w:hAnsi="Times New Roman" w:ascii="Times New Roman"/>
              </w:rPr>
            </w:pPr>
            <w:r w:rsidRPr="00614114">
              <w:rPr>
                <w:rFonts w:hAnsi="Times New Roman" w:ascii="Times New Roman"/>
              </w:rPr>
              <w:t>META-</w:t>
            </w:r>
            <w:r w:rsidR="00614114" w:rsidRPr="00614114">
              <w:rPr>
                <w:rFonts w:hAnsi="Times New Roman" w:ascii="Times New Roman"/>
              </w:rPr>
              <w:t>PLAST d.o.o.</w:t>
            </w:r>
          </w:p>
        </w:tc>
        <w:tc>
          <w:tcPr>
            <w:tcW w:type="pct" w:w="638"/>
          </w:tcPr>
          <w:p w14:textId="23526912" w14:paraId="1A59836A" w:rsidRDefault="00614114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49185865644</w:t>
            </w:r>
          </w:p>
        </w:tc>
        <w:tc>
          <w:tcPr>
            <w:tcW w:type="pct" w:w="723"/>
          </w:tcPr>
          <w:p w14:textId="77777777" w14:paraId="16950A43" w:rsidRDefault="00614114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Turnašica,</w:t>
            </w:r>
          </w:p>
          <w:p w14:textId="39A03340" w14:paraId="77134316" w:rsidRDefault="00614114" w:rsidP="008057D7" w:rsidR="00614114" w:rsidRPr="001A56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B.Radića 35</w:t>
            </w:r>
          </w:p>
        </w:tc>
        <w:tc>
          <w:tcPr>
            <w:tcW w:type="pct" w:w="556"/>
          </w:tcPr>
          <w:p w14:textId="29A0C590" w14:paraId="39018B11" w:rsidRDefault="00614114" w:rsidP="008057D7" w:rsidR="006330A4" w:rsidRPr="00614114">
            <w:pPr>
              <w:pStyle w:val="Bezproreda"/>
              <w:rPr>
                <w:rFonts w:hAnsi="Times New Roman" w:ascii="Times New Roman"/>
              </w:rPr>
            </w:pPr>
            <w:r w:rsidRPr="00614114">
              <w:rPr>
                <w:rFonts w:hAnsi="Times New Roman" w:ascii="Times New Roman"/>
              </w:rPr>
              <w:t>297.435,25</w:t>
            </w:r>
          </w:p>
        </w:tc>
        <w:tc>
          <w:tcPr>
            <w:tcW w:type="pct" w:w="644"/>
          </w:tcPr>
          <w:p w14:textId="32834637" w14:paraId="0B40F08F" w:rsidRDefault="001A56AA" w:rsidP="008057D7" w:rsidR="006330A4" w:rsidRPr="001A56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29D903A1" w14:paraId="55594835" w:rsidRDefault="00614114" w:rsidP="008057D7" w:rsidR="006330A4" w:rsidRPr="00614114">
            <w:pPr>
              <w:pStyle w:val="Bezproreda"/>
              <w:rPr>
                <w:rFonts w:hAnsi="Times New Roman" w:ascii="Times New Roman"/>
              </w:rPr>
            </w:pPr>
            <w:r w:rsidRPr="00614114">
              <w:rPr>
                <w:rFonts w:hAnsi="Times New Roman" w:ascii="Times New Roman"/>
              </w:rPr>
              <w:t>297.435,25</w:t>
            </w:r>
          </w:p>
        </w:tc>
        <w:tc>
          <w:tcPr>
            <w:tcW w:type="pct" w:w="632"/>
          </w:tcPr>
          <w:p w14:textId="381CCBEC" w14:paraId="5D34042D" w:rsidRDefault="001A56A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14:textId="77777777" w14:paraId="4EAD0D3B" w:rsidTr="00614114" w:rsidR="002E5993" w:rsidRPr="00B40BEB">
        <w:trPr>
          <w:trHeight w:val="405"/>
          <w:jc w:val="center"/>
        </w:trPr>
        <w:tc>
          <w:tcPr>
            <w:tcW w:type="pct" w:w="430"/>
          </w:tcPr>
          <w:p w14:textId="63E1F166" w14:paraId="6BB571C9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0"/>
          </w:tcPr>
          <w:p w14:textId="0FBA5B0E" w14:paraId="2ADB294D" w:rsidRDefault="006330A4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8"/>
          </w:tcPr>
          <w:p w14:textId="01FBBC3C" w14:paraId="34CC3D6C" w:rsidRDefault="006330A4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23"/>
          </w:tcPr>
          <w:p w14:textId="123C293B" w14:paraId="1A5D38E5" w:rsidRDefault="006330A4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56"/>
          </w:tcPr>
          <w:p w14:textId="264796F3" w14:paraId="055C68CF" w:rsidRDefault="006330A4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44"/>
          </w:tcPr>
          <w:p w14:textId="2F57A872" w14:paraId="452D88D8" w:rsidRDefault="006330A4" w:rsidP="00CB28EA" w:rsidR="006330A4" w:rsidRPr="006141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7"/>
          </w:tcPr>
          <w:p w14:textId="7BC2872B" w14:paraId="7EE7906B" w:rsidRDefault="006330A4" w:rsidP="00CB28EA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</w:tcPr>
          <w:p w14:textId="2A5D2F5D" w14:paraId="149C63CB" w:rsidRDefault="006330A4" w:rsidP="00CB28EA" w:rsidR="006330A4" w:rsidRPr="006141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14:textId="77777777" w14:paraId="4D459759" w:rsidTr="00614114" w:rsidR="002E5993" w:rsidRPr="00B40BEB">
        <w:trPr>
          <w:trHeight w:val="554"/>
          <w:jc w:val="center"/>
        </w:trPr>
        <w:tc>
          <w:tcPr>
            <w:tcW w:type="pct" w:w="430"/>
          </w:tcPr>
          <w:p w14:textId="1CB3BDB7" w14:paraId="5FE169E5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0"/>
          </w:tcPr>
          <w:p w14:textId="023ED8EC" w14:paraId="65A871BF" w:rsidRDefault="00CB28EA" w:rsidP="008057D7" w:rsidR="00CB28EA" w:rsidRPr="00CB28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8"/>
          </w:tcPr>
          <w:p w14:textId="634C53FC" w14:paraId="0A209A63" w:rsidRDefault="006330A4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23"/>
          </w:tcPr>
          <w:p w14:textId="66764BF1" w14:paraId="1FCF6DF5" w:rsidRDefault="006330A4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56"/>
          </w:tcPr>
          <w:p w14:textId="24D6FB60" w14:paraId="73BA0700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4"/>
          </w:tcPr>
          <w:p w14:textId="7D32E70E" w14:paraId="42AB7147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7"/>
          </w:tcPr>
          <w:p w14:textId="2E689543" w14:paraId="46258862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</w:tcPr>
          <w:p w14:textId="3681D8D8" w14:paraId="28EDFE68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2972351E" w:rsidRDefault="006330A4" w:rsidP="00702487" w:rsidR="006330A4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14:textId="77777777" w14:paraId="59AD35BF" w:rsidTr="008057D7" w:rsidR="00702487" w:rsidRPr="00B40BEB">
        <w:trPr>
          <w:jc w:val="center"/>
        </w:trPr>
        <w:tc>
          <w:tcPr>
            <w:tcW w:type="pct" w:w="1338"/>
            <w:vAlign w:val="center"/>
          </w:tcPr>
          <w:p w14:textId="77777777" w14:paraId="1D6C8D4D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14:textId="77777777" w14:paraId="68758ECC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14:textId="77777777" w14:paraId="00F4216C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30B2E2A2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14:textId="77777777" w14:paraId="7C93E1F3" w:rsidTr="008057D7" w:rsidR="00702487" w:rsidRPr="00B40BEB">
        <w:trPr>
          <w:jc w:val="center"/>
        </w:trPr>
        <w:tc>
          <w:tcPr>
            <w:tcW w:type="pct" w:w="1338"/>
          </w:tcPr>
          <w:p w14:textId="77777777" w14:paraId="64F3BE02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5CD3E2C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14:textId="77777777" w14:paraId="5DD709F4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14:textId="77777777" w14:paraId="1DA5CC1B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0ABF2677" w:rsidTr="008057D7" w:rsidR="00702487" w:rsidRPr="00B40BEB">
        <w:trPr>
          <w:jc w:val="center"/>
        </w:trPr>
        <w:tc>
          <w:tcPr>
            <w:tcW w:type="pct" w:w="1338"/>
          </w:tcPr>
          <w:p w14:textId="77777777" w14:paraId="505025AE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DC26E89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14:textId="77777777" w14:paraId="17174DF2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14:textId="77777777" w14:paraId="7415FE06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6233677D"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69161274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14:textId="77777777" w14:paraId="0ECEE980"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73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1"/>
        <w:gridCol w:w="1243"/>
        <w:gridCol w:w="1243"/>
        <w:gridCol w:w="1243"/>
        <w:gridCol w:w="1072"/>
        <w:gridCol w:w="1176"/>
        <w:gridCol w:w="1311"/>
        <w:gridCol w:w="2576"/>
      </w:tblGrid>
      <w:tr w14:textId="77777777" w14:paraId="447A8CB2" w:rsidTr="00614114" w:rsidR="00806363" w:rsidRPr="00B40BEB">
        <w:trPr>
          <w:jc w:val="center"/>
        </w:trPr>
        <w:tc>
          <w:tcPr>
            <w:tcW w:type="pct" w:w="371"/>
            <w:vAlign w:val="center"/>
          </w:tcPr>
          <w:p w14:textId="77777777" w14:paraId="32E0828E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69FD5E1F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3"/>
            <w:vAlign w:val="center"/>
          </w:tcPr>
          <w:p w14:textId="77777777" w14:paraId="3810B19D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83"/>
            <w:vAlign w:val="center"/>
          </w:tcPr>
          <w:p w14:textId="77777777" w14:paraId="737AB284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83"/>
            <w:vAlign w:val="center"/>
          </w:tcPr>
          <w:p w14:textId="77777777" w14:paraId="451F7407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03"/>
            <w:vAlign w:val="center"/>
          </w:tcPr>
          <w:p w14:textId="77777777" w14:paraId="62B316F8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52"/>
            <w:vAlign w:val="center"/>
          </w:tcPr>
          <w:p w14:textId="77777777" w14:paraId="0B850D8D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15"/>
            <w:vAlign w:val="center"/>
          </w:tcPr>
          <w:p w14:textId="77777777" w14:paraId="0A658B74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1209"/>
            <w:vAlign w:val="center"/>
          </w:tcPr>
          <w:p w14:textId="77777777" w14:paraId="74A3A193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14:textId="77777777" w14:paraId="7550288C" w:rsidTr="00614114" w:rsidR="00806363" w:rsidRPr="00B40BEB">
        <w:trPr>
          <w:jc w:val="center"/>
        </w:trPr>
        <w:tc>
          <w:tcPr>
            <w:tcW w:type="pct" w:w="371"/>
          </w:tcPr>
          <w:p w14:textId="388FEF52" w14:paraId="2C747217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0A49A5A4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3"/>
          </w:tcPr>
          <w:p w14:textId="2D91D59B" w14:paraId="46642A6B" w:rsidRDefault="00702487" w:rsidP="00806363" w:rsidR="00702487" w:rsidRPr="0061411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83"/>
          </w:tcPr>
          <w:p w14:textId="0DAF3F02" w14:paraId="0BBC1A4C" w:rsidRDefault="00702487" w:rsidP="008057D7" w:rsidR="00702487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83"/>
          </w:tcPr>
          <w:p w14:textId="024F8BAB" w14:paraId="4A499DC4" w:rsidRDefault="00702487" w:rsidP="00806363" w:rsidR="00702487" w:rsidRPr="006141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03"/>
          </w:tcPr>
          <w:p w14:textId="500412DB" w14:paraId="05363EF9" w:rsidRDefault="00806363" w:rsidP="008057D7" w:rsidR="00806363" w:rsidRPr="006141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2"/>
          </w:tcPr>
          <w:p w14:textId="4750E1F5" w14:paraId="0D1A96F9" w:rsidRDefault="00702487" w:rsidP="008057D7" w:rsidR="00702487" w:rsidRPr="008063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5"/>
          </w:tcPr>
          <w:p w14:textId="647404C8" w14:paraId="501E90FE" w:rsidRDefault="00806363" w:rsidP="008057D7" w:rsidR="00806363" w:rsidRPr="008063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209"/>
          </w:tcPr>
          <w:p w14:textId="0EBD7FF8" w14:paraId="3FAD4580" w:rsidRDefault="00733EEE" w:rsidP="008057D7" w:rsidR="00733EEE" w:rsidRPr="00806363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14:textId="77777777" w14:paraId="794E5C65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14:textId="77777777" w14:paraId="4E3B751E"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14:textId="77777777" w14:paraId="58E8BCEA" w:rsidTr="008057D7" w:rsidR="00702487" w:rsidRPr="007B4027">
        <w:trPr>
          <w:jc w:val="center"/>
        </w:trPr>
        <w:tc>
          <w:tcPr>
            <w:tcW w:type="pct" w:w="747"/>
            <w:vAlign w:val="center"/>
          </w:tcPr>
          <w:p w14:textId="77777777" w14:paraId="5A08E56D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22566529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14:textId="77777777" w14:paraId="67739236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14:textId="77777777" w14:paraId="57BD03EC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14:textId="77777777" w14:paraId="094C5A91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14:textId="77777777" w14:paraId="513B1A62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636FF3CC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14:textId="77777777" w14:paraId="15D867D2" w:rsidTr="008057D7" w:rsidR="00702487" w:rsidRPr="007B4027">
        <w:trPr>
          <w:jc w:val="center"/>
        </w:trPr>
        <w:tc>
          <w:tcPr>
            <w:tcW w:type="pct" w:w="747"/>
          </w:tcPr>
          <w:p w14:textId="77777777" w14:paraId="73A434BF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D88781F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14:textId="77777777" w14:paraId="77753D76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67C3CFFA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5E0E8A40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6EDAB0AF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56B917F1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2927AF7F" w:rsidTr="008057D7" w:rsidR="00702487" w:rsidRPr="007B4027">
        <w:trPr>
          <w:jc w:val="center"/>
        </w:trPr>
        <w:tc>
          <w:tcPr>
            <w:tcW w:type="pct" w:w="747"/>
          </w:tcPr>
          <w:p w14:textId="77777777" w14:paraId="2A13B304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0C75E1E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14:textId="77777777" w14:paraId="0B72918C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454669DF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39586AD3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10070030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779EFB9D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72845F8B"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14:textId="77777777" w14:paraId="5B52517A"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14:textId="54385388" w14:paraId="000CAA70" w:rsidRDefault="00614114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21</w:t>
      </w:r>
      <w:r w:rsidR="00153C01">
        <w:rPr>
          <w:rFonts w:hAnsi="Times New Roman" w:ascii="Times New Roman"/>
          <w:sz w:val="24"/>
        </w:rPr>
        <w:t>.02.2019.g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153C01">
        <w:rPr>
          <w:rFonts w:hAnsi="Times New Roman" w:ascii="Times New Roman"/>
          <w:sz w:val="24"/>
        </w:rPr>
        <w:t xml:space="preserve">            Martin Lukin </w:t>
      </w:r>
    </w:p>
    <w:p w14:textId="77777777" w14:paraId="00F33A7F"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08199EF" w:rsidRDefault="00691EB0" w:rsidP="00702487" w:rsidR="00691EB0">
      <w:pPr>
        <w:spacing w:after="0"/>
      </w:pPr>
      <w:r>
        <w:separator/>
      </w:r>
    </w:p>
  </w:endnote>
  <w:endnote w:id="0" w:type="continuationSeparator">
    <w:p w14:textId="77777777" w14:paraId="7A934A4E" w:rsidRDefault="00691EB0" w:rsidP="00702487" w:rsidR="00691E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7476A476" w:rsidRDefault="00691EB0" w:rsidP="00702487" w:rsidR="00691EB0">
      <w:pPr>
        <w:spacing w:after="0"/>
      </w:pPr>
      <w:r>
        <w:separator/>
      </w:r>
    </w:p>
  </w:footnote>
  <w:footnote w:id="0" w:type="continuationSeparator">
    <w:p w14:textId="77777777" w14:paraId="6894CDD5" w:rsidRDefault="00691EB0" w:rsidP="00702487" w:rsidR="00691EB0">
      <w:pPr>
        <w:spacing w:after="0"/>
      </w:pPr>
      <w:r>
        <w:continuationSeparator/>
      </w:r>
    </w:p>
  </w:footnote>
  <w:footnote w:id="1">
    <w:p w14:textId="77777777" w14:paraId="0E17C945" w:rsidRDefault="00FC04F4" w:rsidP="00702487" w:rsidR="00FC04F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14:textId="77777777" w14:paraId="419126DD" w:rsidRDefault="00FC04F4" w:rsidP="006330A4" w:rsidR="00FC04F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213CC0"/>
    <w:multiLevelType w:val="hybridMultilevel"/>
    <w:tmpl w:val="9DFEB9A0"/>
    <w:lvl w:tplc="83F851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5C32"/>
    <w:rsid w:val="00034375"/>
    <w:rsid w:val="000532A7"/>
    <w:rsid w:val="00054FB3"/>
    <w:rsid w:val="00107933"/>
    <w:rsid w:val="00111BBF"/>
    <w:rsid w:val="00141484"/>
    <w:rsid w:val="001446BE"/>
    <w:rsid w:val="00153C01"/>
    <w:rsid w:val="001A56AA"/>
    <w:rsid w:val="001B569C"/>
    <w:rsid w:val="001D74BE"/>
    <w:rsid w:val="002173DD"/>
    <w:rsid w:val="00233E0B"/>
    <w:rsid w:val="0027666A"/>
    <w:rsid w:val="002C2149"/>
    <w:rsid w:val="002E5993"/>
    <w:rsid w:val="003322B0"/>
    <w:rsid w:val="0036699D"/>
    <w:rsid w:val="003845BD"/>
    <w:rsid w:val="00400DBD"/>
    <w:rsid w:val="004278F2"/>
    <w:rsid w:val="00435F92"/>
    <w:rsid w:val="00463496"/>
    <w:rsid w:val="004E6285"/>
    <w:rsid w:val="00501563"/>
    <w:rsid w:val="0050743C"/>
    <w:rsid w:val="005515F2"/>
    <w:rsid w:val="005827CA"/>
    <w:rsid w:val="00614114"/>
    <w:rsid w:val="0062441F"/>
    <w:rsid w:val="006330A4"/>
    <w:rsid w:val="00691EB0"/>
    <w:rsid w:val="006E7C29"/>
    <w:rsid w:val="006F7DC9"/>
    <w:rsid w:val="00702487"/>
    <w:rsid w:val="00705154"/>
    <w:rsid w:val="00733EEE"/>
    <w:rsid w:val="00795439"/>
    <w:rsid w:val="008057D7"/>
    <w:rsid w:val="00806363"/>
    <w:rsid w:val="00814BD4"/>
    <w:rsid w:val="008512FB"/>
    <w:rsid w:val="00852A9E"/>
    <w:rsid w:val="00853C78"/>
    <w:rsid w:val="00885BAC"/>
    <w:rsid w:val="008F4ADA"/>
    <w:rsid w:val="008F739A"/>
    <w:rsid w:val="009524F1"/>
    <w:rsid w:val="0095477C"/>
    <w:rsid w:val="00992A4D"/>
    <w:rsid w:val="00A0160E"/>
    <w:rsid w:val="00AC06D1"/>
    <w:rsid w:val="00AC5A67"/>
    <w:rsid w:val="00AD36F9"/>
    <w:rsid w:val="00B30007"/>
    <w:rsid w:val="00B4747F"/>
    <w:rsid w:val="00B5326E"/>
    <w:rsid w:val="00B733CF"/>
    <w:rsid w:val="00BA623F"/>
    <w:rsid w:val="00BC4F8B"/>
    <w:rsid w:val="00C22B1B"/>
    <w:rsid w:val="00C61F72"/>
    <w:rsid w:val="00C97F41"/>
    <w:rsid w:val="00CB28EA"/>
    <w:rsid w:val="00CC6A89"/>
    <w:rsid w:val="00D96EE8"/>
    <w:rsid w:val="00DA5D4F"/>
    <w:rsid w:val="00DE2CED"/>
    <w:rsid w:val="00DE760F"/>
    <w:rsid w:val="00DF5659"/>
    <w:rsid w:val="00E73227"/>
    <w:rsid w:val="00E9019A"/>
    <w:rsid w:val="00EA766A"/>
    <w:rsid w:val="00EB7D5D"/>
    <w:rsid w:val="00ED23A5"/>
    <w:rsid w:val="00EF1576"/>
    <w:rsid w:val="00F715D8"/>
    <w:rsid w:val="00FA097A"/>
    <w:rsid w:val="00FB5771"/>
    <w:rsid w:val="00FC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24D34C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3C0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3C01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5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5D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5D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5D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3C0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3C01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5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5D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5D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5D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670</properties:Words>
  <properties:Characters>4329</properties:Characters>
  <properties:Lines>590</properties:Lines>
  <properties:Paragraphs>361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2019-02-22T11:04:00Z</dcterms:created>
  <dc:creator>ADMINIBM</dc:creator>
  <cp:lastModifiedBy>Natalija Perković</cp:lastModifiedBy>
  <cp:lastPrinted>2019-02-20T18:56:00Z</cp:lastPrinted>
  <dcterms:modified xmlns:xsi="http://www.w3.org/2001/XMLSchema-instance" xsi:type="dcterms:W3CDTF">2019-02-22T11:05:00Z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St-573/2017-58 / Podnesak - Tablica prijavljenih i osporenih tražbina (STEČAJ-LUXAR AG d.o.o. - Tablice prijavljenih tražbina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