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dece" w14:paraId="cdbdece" w:rsidRDefault="005572E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1B7034" w:rsidRPr="001B7034">
        <w:rPr>
          <w:rFonts w:cs="Times New Roman" w:eastAsia="Calibri"/>
        </w:rPr>
        <w:t>JURKOVIĆ-UGOSTITELJSTVO j.d.o.o., Zagreb, Modruška ulica 1, OIB: 94658779977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1B7034" w:rsidRPr="001B7034">
        <w:rPr>
          <w:rFonts w:cs="Times New Roman" w:eastAsia="Calibri"/>
        </w:rPr>
        <w:t>JURKOVIĆ-UGOSTITELJSTVO j.d.o.o., Zagreb, Modruška ulica 1, OIB: 94658779977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1B7034">
        <w:rPr>
          <w:rFonts w:cs="Times New Roman" w:eastAsia="Times New Roman"/>
          <w:color w:val="000000"/>
          <w:lang w:eastAsia="hr-HR"/>
        </w:rPr>
        <w:t>3955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1B7034" w:rsidRPr="001B7034">
        <w:rPr>
          <w:rFonts w:cs="Times New Roman" w:eastAsia="Calibri"/>
        </w:rPr>
        <w:t>JURKOVIĆ-UGOSTITELJSTVO j.d.o.o., Zagreb, Modruška ulica 1, OIB: 94658779977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1B7034">
        <w:rPr>
          <w:rFonts w:cs="Times New Roman" w:eastAsia="Times New Roman"/>
          <w:lang w:eastAsia="hr-HR"/>
        </w:rPr>
        <w:t>3.276,99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1B7034">
        <w:rPr>
          <w:rFonts w:cs="Times New Roman" w:eastAsia="Times New Roman"/>
          <w:lang w:eastAsia="hr-HR"/>
        </w:rPr>
        <w:t>3955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</w:t>
      </w:r>
      <w:r w:rsidR="00C659CF">
        <w:rPr>
          <w:rFonts w:cs="Times New Roman" w:eastAsia="Times New Roman"/>
          <w:lang w:eastAsia="hr-HR"/>
        </w:rPr>
        <w:t>4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1B7034">
        <w:rPr>
          <w:rFonts w:cs="Times New Roman" w:eastAsia="Times New Roman"/>
          <w:lang w:eastAsia="hr-HR"/>
        </w:rPr>
        <w:t>2. veljače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1B7034">
        <w:rPr>
          <w:rFonts w:cs="Times New Roman" w:eastAsia="Times New Roman"/>
          <w:lang w:eastAsia="hr-HR"/>
        </w:rPr>
        <w:t>315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1B7034">
        <w:rPr>
          <w:rFonts w:cs="Times New Roman" w:eastAsia="Times New Roman"/>
          <w:lang w:eastAsia="hr-HR"/>
        </w:rPr>
        <w:t>3.276,99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C659CF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 w:rsidR="00C659CF">
        <w:rPr>
          <w:rFonts w:cs="Times New Roman" w:eastAsia="Times New Roman"/>
          <w:lang w:eastAsia="hr-HR"/>
        </w:rPr>
        <w:t>potvrde Porezne uprave, Područni ured Zagreb, proizlazi da dužnik nema nekretnina</w:t>
      </w:r>
      <w:r w:rsidR="001B7034">
        <w:rPr>
          <w:rFonts w:cs="Times New Roman" w:eastAsia="Times New Roman"/>
          <w:lang w:eastAsia="hr-HR"/>
        </w:rPr>
        <w:t xml:space="preserve"> niti pokretnina (list 15 spisa)</w:t>
      </w:r>
      <w:r w:rsidR="00C659CF">
        <w:rPr>
          <w:rFonts w:cs="Times New Roman" w:eastAsia="Times New Roman"/>
          <w:lang w:eastAsia="hr-HR"/>
        </w:rPr>
        <w:t>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7034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 ne raspolaže podacima o eventualnoj imovini dužnika koja bi bila dovoljna za namirenje troškova stečajnog postupka,</w:t>
      </w:r>
      <w:r w:rsidRPr="00905680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541" w:rsidP="00537B78" w:rsidR="00251541">
      <w:r>
        <w:separator/>
      </w:r>
    </w:p>
  </w:endnote>
  <w:endnote w:id="0" w:type="continuationSeparator">
    <w:p w:rsidRDefault="00251541" w:rsidP="00537B78" w:rsidR="0025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541" w:rsidP="00537B78" w:rsidR="00251541">
      <w:r>
        <w:separator/>
      </w:r>
    </w:p>
  </w:footnote>
  <w:footnote w:id="0" w:type="continuationSeparator">
    <w:p w:rsidRDefault="00251541" w:rsidP="00537B78" w:rsidR="00251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2E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B7034">
      <w:t>3955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2E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3955</izvorni_sadrzaj>
    <derivirana_varijabla naziv="DomainObject.Predmet.Broj_1">3955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St-3955/2016</izvorni_sadrzaj>
    <derivirana_varijabla naziv="DomainObject.Predmet.OznakaBroj_1">St-3955/2016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JURKOVIĆ UGOSTITELJSTVO j.d.o.o. zastupanog po punomoćniku Daniela Jurković</izvorni_sadrzaj>
    <derivirana_varijabla naziv="DomainObject.Predmet.ProtustrankaFormated_1">  JURKOVIĆ UGOSTITELJSTVO j.d.o.o. zastupanog po punomoćniku Daniela Jurković</derivirana_varijabla>
  </DomainObject.Predmet.ProtustrankaFormated>
  <DomainObject.Predmet.ProtustrankaFormatedOIB>
    <izvorni_sadrzaj>  JURKOVIĆ UGOSTITELJSTVO j.d.o.o., OIB 94658779977 zastupanog po punomoćniku Daniela Jurković</izvorni_sadrzaj>
    <derivirana_varijabla naziv="DomainObject.Predmet.ProtustrankaFormatedOIB_1">  JURKOVIĆ UGOSTITELJSTVO j.d.o.o., OIB 94658779977 zastupanog po punomoćniku Daniela Jurković</derivirana_varijabla>
  </DomainObject.Predmet.ProtustrankaFormatedOIB>
  <DomainObject.Predmet.ProtustrankaFormatedWithAdress>
    <izvorni_sadrzaj> JURKOVIĆ UGOSTITELJSTVO j.d.o.o., Modruška ulica 1, 10000 Zagreb zastupanog po punomoćniku Daniela Jurković</izvorni_sadrzaj>
    <derivirana_varijabla naziv="DomainObject.Predmet.ProtustrankaFormatedWithAdress_1"> JURKOVIĆ UGOSTITELJSTVO j.d.o.o., Modruška ulica 1, 10000 Zagreb zastupanog po punomoćniku Daniela Jurković</derivirana_varijabla>
  </DomainObject.Predmet.ProtustrankaFormatedWithAdress>
  <DomainObject.Predmet.ProtustrankaFormatedWithAdressOIB>
    <izvorni_sadrzaj> JURKOVIĆ UGOSTITELJSTVO j.d.o.o., OIB 94658779977, Modruška ulica 1, 10000 Zagreb zastupanog po punomoćniku Daniela Jurković</izvorni_sadrzaj>
    <derivirana_varijabla naziv="DomainObject.Predmet.ProtustrankaFormatedWithAdressOIB_1"> JURKOVIĆ UGOSTITELJSTVO j.d.o.o., OIB 94658779977, Modruška ulica 1, 10000 Zagreb zastupanog po punomoćniku Daniela Jurković</derivirana_varijabla>
  </DomainObject.Predmet.ProtustrankaFormatedWithAdressOIB>
  <DomainObject.Predmet.ProtustrankaWithAdress>
    <izvorni_sadrzaj>JURKOVIĆ UGOSTITELJSTVO j.d.o.o. Modruška ulica 1, 10000 Zagreb</izvorni_sadrzaj>
    <derivirana_varijabla naziv="DomainObject.Predmet.ProtustrankaWithAdress_1">JURKOVIĆ UGOSTITELJSTVO j.d.o.o. Modruška ulica 1, 10000 Zagreb</derivirana_varijabla>
  </DomainObject.Predmet.ProtustrankaWithAdress>
  <DomainObject.Predmet.ProtustrankaWithAdressOIB>
    <izvorni_sadrzaj>JURKOVIĆ UGOSTITELJSTVO j.d.o.o., OIB 94658779977, Modruška ulica 1, 10000 Zagreb</izvorni_sadrzaj>
    <derivirana_varijabla naziv="DomainObject.Predmet.ProtustrankaWithAdressOIB_1">JURKOVIĆ UGOSTITELJSTVO j.d.o.o., OIB 94658779977, Modruška ulica 1, 10000 Zagreb</derivirana_varijabla>
  </DomainObject.Predmet.ProtustrankaWithAdressOIB>
  <DomainObject.Predmet.ProtustrankaNazivFormated>
    <izvorni_sadrzaj>JURKOVIĆ UGOSTITELJSTVO j.d.o.o.</izvorni_sadrzaj>
    <derivirana_varijabla naziv="DomainObject.Predmet.ProtustrankaNazivFormated_1">JURKOVIĆ UGOSTITELJSTVO j.d.o.o.</derivirana_varijabla>
  </DomainObject.Predmet.ProtustrankaNazivFormated>
  <DomainObject.Predmet.ProtustrankaNazivFormatedOIB>
    <izvorni_sadrzaj>JURKOVIĆ UGOSTITELJSTVO j.d.o.o., OIB 94658779977</izvorni_sadrzaj>
    <derivirana_varijabla naziv="DomainObject.Predmet.ProtustrankaNazivFormatedOIB_1">JURKOVIĆ UGOSTITELJSTVO j.d.o.o., OIB 94658779977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JURKOVIĆ UGOSTITELJSTVO j.d.o.o. zastupanog po punomoćniku Daniela Jurković</item>
    </izvorni_sadrzaj>
    <derivirana_varijabla naziv="DomainObject.Predmet.ProtuStrankaListFormated_1">
      <item>JURKOVIĆ UGOSTITELJSTVO j.d.o.o. zastupanog po punomoćniku Daniela Jurković</item>
    </derivirana_varijabla>
  </DomainObject.Predmet.ProtuStrankaListFormated>
  <DomainObject.Predmet.ProtuStrankaListFormatedOIB>
    <izvorni_sadrzaj>
      <item>JURKOVIĆ UGOSTITELJSTVO j.d.o.o., OIB 94658779977 zastupanog po punomoćniku Daniela Jurković</item>
    </izvorni_sadrzaj>
    <derivirana_varijabla naziv="DomainObject.Predmet.ProtuStrankaListFormatedOIB_1">
      <item>JURKOVIĆ UGOSTITELJSTVO j.d.o.o., OIB 94658779977 zastupanog po punomoćniku Daniela Jurković</item>
    </derivirana_varijabla>
  </DomainObject.Predmet.ProtuStrankaListFormatedOIB>
  <DomainObject.Predmet.ProtuStrankaListFormatedWithAdress>
    <izvorni_sadrzaj>
      <item>JURKOVIĆ UGOSTITELJSTVO j.d.o.o., Modruška ulica 1, 10000 Zagreb zastupanog po punomoćniku Daniela Jurković</item>
    </izvorni_sadrzaj>
    <derivirana_varijabla naziv="DomainObject.Predmet.ProtuStrankaListFormatedWithAdress_1">
      <item>JURKOVIĆ UGOSTITELJSTVO j.d.o.o., Modruška ulica 1, 10000 Zagreb zastupanog po punomoćniku Daniela Jurković</item>
    </derivirana_varijabla>
  </DomainObject.Predmet.ProtuStrankaListFormatedWithAdress>
  <DomainObject.Predmet.ProtuStrankaListFormatedWithAdressOIB>
    <izvorni_sadrzaj>
      <item>JURKOVIĆ UGOSTITELJSTVO j.d.o.o., OIB 94658779977, Modruška ulica 1, 10000 Zagreb zastupanog po punomoćniku Daniela Jurković</item>
    </izvorni_sadrzaj>
    <derivirana_varijabla naziv="DomainObject.Predmet.ProtuStrankaListFormatedWithAdressOIB_1">
      <item>JURKOVIĆ UGOSTITELJSTVO j.d.o.o., OIB 94658779977, Modruška ulica 1, 10000 Zagreb zastupanog po punomoćniku Daniela Jurković</item>
    </derivirana_varijabla>
  </DomainObject.Predmet.ProtuStrankaListFormatedWithAdressOIB>
  <DomainObject.Predmet.ProtuStrankaListNazivFormated>
    <izvorni_sadrzaj>
      <item>JURKOVIĆ UGOSTITELJSTVO j.d.o.o.</item>
    </izvorni_sadrzaj>
    <derivirana_varijabla naziv="DomainObject.Predmet.ProtuStrankaListNazivFormated_1">
      <item>JURKOVIĆ UGOSTITELJSTVO j.d.o.o.</item>
    </derivirana_varijabla>
  </DomainObject.Predmet.ProtuStrankaListNazivFormated>
  <DomainObject.Predmet.ProtuStrankaListNazivFormatedOIB>
    <izvorni_sadrzaj>
      <item>JURKOVIĆ UGOSTITELJSTVO j.d.o.o., OIB 94658779977</item>
    </izvorni_sadrzaj>
    <derivirana_varijabla naziv="DomainObject.Predmet.ProtuStrankaListNazivFormatedOIB_1">
      <item>JURKOVIĆ UGOSTITELJSTVO j.d.o.o., OIB 94658779977</item>
    </derivirana_varijabla>
  </DomainObject.Predmet.ProtuStrankaListNazivFormatedOIB>
  <DomainObject.Predmet.OstaliListFormated>
    <izvorni_sadrzaj>
      <item>Daniela Jurković punomoćnik sudionika u postupku JURKOVIĆ UGOSTITELJSTVO j.d.o.o.</item>
    </izvorni_sadrzaj>
    <derivirana_varijabla naziv="DomainObject.Predmet.OstaliListFormated_1">
      <item>Daniela Jurković punomoćnik sudionika u postupku JURKOVIĆ UGOSTITELJSTVO j.d.o.o.</item>
    </derivirana_varijabla>
  </DomainObject.Predmet.OstaliListFormated>
  <DomainObject.Predmet.OstaliListFormatedOIB>
    <izvorni_sadrzaj>
      <item>Daniela Jurković, OIB 26582075161 punomoćnik sudionika u postupku JURKOVIĆ UGOSTITELJSTVO j.d.o.o.</item>
    </izvorni_sadrzaj>
    <derivirana_varijabla naziv="DomainObject.Predmet.OstaliListFormatedOIB_1">
      <item>Daniela Jurković, OIB 26582075161 punomoćnik sudionika u postupku JURKOVIĆ UGOSTITELJSTVO j.d.o.o.</item>
    </derivirana_varijabla>
  </DomainObject.Predmet.OstaliListFormatedOIB>
  <DomainObject.Predmet.OstaliListFormatedWithAdress>
    <izvorni_sadrzaj>
      <item>Daniela Jurković, Modruška 1, 10000 Zagreb punomoćnik sudionika u postupku JURKOVIĆ UGOSTITELJSTVO j.d.o.o.</item>
    </izvorni_sadrzaj>
    <derivirana_varijabla naziv="DomainObject.Predmet.OstaliListFormatedWithAdress_1">
      <item>Daniela Jurković, Modruška 1, 10000 Zagreb punomoćnik sudionika u postupku JURKOVIĆ UGOSTITELJSTVO j.d.o.o.</item>
    </derivirana_varijabla>
  </DomainObject.Predmet.OstaliListFormatedWithAdress>
  <DomainObject.Predmet.OstaliListFormatedWithAdressOIB>
    <izvorni_sadrzaj>
      <item>Daniela Jurković, OIB 26582075161, Modruška 1, 10000 Zagreb punomoćnik sudionika u postupku JURKOVIĆ UGOSTITELJSTVO j.d.o.o.</item>
    </izvorni_sadrzaj>
    <derivirana_varijabla naziv="DomainObject.Predmet.OstaliListFormatedWithAdressOIB_1">
      <item>Daniela Jurković, OIB 26582075161, Modruška 1, 10000 Zagreb punomoćnik sudionika u postupku JURKOVIĆ UGOSTITELJSTVO j.d.o.o.</item>
    </derivirana_varijabla>
  </DomainObject.Predmet.OstaliListFormatedWithAdressOIB>
  <DomainObject.Predmet.OstaliListNazivFormated>
    <izvorni_sadrzaj>
      <item>Daniela Jurković</item>
    </izvorni_sadrzaj>
    <derivirana_varijabla naziv="DomainObject.Predmet.OstaliListNazivFormated_1">
      <item>Daniela Jurković</item>
    </derivirana_varijabla>
  </DomainObject.Predmet.OstaliListNazivFormated>
  <DomainObject.Predmet.OstaliListNazivFormatedOIB>
    <izvorni_sadrzaj>
      <item>Daniela Jurković, OIB 26582075161</item>
    </izvorni_sadrzaj>
    <derivirana_varijabla naziv="DomainObject.Predmet.OstaliListNazivFormatedOIB_1">
      <item>Daniela Jurković, OIB 26582075161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JURKOVIĆ UGOSTITELJSTVO j.d.o.o.</izvorni_sadrzaj>
    <derivirana_varijabla naziv="DomainObject.Predmet.ProtustrankaIDrugi_1">JURKOVIĆ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JURKOVIĆ UGOSTITELJSTVO j.d.o.o., OIB 94658779977, Modruška ulica 1, 10000 Zagreb</izvorni_sadrzaj>
    <derivirana_varijabla naziv="DomainObject.Predmet.ProtustrankaIDrugiAdressOIB_1">JURKOVIĆ UGOSTITELJSTVO j.d.o.o., OIB 94658779977, Modruška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JURKOVIĆ UGOSTITELJSTVO j.d.o.o.</item>
      <item>Daniela Jurković</item>
    </izvorni_sadrzaj>
    <derivirana_varijabla naziv="DomainObject.Predmet.SudioniciListNaziv_1">
      <item>FINA Regionalni centar Zagreb</item>
      <item>JURKOVIĆ UGOSTITELJSTVO j.d.o.o.</item>
      <item>Daniela Jurković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JURKOVIĆ UGOSTITELJSTVO j.d.o.o., OIB 94658779977, Modruška ulica 1,10000 Zagreb</item>
      <item>Daniela Jurković, OIB 26582075161, Modruška 1,10000 Zagreb</item>
    </izvorni_sadrzaj>
    <derivirana_varijabla naziv="DomainObject.Predmet.SudioniciListAdressOIB_1">
      <item>FINA Regionalni centar Zagreb, OIB 85821130368, Trg svibanjskih žrtava 1995. 1,10000 Zagreb</item>
      <item>JURKOVIĆ UGOSTITELJSTVO j.d.o.o., OIB 94658779977, Modruška ulica 1,10000 Zagreb</item>
      <item>Daniela Jurković, OIB 26582075161, Modruška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92446-AE20-44B0-B1D8-600B7CB70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2392</properties:Characters>
  <properties:Lines>76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2017-04-10T11:30:00Z</cp:lastPrinted>
  <dcterms:modified xmlns:xsi="http://www.w3.org/2001/XMLSchema-instance" xsi:type="dcterms:W3CDTF">2017-04-10T11:30:00Z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