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fdfc" w14:paraId="cd6fdfc" w:rsidRDefault="004C2F6D" w:rsidP="00196539" w:rsidR="004C2F6D">
      <w:pPr>
        <w:jc w:val="right"/>
        <w15:collapsed w:val="false"/>
      </w:pPr>
      <w:bookmarkStart w:name="_GoBack" w:id="0"/>
      <w:bookmarkEnd w:id="0"/>
      <w:proofErr w:type="spellStart"/>
      <w:r>
        <w:t>1</w:t>
      </w:r>
      <w:r w:rsidR="00BA708C">
        <w:t>3</w:t>
      </w:r>
      <w:proofErr w:type="spellEnd"/>
      <w:r>
        <w:t xml:space="preserve"> St-</w:t>
      </w:r>
      <w:r w:rsidR="00196539">
        <w:t>4/</w:t>
      </w:r>
      <w:proofErr w:type="spellStart"/>
      <w:r w:rsidR="00196539">
        <w:t>18</w:t>
      </w:r>
      <w:proofErr w:type="spellEnd"/>
      <w:r w:rsidR="00196539">
        <w:t>-3</w:t>
      </w:r>
      <w:r>
        <w:t xml:space="preserve">              </w:t>
      </w:r>
    </w:p>
    <w:p w:rsidRDefault="004C2F6D" w:rsidP="004C2F6D" w:rsidR="004C2F6D"/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4C2F6D" w:rsidP="004C2F6D" w:rsidR="003E3B9B">
      <w:r>
        <w:t xml:space="preserve">     </w:t>
      </w:r>
    </w:p>
    <w:p w:rsidRDefault="004C2F6D" w:rsidP="004C2F6D" w:rsidR="004C2F6D"/>
    <w:p w:rsidRDefault="003573E1" w:rsidP="00D81414" w:rsidR="004C2F6D">
      <w:pPr>
        <w:jc w:val="center"/>
      </w:pPr>
      <w:r>
        <w:t>U   IME   REPUB</w:t>
      </w:r>
      <w:r w:rsidR="004C2F6D">
        <w:t>LIKE   HRVATSKE</w:t>
      </w: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4C2F6D" w:rsidP="004C2F6D" w:rsidR="004C2F6D"/>
    <w:p w:rsidRDefault="003573E1" w:rsidP="00D81414" w:rsidR="004C2F6D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 xml:space="preserve">, u </w:t>
      </w:r>
      <w:r w:rsidR="00D81414">
        <w:t xml:space="preserve">skraćenom </w:t>
      </w:r>
      <w:r w:rsidR="004C2F6D">
        <w:t xml:space="preserve">stečajnom </w:t>
      </w:r>
      <w:r w:rsidR="00D81414">
        <w:t xml:space="preserve">postupku </w:t>
      </w:r>
      <w:r w:rsidR="004C2F6D">
        <w:t>nad stečajnim dužnikom</w:t>
      </w:r>
      <w:r w:rsidR="00196539">
        <w:t xml:space="preserve"> </w:t>
      </w:r>
      <w:proofErr w:type="spellStart"/>
      <w:r w:rsidR="00196539">
        <w:t>PARTNERKING</w:t>
      </w:r>
      <w:proofErr w:type="spellEnd"/>
      <w:r w:rsidR="00196539">
        <w:t xml:space="preserve"> </w:t>
      </w:r>
      <w:r w:rsidR="004C2F6D">
        <w:t>d.o.o. z</w:t>
      </w:r>
      <w:r w:rsidR="004D29E2">
        <w:t xml:space="preserve">a </w:t>
      </w:r>
      <w:r w:rsidR="00196539">
        <w:t xml:space="preserve">trgovinu i usluge Zagreb, I. Savica </w:t>
      </w:r>
      <w:proofErr w:type="spellStart"/>
      <w:r w:rsidR="00196539">
        <w:t>139</w:t>
      </w:r>
      <w:proofErr w:type="spellEnd"/>
      <w:r w:rsidR="00196539">
        <w:t xml:space="preserve">, </w:t>
      </w:r>
      <w:proofErr w:type="spellStart"/>
      <w:r w:rsidR="00196539">
        <w:t>MBS</w:t>
      </w:r>
      <w:proofErr w:type="spellEnd"/>
      <w:r w:rsidR="00196539">
        <w:t xml:space="preserve"> </w:t>
      </w:r>
      <w:proofErr w:type="spellStart"/>
      <w:r w:rsidR="00196539">
        <w:t>080921650</w:t>
      </w:r>
      <w:proofErr w:type="spellEnd"/>
      <w:r w:rsidR="004D29E2">
        <w:t xml:space="preserve">, </w:t>
      </w:r>
      <w:proofErr w:type="spellStart"/>
      <w:r w:rsidR="004D29E2">
        <w:t>OIB</w:t>
      </w:r>
      <w:proofErr w:type="spellEnd"/>
      <w:r w:rsidR="004D29E2">
        <w:t xml:space="preserve"> </w:t>
      </w:r>
      <w:proofErr w:type="spellStart"/>
      <w:r w:rsidR="00196539">
        <w:t>03564488120</w:t>
      </w:r>
      <w:proofErr w:type="spellEnd"/>
      <w:r w:rsidR="004C2F6D">
        <w:t xml:space="preserve">, </w:t>
      </w:r>
      <w:r w:rsidR="00D81414">
        <w:t xml:space="preserve">odlučujući o žalbi </w:t>
      </w:r>
      <w:r w:rsidR="0022515F">
        <w:t xml:space="preserve">društva </w:t>
      </w:r>
      <w:proofErr w:type="spellStart"/>
      <w:r w:rsidR="0022515F">
        <w:t>DIS</w:t>
      </w:r>
      <w:r w:rsidR="00A80D9E">
        <w:t>TP</w:t>
      </w:r>
      <w:r w:rsidR="0022515F">
        <w:t>RO</w:t>
      </w:r>
      <w:proofErr w:type="spellEnd"/>
      <w:r w:rsidR="0022515F">
        <w:t xml:space="preserve"> d.o.o. Zagreb, kralja Držislava </w:t>
      </w:r>
      <w:proofErr w:type="spellStart"/>
      <w:r w:rsidR="0022515F">
        <w:t>14</w:t>
      </w:r>
      <w:proofErr w:type="spellEnd"/>
      <w:r w:rsidR="0022515F">
        <w:t xml:space="preserve">, </w:t>
      </w:r>
      <w:proofErr w:type="spellStart"/>
      <w:r w:rsidR="00B139C4">
        <w:t>OIB</w:t>
      </w:r>
      <w:proofErr w:type="spellEnd"/>
      <w:r w:rsidR="00B139C4">
        <w:t xml:space="preserve"> </w:t>
      </w:r>
      <w:proofErr w:type="spellStart"/>
      <w:r w:rsidR="00B139C4">
        <w:t>09860365207</w:t>
      </w:r>
      <w:proofErr w:type="spellEnd"/>
      <w:r w:rsidR="00B139C4">
        <w:t>, osn</w:t>
      </w:r>
      <w:r w:rsidR="0022515F">
        <w:t xml:space="preserve">ivača/člana društva stečajnog dužnika </w:t>
      </w:r>
      <w:proofErr w:type="spellStart"/>
      <w:r w:rsidR="0022515F">
        <w:t>PARTNERKING</w:t>
      </w:r>
      <w:proofErr w:type="spellEnd"/>
      <w:r w:rsidR="0022515F">
        <w:t xml:space="preserve"> d.o.o. za trgovinu i usluge Zagreb,</w:t>
      </w:r>
      <w:r w:rsidR="00C818CE">
        <w:t xml:space="preserve"> </w:t>
      </w:r>
      <w:r w:rsidR="00D81414">
        <w:t>protiv rj</w:t>
      </w:r>
      <w:r w:rsidR="00B139C4">
        <w:t>ešenja ovoga suda poslovni broj</w:t>
      </w:r>
      <w:r w:rsidR="00D81414">
        <w:t xml:space="preserve"> St-</w:t>
      </w:r>
      <w:proofErr w:type="spellStart"/>
      <w:r w:rsidR="00B139C4">
        <w:t>757</w:t>
      </w:r>
      <w:proofErr w:type="spellEnd"/>
      <w:r w:rsidR="00B139C4">
        <w:t>/</w:t>
      </w:r>
      <w:proofErr w:type="spellStart"/>
      <w:r w:rsidR="00B139C4">
        <w:t>17</w:t>
      </w:r>
      <w:proofErr w:type="spellEnd"/>
      <w:r w:rsidR="00B139C4">
        <w:t xml:space="preserve">-4 od </w:t>
      </w:r>
      <w:proofErr w:type="spellStart"/>
      <w:r w:rsidR="00B139C4">
        <w:t>14</w:t>
      </w:r>
      <w:proofErr w:type="spellEnd"/>
      <w:r w:rsidR="00B139C4">
        <w:t xml:space="preserve">. </w:t>
      </w:r>
      <w:r w:rsidR="004D29E2">
        <w:t>studenog</w:t>
      </w:r>
      <w:r w:rsidR="00D81414">
        <w:t xml:space="preserve"> 2017.</w:t>
      </w:r>
      <w:r w:rsidR="00260D71">
        <w:t>,</w:t>
      </w:r>
      <w:r w:rsidR="00D81414">
        <w:t xml:space="preserve"> </w:t>
      </w:r>
      <w:r w:rsidR="004C2F6D">
        <w:t xml:space="preserve">dana </w:t>
      </w:r>
      <w:proofErr w:type="spellStart"/>
      <w:r w:rsidR="00B139C4">
        <w:t>30</w:t>
      </w:r>
      <w:proofErr w:type="spellEnd"/>
      <w:r w:rsidR="00B139C4">
        <w:t xml:space="preserve">. svibnja </w:t>
      </w:r>
      <w:proofErr w:type="spellStart"/>
      <w:r w:rsidR="00B139C4">
        <w:t>2018</w:t>
      </w:r>
      <w:proofErr w:type="spellEnd"/>
      <w:r w:rsidR="00B139C4">
        <w:t xml:space="preserve">.  </w:t>
      </w:r>
      <w:r w:rsidR="004C2F6D">
        <w:t xml:space="preserve">                    </w:t>
      </w:r>
    </w:p>
    <w:p w:rsidRDefault="004C2F6D" w:rsidP="004C2F6D" w:rsidR="004C2F6D"/>
    <w:p w:rsidRDefault="0081054B" w:rsidP="004C2F6D" w:rsidR="0081054B"/>
    <w:p w:rsidRDefault="004C2F6D" w:rsidP="00D81414" w:rsidR="004C2F6D">
      <w:pPr>
        <w:jc w:val="center"/>
      </w:pPr>
      <w:r>
        <w:t>r i j e š i o     j e</w:t>
      </w:r>
    </w:p>
    <w:p w:rsidRDefault="004C2F6D" w:rsidP="004C2F6D" w:rsidR="004C2F6D"/>
    <w:p w:rsidRDefault="0081054B" w:rsidP="004C2F6D" w:rsidR="0081054B"/>
    <w:p w:rsidRDefault="00C818CE" w:rsidP="00260D71" w:rsidR="00C818CE">
      <w:pPr>
        <w:ind w:left="567"/>
        <w:jc w:val="both"/>
      </w:pPr>
      <w:r>
        <w:t>Odbacuje se žalba</w:t>
      </w:r>
      <w:r w:rsidR="00B139C4">
        <w:t xml:space="preserve"> društva </w:t>
      </w:r>
      <w:proofErr w:type="spellStart"/>
      <w:r w:rsidR="00B139C4">
        <w:t>DIS</w:t>
      </w:r>
      <w:r w:rsidR="00A80D9E">
        <w:t>T</w:t>
      </w:r>
      <w:r w:rsidR="00B139C4">
        <w:t>PRO</w:t>
      </w:r>
      <w:proofErr w:type="spellEnd"/>
      <w:r w:rsidR="00B139C4">
        <w:t xml:space="preserve"> d.o.o. Zagreb, kralja Držislava </w:t>
      </w:r>
      <w:proofErr w:type="spellStart"/>
      <w:r w:rsidR="00B139C4">
        <w:t>14</w:t>
      </w:r>
      <w:proofErr w:type="spellEnd"/>
      <w:r w:rsidR="00B139C4">
        <w:t xml:space="preserve">, </w:t>
      </w:r>
      <w:proofErr w:type="spellStart"/>
      <w:r w:rsidR="00B139C4">
        <w:t>OIB</w:t>
      </w:r>
      <w:proofErr w:type="spellEnd"/>
      <w:r w:rsidR="00B139C4">
        <w:t xml:space="preserve"> </w:t>
      </w:r>
      <w:proofErr w:type="spellStart"/>
      <w:r w:rsidR="00B139C4">
        <w:t>09860365207</w:t>
      </w:r>
      <w:proofErr w:type="spellEnd"/>
      <w:r w:rsidR="00B139C4">
        <w:t xml:space="preserve">, osnivača/člana društva stečajnog dužnika </w:t>
      </w:r>
      <w:proofErr w:type="spellStart"/>
      <w:r w:rsidR="00B139C4">
        <w:t>PARTNERKING</w:t>
      </w:r>
      <w:proofErr w:type="spellEnd"/>
      <w:r w:rsidR="00B139C4">
        <w:t xml:space="preserve"> d.o.o. za trgovinu i usluge Zagreb</w:t>
      </w:r>
      <w:r w:rsidR="006A28C8">
        <w:t>,</w:t>
      </w:r>
      <w:r>
        <w:t xml:space="preserve"> protiv rješenja Trgovačkog suda u Osijeku poslovnog broja </w:t>
      </w:r>
      <w:r w:rsidR="006A28C8">
        <w:t>poslovni broj</w:t>
      </w:r>
      <w:r>
        <w:t xml:space="preserve"> St-</w:t>
      </w:r>
      <w:proofErr w:type="spellStart"/>
      <w:r w:rsidR="00B139C4">
        <w:t>757</w:t>
      </w:r>
      <w:proofErr w:type="spellEnd"/>
      <w:r w:rsidR="00B139C4">
        <w:t>/</w:t>
      </w:r>
      <w:proofErr w:type="spellStart"/>
      <w:r w:rsidR="00B139C4">
        <w:t>17</w:t>
      </w:r>
      <w:proofErr w:type="spellEnd"/>
      <w:r w:rsidR="00B139C4">
        <w:t xml:space="preserve">-4 od </w:t>
      </w:r>
      <w:proofErr w:type="spellStart"/>
      <w:r w:rsidR="00B139C4">
        <w:t>14</w:t>
      </w:r>
      <w:proofErr w:type="spellEnd"/>
      <w:r w:rsidR="00B139C4">
        <w:t>. studenog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6A28C8">
        <w:t xml:space="preserve">, kao nedopuštena. </w:t>
      </w:r>
      <w:r>
        <w:t xml:space="preserve"> </w:t>
      </w:r>
    </w:p>
    <w:p w:rsidRDefault="004C2F6D" w:rsidP="004C2F6D" w:rsidR="004C2F6D"/>
    <w:p w:rsidRDefault="00DE5893" w:rsidP="004C2F6D" w:rsidR="00DE5893"/>
    <w:p w:rsidRDefault="004C2F6D" w:rsidP="00260D71" w:rsidR="004C2F6D">
      <w:pPr>
        <w:jc w:val="center"/>
      </w:pPr>
      <w:r>
        <w:t>Obrazloženje</w:t>
      </w:r>
    </w:p>
    <w:p w:rsidRDefault="004C2F6D" w:rsidP="004C2F6D" w:rsidR="004C2F6D"/>
    <w:p w:rsidRDefault="0081054B" w:rsidP="004C2F6D" w:rsidR="0081054B"/>
    <w:p w:rsidRDefault="00260D71" w:rsidP="00260D71" w:rsidR="00066E53">
      <w:pPr>
        <w:ind w:firstLine="708"/>
        <w:jc w:val="both"/>
      </w:pPr>
      <w:r>
        <w:t>Rješenj</w:t>
      </w:r>
      <w:r w:rsidR="00066E53">
        <w:t>em</w:t>
      </w:r>
      <w:r>
        <w:t xml:space="preserve"> ovoga suda posl</w:t>
      </w:r>
      <w:r w:rsidR="00066E53">
        <w:t xml:space="preserve">ovni broj </w:t>
      </w:r>
      <w:proofErr w:type="spellStart"/>
      <w:r w:rsidR="00066E53">
        <w:t>20</w:t>
      </w:r>
      <w:proofErr w:type="spellEnd"/>
      <w:r w:rsidR="00066E53">
        <w:t xml:space="preserve"> St-</w:t>
      </w:r>
      <w:proofErr w:type="spellStart"/>
      <w:r w:rsidR="00B139C4">
        <w:t>757</w:t>
      </w:r>
      <w:proofErr w:type="spellEnd"/>
      <w:r w:rsidR="00B139C4">
        <w:t>/</w:t>
      </w:r>
      <w:proofErr w:type="spellStart"/>
      <w:r w:rsidR="00B139C4">
        <w:t>17</w:t>
      </w:r>
      <w:proofErr w:type="spellEnd"/>
      <w:r w:rsidR="00B139C4">
        <w:t xml:space="preserve">-4 od </w:t>
      </w:r>
      <w:proofErr w:type="spellStart"/>
      <w:r w:rsidR="00B139C4">
        <w:t>14</w:t>
      </w:r>
      <w:proofErr w:type="spellEnd"/>
      <w:r w:rsidR="00B139C4">
        <w:t xml:space="preserve">. studenog </w:t>
      </w:r>
      <w:proofErr w:type="spellStart"/>
      <w:r w:rsidR="00066E53">
        <w:t>2017</w:t>
      </w:r>
      <w:proofErr w:type="spellEnd"/>
      <w:r>
        <w:t>. otvoren je</w:t>
      </w:r>
      <w:r w:rsidR="00066E53">
        <w:t xml:space="preserve"> i istovremeno zaključen</w:t>
      </w:r>
      <w:r>
        <w:t xml:space="preserve"> skraćeni stečajni postupak </w:t>
      </w:r>
      <w:r w:rsidR="004C2F6D">
        <w:t xml:space="preserve">nad dužnikom </w:t>
      </w:r>
      <w:proofErr w:type="spellStart"/>
      <w:r w:rsidR="00A80D9E">
        <w:t>PARTNERKING</w:t>
      </w:r>
      <w:proofErr w:type="spellEnd"/>
      <w:r w:rsidR="00A80D9E">
        <w:t xml:space="preserve"> d.o.o. za trgovinu i usluge Zagreb, I. Savica </w:t>
      </w:r>
      <w:proofErr w:type="spellStart"/>
      <w:r w:rsidR="00A80D9E">
        <w:t>139</w:t>
      </w:r>
      <w:proofErr w:type="spellEnd"/>
      <w:r w:rsidR="00A80D9E">
        <w:t xml:space="preserve">, </w:t>
      </w:r>
      <w:proofErr w:type="spellStart"/>
      <w:r w:rsidR="00A80D9E">
        <w:t>MBS</w:t>
      </w:r>
      <w:proofErr w:type="spellEnd"/>
      <w:r w:rsidR="00A80D9E">
        <w:t xml:space="preserve"> </w:t>
      </w:r>
      <w:proofErr w:type="spellStart"/>
      <w:r w:rsidR="00A80D9E">
        <w:t>080921650</w:t>
      </w:r>
      <w:proofErr w:type="spellEnd"/>
      <w:r w:rsidR="00A80D9E">
        <w:t xml:space="preserve">, </w:t>
      </w:r>
      <w:proofErr w:type="spellStart"/>
      <w:r w:rsidR="00A80D9E">
        <w:t>OIB</w:t>
      </w:r>
      <w:proofErr w:type="spellEnd"/>
      <w:r w:rsidR="00A80D9E">
        <w:t xml:space="preserve"> </w:t>
      </w:r>
      <w:proofErr w:type="spellStart"/>
      <w:r w:rsidR="00A80D9E">
        <w:t>03564488120</w:t>
      </w:r>
      <w:proofErr w:type="spellEnd"/>
      <w:r>
        <w:t>,</w:t>
      </w:r>
      <w:r w:rsidR="00066E53">
        <w:t xml:space="preserve"> a</w:t>
      </w:r>
      <w:r>
        <w:t xml:space="preserve"> za stečajnog upravitelja</w:t>
      </w:r>
      <w:r w:rsidR="00066E53">
        <w:t xml:space="preserve"> dužnika ime</w:t>
      </w:r>
      <w:r>
        <w:t>novan</w:t>
      </w:r>
      <w:r w:rsidR="00A80D9E">
        <w:t xml:space="preserve"> </w:t>
      </w:r>
      <w:r>
        <w:t xml:space="preserve"> je</w:t>
      </w:r>
      <w:r w:rsidR="00A80D9E">
        <w:t xml:space="preserve"> Nikola Bojanić</w:t>
      </w:r>
      <w:r w:rsidR="00066E53">
        <w:t xml:space="preserve"> iz Osijeka,</w:t>
      </w:r>
      <w:r w:rsidR="00A80D9E">
        <w:t xml:space="preserve"> Bračka </w:t>
      </w:r>
      <w:proofErr w:type="spellStart"/>
      <w:r w:rsidR="00A80D9E">
        <w:t>179</w:t>
      </w:r>
      <w:proofErr w:type="spellEnd"/>
      <w:r w:rsidR="00A80D9E">
        <w:t xml:space="preserve">, </w:t>
      </w:r>
      <w:proofErr w:type="spellStart"/>
      <w:r w:rsidR="00A80D9E">
        <w:t>OIB</w:t>
      </w:r>
      <w:proofErr w:type="spellEnd"/>
      <w:r w:rsidR="00A80D9E">
        <w:t xml:space="preserve"> </w:t>
      </w:r>
      <w:proofErr w:type="spellStart"/>
      <w:r w:rsidR="00A80D9E">
        <w:t>32886956915</w:t>
      </w:r>
      <w:proofErr w:type="spellEnd"/>
      <w:r w:rsidR="00A80D9E">
        <w:t xml:space="preserve">. </w:t>
      </w:r>
      <w:r w:rsidR="00066E53">
        <w:t xml:space="preserve"> </w:t>
      </w:r>
    </w:p>
    <w:p w:rsidRDefault="00260D71" w:rsidP="00260D71" w:rsidR="00260D71">
      <w:pPr>
        <w:ind w:firstLine="708"/>
        <w:jc w:val="both"/>
      </w:pPr>
      <w:r>
        <w:t xml:space="preserve"> </w:t>
      </w:r>
    </w:p>
    <w:p w:rsidRDefault="00260D71" w:rsidP="001431D1" w:rsidR="009061C1">
      <w:pPr>
        <w:ind w:firstLine="708"/>
        <w:jc w:val="both"/>
        <w:rPr>
          <w:lang w:eastAsia="hr-HR"/>
        </w:rPr>
      </w:pPr>
      <w:r>
        <w:t xml:space="preserve">Protiv predmetnog rješenja </w:t>
      </w:r>
      <w:r w:rsidR="00A80D9E">
        <w:t>osnivač/član društva stečajnog dužnika</w:t>
      </w:r>
      <w:r w:rsidR="00B0077A">
        <w:t>,</w:t>
      </w:r>
      <w:r w:rsidR="00A80D9E">
        <w:t xml:space="preserve"> društvo </w:t>
      </w:r>
      <w:proofErr w:type="spellStart"/>
      <w:r w:rsidR="00B0077A">
        <w:t>DISTPRO</w:t>
      </w:r>
      <w:proofErr w:type="spellEnd"/>
      <w:r w:rsidR="00B0077A">
        <w:t xml:space="preserve"> d.o.o. Zagreb, kralja Držislava </w:t>
      </w:r>
      <w:proofErr w:type="spellStart"/>
      <w:r w:rsidR="00B0077A">
        <w:t>14</w:t>
      </w:r>
      <w:proofErr w:type="spellEnd"/>
      <w:r w:rsidR="00B0077A">
        <w:t xml:space="preserve">, </w:t>
      </w:r>
      <w:proofErr w:type="spellStart"/>
      <w:r w:rsidR="00B0077A">
        <w:t>OIB</w:t>
      </w:r>
      <w:proofErr w:type="spellEnd"/>
      <w:r w:rsidR="00B0077A">
        <w:t xml:space="preserve"> </w:t>
      </w:r>
      <w:proofErr w:type="spellStart"/>
      <w:r w:rsidR="00B0077A">
        <w:t>09860365207</w:t>
      </w:r>
      <w:proofErr w:type="spellEnd"/>
      <w:r w:rsidR="00B0077A">
        <w:t>,</w:t>
      </w:r>
      <w:r w:rsidR="00BD05DE">
        <w:t xml:space="preserve"> je dana </w:t>
      </w:r>
      <w:proofErr w:type="spellStart"/>
      <w:r w:rsidR="00B0077A">
        <w:t>22</w:t>
      </w:r>
      <w:proofErr w:type="spellEnd"/>
      <w:r w:rsidR="00B0077A">
        <w:t>. studenog</w:t>
      </w:r>
      <w:r w:rsidR="00BD05DE">
        <w:t xml:space="preserve"> </w:t>
      </w:r>
      <w:proofErr w:type="spellStart"/>
      <w:r w:rsidR="00BD05DE">
        <w:t>2017</w:t>
      </w:r>
      <w:proofErr w:type="spellEnd"/>
      <w:r w:rsidR="00BD05DE">
        <w:t xml:space="preserve">. podnio </w:t>
      </w:r>
      <w:r>
        <w:t>žalbu</w:t>
      </w:r>
      <w:r w:rsidR="00B0077A">
        <w:t xml:space="preserve"> zbog bitne povrede postupka. </w:t>
      </w:r>
    </w:p>
    <w:p w:rsidRDefault="00580CCC" w:rsidP="001431D1" w:rsidR="00580CCC">
      <w:pPr>
        <w:rPr>
          <w:lang w:eastAsia="hr-HR"/>
        </w:rPr>
      </w:pPr>
    </w:p>
    <w:p w:rsidRDefault="009061C1" w:rsidP="00B0077A" w:rsidR="003E3B9B">
      <w:pPr>
        <w:ind w:firstLine="708"/>
        <w:jc w:val="both"/>
      </w:pPr>
      <w:r>
        <w:rPr>
          <w:lang w:eastAsia="hr-HR"/>
        </w:rPr>
        <w:t>Predmetna žalba</w:t>
      </w:r>
      <w:r w:rsidR="00B0077A">
        <w:rPr>
          <w:lang w:eastAsia="hr-HR"/>
        </w:rPr>
        <w:t xml:space="preserve"> osnivača/člana društva</w:t>
      </w:r>
      <w:r w:rsidR="00F56671">
        <w:rPr>
          <w:lang w:eastAsia="hr-HR"/>
        </w:rPr>
        <w:t xml:space="preserve"> stečajnog dužnika je nedopuštena.</w:t>
      </w:r>
    </w:p>
    <w:p w:rsidRDefault="003E3B9B" w:rsidP="003E3B9B" w:rsidR="003E3B9B">
      <w:pPr>
        <w:ind w:firstLine="708"/>
        <w:jc w:val="center"/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 w:rsidRPr="009061C1">
        <w:rPr>
          <w:rFonts w:cs="Times New Roman"/>
          <w:szCs w:val="24"/>
        </w:rPr>
        <w:t>Odredbom čl. 128. st. 8. Stečajnog zakona</w:t>
      </w:r>
      <w:r w:rsidR="004B414E">
        <w:rPr>
          <w:rFonts w:cs="Times New Roman"/>
          <w:szCs w:val="24"/>
        </w:rPr>
        <w:t xml:space="preserve"> (NN 71/15</w:t>
      </w:r>
      <w:r w:rsidR="001431D1">
        <w:rPr>
          <w:rFonts w:cs="Times New Roman"/>
          <w:szCs w:val="24"/>
        </w:rPr>
        <w:t xml:space="preserve"> i 104/17</w:t>
      </w:r>
      <w:r w:rsidR="004B414E">
        <w:rPr>
          <w:rFonts w:cs="Times New Roman"/>
          <w:szCs w:val="24"/>
        </w:rPr>
        <w:t>,</w:t>
      </w:r>
      <w:r w:rsidRPr="009061C1">
        <w:rPr>
          <w:rFonts w:cs="Times New Roman"/>
          <w:szCs w:val="24"/>
        </w:rPr>
        <w:t xml:space="preserve"> dalje: SZ) propisano je da </w:t>
      </w:r>
      <w:r>
        <w:rPr>
          <w:rFonts w:cs="Times New Roman"/>
          <w:szCs w:val="24"/>
        </w:rPr>
        <w:t>p</w:t>
      </w:r>
      <w:r w:rsidRPr="009061C1">
        <w:rPr>
          <w:rFonts w:cs="Times New Roman"/>
          <w:szCs w:val="24"/>
        </w:rPr>
        <w:t>rotiv rješenja o otvaranju stečajnoga postupka pravo na žalbu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ima osoba ovlaštena za zastupanje dužnika po zakonu do dana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nastupanja pravnih posljedica otvaranja stečajnoga postupka i</w:t>
      </w:r>
      <w:r>
        <w:rPr>
          <w:rFonts w:cs="Times New Roman"/>
          <w:szCs w:val="24"/>
        </w:rPr>
        <w:t xml:space="preserve"> </w:t>
      </w:r>
      <w:r w:rsidRPr="009061C1">
        <w:rPr>
          <w:rFonts w:cs="Times New Roman"/>
          <w:szCs w:val="24"/>
        </w:rPr>
        <w:t>dužnik pojedinac</w:t>
      </w:r>
      <w:r>
        <w:rPr>
          <w:rFonts w:cs="Times New Roman"/>
          <w:szCs w:val="24"/>
        </w:rPr>
        <w:t xml:space="preserve">. </w:t>
      </w:r>
    </w:p>
    <w:p w:rsidRDefault="00F56671" w:rsidP="00F56671" w:rsidR="00F56671">
      <w:pPr>
        <w:autoSpaceDE w:val="false"/>
        <w:autoSpaceDN w:val="false"/>
        <w:adjustRightInd w:val="false"/>
        <w:ind w:firstLine="708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2</w:t>
      </w:r>
    </w:p>
    <w:p w:rsidRDefault="00DE5893" w:rsidP="00DE5893" w:rsidR="00DE5893">
      <w:pPr>
        <w:jc w:val="right"/>
      </w:pPr>
      <w:proofErr w:type="spellStart"/>
      <w:r>
        <w:t>13</w:t>
      </w:r>
      <w:proofErr w:type="spellEnd"/>
      <w:r>
        <w:t xml:space="preserve"> St-4/</w:t>
      </w:r>
      <w:proofErr w:type="spellStart"/>
      <w:r>
        <w:t>18</w:t>
      </w:r>
      <w:proofErr w:type="spellEnd"/>
      <w:r>
        <w:t xml:space="preserve">-3              </w:t>
      </w: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DE5893" w:rsidP="009061C1" w:rsidR="00DE5893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DE5893" w:rsidP="009061C1" w:rsidR="00DE5893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DE5893" w:rsidP="009061C1" w:rsidR="00DE5893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9061C1" w:rsidP="009061C1" w:rsid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 predmetnoj žalbi od </w:t>
      </w:r>
      <w:r w:rsidR="00F56671">
        <w:rPr>
          <w:rFonts w:cs="Times New Roman"/>
          <w:szCs w:val="24"/>
        </w:rPr>
        <w:t>22.11</w:t>
      </w:r>
      <w:r w:rsidR="008D7167">
        <w:rPr>
          <w:rFonts w:cs="Times New Roman"/>
          <w:szCs w:val="24"/>
        </w:rPr>
        <w:t>.2017.</w:t>
      </w:r>
      <w:r>
        <w:rPr>
          <w:rFonts w:cs="Times New Roman"/>
          <w:szCs w:val="24"/>
        </w:rPr>
        <w:t xml:space="preserve"> navedeno </w:t>
      </w:r>
      <w:r w:rsidR="008D7167">
        <w:rPr>
          <w:rFonts w:cs="Times New Roman"/>
          <w:szCs w:val="24"/>
        </w:rPr>
        <w:t xml:space="preserve">je </w:t>
      </w:r>
      <w:r>
        <w:rPr>
          <w:rFonts w:cs="Times New Roman"/>
          <w:szCs w:val="24"/>
        </w:rPr>
        <w:t>da istu podnosi</w:t>
      </w:r>
      <w:r w:rsidR="00F56671">
        <w:rPr>
          <w:rFonts w:cs="Times New Roman"/>
          <w:szCs w:val="24"/>
        </w:rPr>
        <w:t xml:space="preserve"> društvo </w:t>
      </w:r>
      <w:proofErr w:type="spellStart"/>
      <w:r w:rsidR="00F56671">
        <w:rPr>
          <w:rFonts w:cs="Times New Roman"/>
          <w:szCs w:val="24"/>
        </w:rPr>
        <w:t>DISTP</w:t>
      </w:r>
      <w:r w:rsidR="00F56671">
        <w:t>RO</w:t>
      </w:r>
      <w:proofErr w:type="spellEnd"/>
      <w:r w:rsidR="00F56671">
        <w:t xml:space="preserve"> d.o.o. Zagreb</w:t>
      </w:r>
      <w:r w:rsidR="00DE5893">
        <w:t xml:space="preserve">, zastupan po direktoru Ivici </w:t>
      </w:r>
      <w:proofErr w:type="spellStart"/>
      <w:r w:rsidR="00DE5893">
        <w:t>Jolić</w:t>
      </w:r>
      <w:proofErr w:type="spellEnd"/>
      <w:r w:rsidR="00DE5893">
        <w:t>, osnivač/član društva</w:t>
      </w:r>
      <w:r w:rsidR="00F56671">
        <w:t xml:space="preserve"> stečajnog dužnika </w:t>
      </w:r>
      <w:proofErr w:type="spellStart"/>
      <w:r w:rsidR="00F56671">
        <w:t>PARTNERKING</w:t>
      </w:r>
      <w:proofErr w:type="spellEnd"/>
      <w:r w:rsidR="00F56671">
        <w:t xml:space="preserve"> d.o.o. za trgovinu i usluge Zagreb</w:t>
      </w:r>
      <w:r w:rsidR="002E1732">
        <w:t xml:space="preserve">, osoba koja sukladno čl. </w:t>
      </w:r>
      <w:proofErr w:type="spellStart"/>
      <w:r w:rsidR="002E1732">
        <w:t>128</w:t>
      </w:r>
      <w:proofErr w:type="spellEnd"/>
      <w:r w:rsidR="002E1732">
        <w:t xml:space="preserve">. st. 8 Stečajnog zakona nema pravo na podnošenje žalbe. </w:t>
      </w:r>
    </w:p>
    <w:p w:rsidRDefault="00F62BE0" w:rsidP="009061C1" w:rsidR="00F62BE0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</w:p>
    <w:p w:rsidRDefault="00F62BE0" w:rsidP="009061C1" w:rsidR="006D2401" w:rsidRPr="009061C1">
      <w:pPr>
        <w:autoSpaceDE w:val="false"/>
        <w:autoSpaceDN w:val="false"/>
        <w:adjustRightInd w:val="false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 navedenoga</w:t>
      </w:r>
      <w:r w:rsidR="006D2401">
        <w:rPr>
          <w:rFonts w:cs="Times New Roman"/>
          <w:szCs w:val="24"/>
        </w:rPr>
        <w:t xml:space="preserve"> </w:t>
      </w:r>
      <w:r w:rsidR="00BC76F2">
        <w:rPr>
          <w:rFonts w:cs="Times New Roman"/>
          <w:szCs w:val="24"/>
        </w:rPr>
        <w:t xml:space="preserve"> sukladno odredbi </w:t>
      </w:r>
      <w:r w:rsidR="006D2401">
        <w:rPr>
          <w:rFonts w:cs="Times New Roman"/>
          <w:szCs w:val="24"/>
        </w:rPr>
        <w:t xml:space="preserve"> čl. 358. st. 1. i 3. ZPP-a u vezi s čl. 10., 128. st. 8. i čl. 436. st.</w:t>
      </w:r>
      <w:r w:rsidR="004B414E">
        <w:rPr>
          <w:rFonts w:cs="Times New Roman"/>
          <w:szCs w:val="24"/>
        </w:rPr>
        <w:t xml:space="preserve"> </w:t>
      </w:r>
      <w:r w:rsidR="006D2401">
        <w:rPr>
          <w:rFonts w:cs="Times New Roman"/>
          <w:szCs w:val="24"/>
        </w:rPr>
        <w:t xml:space="preserve">2. SZ žalbu koju je </w:t>
      </w:r>
      <w:r w:rsidR="00787FBF">
        <w:rPr>
          <w:rFonts w:cs="Times New Roman"/>
          <w:szCs w:val="24"/>
        </w:rPr>
        <w:t xml:space="preserve">osnivač/član društva stečajnog dužnika </w:t>
      </w:r>
      <w:r w:rsidR="006D2401">
        <w:rPr>
          <w:rFonts w:cs="Times New Roman"/>
          <w:szCs w:val="24"/>
        </w:rPr>
        <w:t xml:space="preserve">podnio protiv rješenja </w:t>
      </w:r>
      <w:r>
        <w:rPr>
          <w:rFonts w:cs="Times New Roman"/>
          <w:szCs w:val="24"/>
        </w:rPr>
        <w:t xml:space="preserve">ovoga suda </w:t>
      </w:r>
      <w:r>
        <w:t>posl</w:t>
      </w:r>
      <w:r w:rsidR="00A40918">
        <w:t xml:space="preserve">ovni broj </w:t>
      </w:r>
      <w:proofErr w:type="spellStart"/>
      <w:r w:rsidR="00BC76F2">
        <w:t>20</w:t>
      </w:r>
      <w:proofErr w:type="spellEnd"/>
      <w:r w:rsidR="00BC76F2">
        <w:t xml:space="preserve"> St-</w:t>
      </w:r>
      <w:proofErr w:type="spellStart"/>
      <w:r w:rsidR="00787FBF">
        <w:t>757</w:t>
      </w:r>
      <w:proofErr w:type="spellEnd"/>
      <w:r w:rsidR="00BC76F2">
        <w:t>/</w:t>
      </w:r>
      <w:proofErr w:type="spellStart"/>
      <w:r w:rsidR="00BC76F2">
        <w:t>17</w:t>
      </w:r>
      <w:proofErr w:type="spellEnd"/>
      <w:r w:rsidR="00BC76F2">
        <w:t xml:space="preserve">-4 od </w:t>
      </w:r>
      <w:r w:rsidR="00787FBF">
        <w:t>14.</w:t>
      </w:r>
      <w:r w:rsidR="00BC76F2">
        <w:t>11</w:t>
      </w:r>
      <w:r w:rsidR="00A40918">
        <w:t>.</w:t>
      </w:r>
      <w:r>
        <w:t xml:space="preserve">2017. </w:t>
      </w:r>
      <w:r w:rsidR="006D2401">
        <w:rPr>
          <w:rFonts w:cs="Times New Roman"/>
          <w:szCs w:val="24"/>
        </w:rPr>
        <w:t xml:space="preserve">valjalo odbaciti kao </w:t>
      </w:r>
      <w:r>
        <w:rPr>
          <w:rFonts w:cs="Times New Roman"/>
          <w:szCs w:val="24"/>
        </w:rPr>
        <w:t>nedopuštenu</w:t>
      </w:r>
      <w:r w:rsidR="006D2401">
        <w:rPr>
          <w:rFonts w:cs="Times New Roman"/>
          <w:szCs w:val="24"/>
        </w:rPr>
        <w:t>.</w:t>
      </w:r>
    </w:p>
    <w:p w:rsidRDefault="004C2F6D" w:rsidP="004C2F6D" w:rsidR="004C2F6D"/>
    <w:p w:rsidRDefault="004C2F6D" w:rsidP="004C2F6D" w:rsidR="004C2F6D"/>
    <w:p w:rsidRDefault="002045C4" w:rsidP="006D2401" w:rsidR="004C2F6D">
      <w:pPr>
        <w:jc w:val="center"/>
      </w:pPr>
      <w:r>
        <w:t>U Osijeku</w:t>
      </w:r>
      <w:r w:rsidR="004C2F6D">
        <w:t xml:space="preserve"> </w:t>
      </w:r>
      <w:proofErr w:type="spellStart"/>
      <w:r w:rsidR="00DE5893">
        <w:t>30</w:t>
      </w:r>
      <w:proofErr w:type="spellEnd"/>
      <w:r w:rsidR="00DE5893">
        <w:t xml:space="preserve">. svibanj </w:t>
      </w:r>
      <w:proofErr w:type="spellStart"/>
      <w:r w:rsidR="00DE5893">
        <w:t>2018</w:t>
      </w:r>
      <w:proofErr w:type="spellEnd"/>
      <w:r w:rsidR="00DE5893">
        <w:t xml:space="preserve">. </w:t>
      </w:r>
    </w:p>
    <w:p w:rsidRDefault="001E5110" w:rsidP="006D2401" w:rsidR="001E5110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3E3B9B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tab/>
        <w:t xml:space="preserve"> 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C76F2" w:rsidR="00BC76F2">
      <w:pPr>
        <w:ind w:firstLine="708" w:left="4956"/>
      </w:pPr>
      <w:r>
        <w:rPr>
          <w:bCs/>
        </w:rPr>
        <w:t xml:space="preserve">   Jadranka Herman</w:t>
      </w:r>
    </w:p>
    <w:p w:rsidRDefault="004C2F6D" w:rsidP="004C2F6D" w:rsidR="004C2F6D"/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787FBF" w:rsidP="00787FBF" w:rsidR="004C2F6D">
      <w:pPr>
        <w:pStyle w:val="Odlomakpopisa"/>
        <w:numPr>
          <w:ilvl w:val="0"/>
          <w:numId w:val="3"/>
        </w:numPr>
        <w:ind w:hanging="284" w:left="284"/>
      </w:pPr>
      <w:r>
        <w:t xml:space="preserve">podnositelj žalbe - </w:t>
      </w:r>
      <w:proofErr w:type="spellStart"/>
      <w:r>
        <w:t>DISTPRO</w:t>
      </w:r>
      <w:proofErr w:type="spellEnd"/>
      <w:r>
        <w:t xml:space="preserve"> d.o.o. Zagreb, kralja Držislava </w:t>
      </w:r>
      <w:proofErr w:type="spellStart"/>
      <w:r>
        <w:t>14</w:t>
      </w:r>
      <w:proofErr w:type="spellEnd"/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  <w:r w:rsidR="00F9214E">
        <w:t xml:space="preserve"> Nikola Bojanić, Osijek, Bračka </w:t>
      </w:r>
      <w:proofErr w:type="spellStart"/>
      <w:r w:rsidR="00F9214E">
        <w:t>179</w:t>
      </w:r>
      <w:proofErr w:type="spellEnd"/>
    </w:p>
    <w:p w:rsidRDefault="003E3B9B" w:rsidP="00A40918" w:rsidR="00A40918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F9214E" w:rsidP="00A40918" w:rsidR="003E3B9B" w:rsidRPr="003E3B9B">
      <w:pPr>
        <w:pStyle w:val="Odlomakpopisa"/>
        <w:numPr>
          <w:ilvl w:val="0"/>
          <w:numId w:val="3"/>
        </w:numPr>
        <w:ind w:hanging="284" w:left="284"/>
      </w:pPr>
      <w:proofErr w:type="spellStart"/>
      <w:r>
        <w:rPr>
          <w:rFonts w:cstheme="majorBidi" w:hAnsiTheme="majorBidi" w:asciiTheme="majorBidi"/>
          <w:szCs w:val="24"/>
        </w:rPr>
        <w:t>RNDN</w:t>
      </w:r>
      <w:proofErr w:type="spellEnd"/>
      <w:r>
        <w:rPr>
          <w:rFonts w:cstheme="majorBidi" w:hAnsiTheme="majorBidi" w:asciiTheme="majorBidi"/>
          <w:szCs w:val="24"/>
        </w:rPr>
        <w:t xml:space="preserve"> - odbacivanjem</w:t>
      </w:r>
    </w:p>
    <w:p w:rsidRDefault="00F9214E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>kal. 20/6</w:t>
      </w:r>
    </w:p>
    <w:p w:rsidRDefault="004C2F6D" w:rsidP="00A40918" w:rsidR="004C2F6D">
      <w:pPr>
        <w:pStyle w:val="Odlomakpopisa"/>
        <w:ind w:left="284"/>
      </w:pPr>
    </w:p>
    <w:sectPr w:rsidSect="0081054B" w:rsidR="004C2F6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66E53"/>
    <w:rsid w:val="00112DDA"/>
    <w:rsid w:val="00137F7A"/>
    <w:rsid w:val="001431D1"/>
    <w:rsid w:val="00196539"/>
    <w:rsid w:val="001E5110"/>
    <w:rsid w:val="002045C4"/>
    <w:rsid w:val="0022515F"/>
    <w:rsid w:val="002339A5"/>
    <w:rsid w:val="00260D71"/>
    <w:rsid w:val="002E1732"/>
    <w:rsid w:val="003573E1"/>
    <w:rsid w:val="003E3B9B"/>
    <w:rsid w:val="004B414E"/>
    <w:rsid w:val="004C2F6D"/>
    <w:rsid w:val="004D29E2"/>
    <w:rsid w:val="00580CCC"/>
    <w:rsid w:val="006A28C8"/>
    <w:rsid w:val="006C5346"/>
    <w:rsid w:val="006D2401"/>
    <w:rsid w:val="007715F7"/>
    <w:rsid w:val="00787FBF"/>
    <w:rsid w:val="0081054B"/>
    <w:rsid w:val="008D7167"/>
    <w:rsid w:val="008F6ED0"/>
    <w:rsid w:val="009061C1"/>
    <w:rsid w:val="00987AD2"/>
    <w:rsid w:val="009C7CF0"/>
    <w:rsid w:val="00A06224"/>
    <w:rsid w:val="00A40918"/>
    <w:rsid w:val="00A80D9E"/>
    <w:rsid w:val="00B0077A"/>
    <w:rsid w:val="00B139C4"/>
    <w:rsid w:val="00BA708C"/>
    <w:rsid w:val="00BC76F2"/>
    <w:rsid w:val="00BD05DE"/>
    <w:rsid w:val="00BF0C2C"/>
    <w:rsid w:val="00C818CE"/>
    <w:rsid w:val="00D02144"/>
    <w:rsid w:val="00D23D61"/>
    <w:rsid w:val="00D81414"/>
    <w:rsid w:val="00DC6E09"/>
    <w:rsid w:val="00DE5893"/>
    <w:rsid w:val="00F51205"/>
    <w:rsid w:val="00F56671"/>
    <w:rsid w:val="00F62BE0"/>
    <w:rsid w:val="00F9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Stž-4/2018</izvorni_sadrzaj>
    <derivirana_varijabla naziv="DomainObject.Predmet.OznakaBroj_1">Stž-4/2018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poslan i st-757/2017</izvorni_sadrzaj>
    <derivirana_varijabla naziv="DomainObject.Predmet.PrimjedbaSuca_1">u prilogu poslan i st-757/2017</derivirana_varijabla>
  </DomainObject.Predmet.PrimjedbaSuca>
  <DomainObject.Predmet.ProtustrankaFormated>
    <izvorni_sadrzaj>  PARTNERKING društvo s ograničenom odgovornošću za trgovinu i usluge</izvorni_sadrzaj>
    <derivirana_varijabla naziv="DomainObject.Predmet.ProtustrankaFormated_1">  PARTNERKING društvo s ograničenom odgovornošću za trgovinu i usluge</derivirana_varijabla>
  </DomainObject.Predmet.ProtustrankaFormated>
  <DomainObject.Predmet.ProtustrankaFormatedOIB>
    <izvorni_sadrzaj>  PARTNERKING društvo s ograničenom odgovornošću za trgovinu i usluge, OIB 03564488120</izvorni_sadrzaj>
    <derivirana_varijabla naziv="DomainObject.Predmet.ProtustrankaFormatedOIB_1">  PARTNERKING društvo s ograničenom odgovornošću za trgovinu i usluge, OIB 03564488120</derivirana_varijabla>
  </DomainObject.Predmet.ProtustrankaFormatedOIB>
  <DomainObject.Predmet.ProtustrankaFormatedWithAdress>
    <izvorni_sadrzaj> PARTNERKING društvo s ograničenom odgovornošću za trgovinu i usluge, I. Savica 139, 10000 Zagreb</izvorni_sadrzaj>
    <derivirana_varijabla naziv="DomainObject.Predmet.ProtustrankaFormatedWithAdress_1"> PARTNERKING društvo s ograničenom odgovornošću za trgovinu i usluge, I. Savica 139, 10000 Zagreb</derivirana_varijabla>
  </DomainObject.Predmet.ProtustrankaFormatedWithAdress>
  <DomainObject.Predmet.ProtustrankaFormatedWithAdressOIB>
    <izvorni_sadrzaj> PARTNERKING društvo s ograničenom odgovornošću za trgovinu i usluge, OIB 03564488120, I. Savica 139, 10000 Zagreb</izvorni_sadrzaj>
    <derivirana_varijabla naziv="DomainObject.Predmet.ProtustrankaFormatedWithAdressOIB_1"> PARTNERKING društvo s ograničenom odgovornošću za trgovinu i usluge, OIB 03564488120, I. Savica 139, 10000 Zagreb</derivirana_varijabla>
  </DomainObject.Predmet.ProtustrankaFormatedWithAdressOIB>
  <DomainObject.Predmet.ProtustrankaWithAdress>
    <izvorni_sadrzaj>PARTNERKING društvo s ograničenom odgovornošću za trgovinu i usluge I. Savica 139, 10000 Zagreb</izvorni_sadrzaj>
    <derivirana_varijabla naziv="DomainObject.Predmet.ProtustrankaWithAdress_1">PARTNERKING društvo s ograničenom odgovornošću za trgovinu i usluge I. Savica 139, 10000 Zagreb</derivirana_varijabla>
  </DomainObject.Predmet.ProtustrankaWithAdress>
  <DomainObject.Predmet.ProtustrankaWithAdressOIB>
    <izvorni_sadrzaj>PARTNERKING društvo s ograničenom odgovornošću za trgovinu i usluge, OIB 03564488120, I. Savica 139, 10000 Zagreb</izvorni_sadrzaj>
    <derivirana_varijabla naziv="DomainObject.Predmet.ProtustrankaWithAdressOIB_1">PARTNERKING društvo s ograničenom odgovornošću za trgovinu i usluge, OIB 03564488120, I. Savica 139, 10000 Zagreb</derivirana_varijabla>
  </DomainObject.Predmet.ProtustrankaWithAdressOIB>
  <DomainObject.Predmet.ProtustrankaNazivFormated>
    <izvorni_sadrzaj>PARTNERKING društvo s ograničenom odgovornošću za trgovinu i usluge</izvorni_sadrzaj>
    <derivirana_varijabla naziv="DomainObject.Predmet.ProtustrankaNazivFormated_1">PARTNERKING društvo s ograničenom odgovornošću za trgovinu i usluge</derivirana_varijabla>
  </DomainObject.Predmet.ProtustrankaNazivFormated>
  <DomainObject.Predmet.ProtustrankaNazivFormatedOIB>
    <izvorni_sadrzaj>PARTNERKING društvo s ograničenom odgovornošću za trgovinu i usluge, OIB 03564488120</izvorni_sadrzaj>
    <derivirana_varijabla naziv="DomainObject.Predmet.ProtustrankaNazivFormatedOIB_1">PARTNERKING društvo s ograničenom odgovornošću za trgovinu i usluge, OIB 03564488120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PARTNERKING društvo s ograničenom odgovornošću za trgovinu i usluge</item>
    </izvorni_sadrzaj>
    <derivirana_varijabla naziv="DomainObject.Predmet.ProtuStrankaListFormated_1">
      <item>PARTNERKING društvo s ograničenom odgovornošću za trgovinu i usluge</item>
    </derivirana_varijabla>
  </DomainObject.Predmet.ProtuStrankaListFormated>
  <DomainObject.Predmet.ProtuStrankaListFormatedOIB>
    <izvorni_sadrzaj>
      <item>PARTNERKING društvo s ograničenom odgovornošću za trgovinu i usluge, OIB 03564488120</item>
    </izvorni_sadrzaj>
    <derivirana_varijabla naziv="DomainObject.Predmet.ProtuStrankaListFormatedOIB_1">
      <item>PARTNERKING društvo s ograničenom odgovornošću za trgovinu i usluge, OIB 03564488120</item>
    </derivirana_varijabla>
  </DomainObject.Predmet.ProtuStrankaListFormatedOIB>
  <DomainObject.Predmet.ProtuStrankaListFormatedWithAdress>
    <izvorni_sadrzaj>
      <item>PARTNERKING društvo s ograničenom odgovornošću za trgovinu i usluge, I. Savica 139, 10000 Zagreb</item>
    </izvorni_sadrzaj>
    <derivirana_varijabla naziv="DomainObject.Predmet.ProtuStrankaListFormatedWithAdress_1">
      <item>PARTNERKING društvo s ograničenom odgovornošću za trgovinu i usluge, I. Savica 139, 10000 Zagreb</item>
    </derivirana_varijabla>
  </DomainObject.Predmet.ProtuStrankaListFormatedWithAdress>
  <DomainObject.Predmet.ProtuStrankaListFormatedWithAdressOIB>
    <izvorni_sadrzaj>
      <item>PARTNERKING društvo s ograničenom odgovornošću za trgovinu i usluge, OIB 03564488120, I. Savica 139, 10000 Zagreb</item>
    </izvorni_sadrzaj>
    <derivirana_varijabla naziv="DomainObject.Predmet.ProtuStrankaListFormatedWithAdressOIB_1">
      <item>PARTNERKING društvo s ograničenom odgovornošću za trgovinu i usluge, OIB 03564488120, I. Savica 139, 10000 Zagreb</item>
    </derivirana_varijabla>
  </DomainObject.Predmet.ProtuStrankaListFormatedWithAdressOIB>
  <DomainObject.Predmet.ProtuStrankaListNazivFormated>
    <izvorni_sadrzaj>
      <item>PARTNERKING društvo s ograničenom odgovornošću za trgovinu i usluge</item>
    </izvorni_sadrzaj>
    <derivirana_varijabla naziv="DomainObject.Predmet.ProtuStrankaListNazivFormated_1">
      <item>PARTNERKING društvo s ograničenom odgovornošću za trgovinu i usluge</item>
    </derivirana_varijabla>
  </DomainObject.Predmet.ProtuStrankaListNazivFormated>
  <DomainObject.Predmet.ProtuStrankaListNazivFormatedOIB>
    <izvorni_sadrzaj>
      <item>PARTNERKING društvo s ograničenom odgovornošću za trgovinu i usluge, OIB 03564488120</item>
    </izvorni_sadrzaj>
    <derivirana_varijabla naziv="DomainObject.Predmet.ProtuStrankaListNazivFormatedOIB_1">
      <item>PARTNERKING društvo s ograničenom odgovornošću za trgovinu i usluge, OIB 03564488120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PARTNERKING društvo s ograničenom odgovornošću za trgovinu i usluge</izvorni_sadrzaj>
    <derivirana_varijabla naziv="DomainObject.Predmet.ProtustrankaIDrugi_1">PARTNERKING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PARTNERKING društvo s ograničenom odgovornošću za trgovinu i usluge, OIB 03564488120, I. Savica 139, 10000 Zagreb</izvorni_sadrzaj>
    <derivirana_varijabla naziv="DomainObject.Predmet.ProtustrankaIDrugiAdressOIB_1">PARTNERKING društvo s ograničenom odgovornošću za trgovinu i usluge, OIB 03564488120, I. Savica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PARTNERKING društvo s ograničenom odgovornošću za trgovinu i usluge</item>
      <item>FINA Regionalni centar Zagreb</item>
    </izvorni_sadrzaj>
    <derivirana_varijabla naziv="DomainObject.Predmet.SudioniciListNaziv_1">
      <item>PARTNERKING društvo s ograničenom odgovornošću za trgovinu i usluge</item>
      <item>FINA Regionalni centar Zagreb</item>
    </derivirana_varijabla>
  </DomainObject.Predmet.SudioniciListNaziv>
  <DomainObject.Predmet.SudioniciListAdressOIB>
    <izvorni_sadrzaj>
      <item>PARTNERKING društvo s ograničenom odgovornošću za trgovinu i usluge, OIB 03564488120, I. Savica 139,10000 Zagreb</item>
      <item>FINA Regionalni centar Zagreb, OIB 85821130368, Trg svibanjskih žrtava 1995. br. 1,10000 Zagreb</item>
    </izvorni_sadrzaj>
    <derivirana_varijabla naziv="DomainObject.Predmet.SudioniciListAdressOIB_1">
      <item>PARTNERKING društvo s ograničenom odgovornošću za trgovinu i usluge, OIB 03564488120, I. Savica 139,10000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03564488120</item>
      <item>, OIB 85821130368</item>
    </izvorni_sadrzaj>
    <derivirana_varijabla naziv="DomainObject.Predmet.SudioniciListNazivOIB_1">
      <item>, OIB 03564488120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St-757/2017</izvorni_sadrzaj>
    <derivirana_varijabla naziv="DomainObject.Predmet.OznakaNizestupanjskogPredmeta_1">St-757/2017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EC6C8-398B-4300-A443-E897A4D1B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2452</properties:Characters>
  <properties:Lines>84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2018-05-30T06:53:00Z</dcterms:created>
  <dc:creator>Tihomir Kovačević</dc:creator>
  <cp:lastModifiedBy>Maja Kocijan</cp:lastModifiedBy>
  <cp:lastPrinted>2018-05-30T07:13:00Z</cp:lastPrinted>
  <dcterms:modified xmlns:xsi="http://www.w3.org/2001/XMLSchema-instance" xsi:type="dcterms:W3CDTF">2018-05-30T07:15:00Z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(52835238.docx)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