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2afe" w14:paraId="e772afe" w:rsidRDefault="003167E7" w:rsidP="003167E7" w:rsidR="003167E7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</w:p>
    <w:p w:rsidRDefault="003167E7" w:rsidP="003167E7" w:rsidR="003167E7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1.St-423/2013</w:t>
      </w:r>
    </w:p>
    <w:p w:rsidRDefault="003167E7" w:rsidP="003167E7" w:rsidR="003167E7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7E7" w:rsidP="003167E7" w:rsidR="003167E7">
      <w:pPr>
        <w:spacing w:after="0"/>
        <w:rPr>
          <w:rFonts w:cs="Times New Roman" w:eastAsia="Times New Roman"/>
          <w:b/>
          <w:lang w:eastAsia="hr-HR"/>
        </w:rPr>
      </w:pPr>
    </w:p>
    <w:p w:rsidRDefault="003167E7" w:rsidP="003167E7" w:rsidR="003167E7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3167E7" w:rsidP="003167E7" w:rsidR="003167E7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3167E7" w:rsidP="003167E7" w:rsidR="003167E7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Split, Sukoišanska 6</w:t>
      </w:r>
      <w:r>
        <w:rPr>
          <w:rFonts w:cs="Times New Roman" w:eastAsia="Times New Roman"/>
          <w:b/>
          <w:lang w:eastAsia="hr-HR"/>
        </w:rPr>
        <w:tab/>
      </w:r>
    </w:p>
    <w:p w:rsidRDefault="003167E7" w:rsidP="003167E7" w:rsidR="003167E7">
      <w:pPr>
        <w:pStyle w:val="Bezproreda"/>
        <w:rPr>
          <w:lang w:eastAsia="hr-HR"/>
        </w:rPr>
      </w:pPr>
    </w:p>
    <w:p w:rsidRDefault="003167E7" w:rsidP="003167E7" w:rsidR="003167E7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>Z A K LJ U Č A K</w:t>
      </w:r>
    </w:p>
    <w:p w:rsidRDefault="003167E7" w:rsidP="003167E7" w:rsidR="003167E7">
      <w:pPr>
        <w:pStyle w:val="Bezproreda"/>
        <w:jc w:val="center"/>
        <w:rPr>
          <w:b/>
          <w:lang w:eastAsia="hr-HR"/>
        </w:rPr>
      </w:pPr>
    </w:p>
    <w:p w:rsidRDefault="003167E7" w:rsidP="003167E7" w:rsidR="003167E7">
      <w:pPr>
        <w:pStyle w:val="Bezproreda"/>
        <w:jc w:val="center"/>
        <w:rPr>
          <w:b/>
          <w:lang w:eastAsia="hr-HR"/>
        </w:rPr>
      </w:pPr>
    </w:p>
    <w:p w:rsidRDefault="003167E7" w:rsidP="003167E7" w:rsidR="003167E7">
      <w:pPr>
        <w:ind w:firstLine="708"/>
        <w:jc w:val="both"/>
        <w:rPr>
          <w:rFonts w:cs="Times New Roman" w:eastAsia="Times New Roman"/>
          <w:lang w:eastAsia="hr-HR"/>
        </w:rPr>
      </w:pPr>
      <w:r>
        <w:t xml:space="preserve">Trgovački sud u Splitu, po sucu ovog suda Velimiru Vukoviću, kao stečajnom sucu,  u stečajnom postupku nad stečajnim dužnikom  ČONDIĆ-KADMENOVIĆ d.o.o.u stečaju Solin, Zoranićeva 1, OIB: 55856220732,  </w:t>
      </w:r>
      <w:r>
        <w:rPr>
          <w:rFonts w:eastAsia="Times New Roman"/>
          <w:lang w:eastAsia="hr-HR"/>
        </w:rPr>
        <w:t>dana 12. rujna</w:t>
      </w:r>
      <w:r>
        <w:t xml:space="preserve">  2017. godine</w:t>
      </w:r>
      <w:r>
        <w:rPr>
          <w:rFonts w:cs="Times New Roman" w:eastAsia="Times New Roman"/>
          <w:lang w:eastAsia="hr-HR"/>
        </w:rPr>
        <w:t xml:space="preserve"> </w:t>
      </w:r>
    </w:p>
    <w:p w:rsidRDefault="003167E7" w:rsidP="003167E7" w:rsidR="003167E7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lj u č i o     j e </w:t>
      </w:r>
    </w:p>
    <w:p w:rsidRDefault="003167E7" w:rsidP="003167E7" w:rsidR="003167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67E7" w:rsidP="003167E7" w:rsidR="003167E7">
      <w:pPr>
        <w:spacing w:after="0"/>
        <w:ind w:firstLine="6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druga prodaja u stečajnom postupku uz odgovarajuću primjenu odredaba    Ovršnog zakona ( NN 112/12 do 55/16) kojima je uređena ovrha na nekretnini, imovine  stečajnog dužnika i to nekretnina oznake čest. zem. 4965/1, ukupne površine 1565m2, ZU 6742 k.o. Solin, koja se sastoji od:</w:t>
      </w:r>
    </w:p>
    <w:p w:rsidRDefault="003167E7" w:rsidP="003167E7" w:rsidR="003167E7">
      <w:pPr>
        <w:spacing w:after="0"/>
        <w:ind w:firstLine="660"/>
        <w:jc w:val="both"/>
        <w:rPr>
          <w:rFonts w:cs="Times New Roman" w:eastAsia="Times New Roman"/>
          <w:lang w:eastAsia="hr-HR"/>
        </w:rPr>
      </w:pPr>
    </w:p>
    <w:p w:rsidRDefault="003167E7" w:rsidP="003167E7" w:rsidR="003167E7">
      <w:pPr>
        <w:pStyle w:val="Tijeloteksta"/>
        <w:numPr>
          <w:ilvl w:val="0"/>
          <w:numId w:val="1"/>
        </w:numPr>
        <w:spacing w:after="0" w:before="100"/>
        <w:ind w:hanging="357" w:left="660"/>
        <w:jc w:val="both"/>
      </w:pPr>
      <w:r>
        <w:t>Zemljište-Neplodno, površine 416m2,</w:t>
      </w:r>
    </w:p>
    <w:p w:rsidRDefault="003167E7" w:rsidP="003167E7" w:rsidR="003167E7">
      <w:pPr>
        <w:pStyle w:val="Tijeloteksta"/>
        <w:numPr>
          <w:ilvl w:val="0"/>
          <w:numId w:val="1"/>
        </w:numPr>
        <w:spacing w:after="0" w:before="100"/>
        <w:ind w:hanging="357" w:left="660"/>
        <w:jc w:val="both"/>
      </w:pPr>
      <w:r>
        <w:t>Poslovna zgrada,  površine 649m2,</w:t>
      </w:r>
    </w:p>
    <w:p w:rsidRDefault="003167E7" w:rsidP="003167E7" w:rsidR="003167E7">
      <w:pPr>
        <w:pStyle w:val="Tijeloteksta"/>
        <w:numPr>
          <w:ilvl w:val="0"/>
          <w:numId w:val="1"/>
        </w:numPr>
        <w:spacing w:after="0" w:before="100"/>
        <w:ind w:hanging="357" w:left="660"/>
        <w:jc w:val="both"/>
      </w:pPr>
      <w:r>
        <w:t>Dvor, površine 500m2</w:t>
      </w:r>
    </w:p>
    <w:p w:rsidRDefault="003167E7" w:rsidP="003167E7" w:rsidR="003167E7">
      <w:pPr>
        <w:pStyle w:val="Tijeloteksta"/>
        <w:spacing w:after="0" w:before="100"/>
        <w:ind w:left="660"/>
        <w:jc w:val="both"/>
      </w:pPr>
      <w:r>
        <w:t>Procijenjena vrijednost nekretnine ( a,b,c) iznosi 1.115.612,00 EUR-a odnosno  8.294.575,00 kn.</w:t>
      </w:r>
    </w:p>
    <w:p w:rsidRDefault="003167E7" w:rsidP="003167E7" w:rsidR="003167E7">
      <w:pPr>
        <w:pStyle w:val="Tijeloteksta"/>
        <w:spacing w:after="0" w:before="100"/>
        <w:jc w:val="both"/>
        <w:rPr>
          <w:rFonts w:eastAsia="Calibri"/>
          <w:lang w:val="en-US"/>
        </w:rPr>
      </w:pPr>
      <w:r>
        <w:t xml:space="preserve"> </w:t>
      </w:r>
      <w:r>
        <w:tab/>
        <w:t xml:space="preserve"> </w:t>
      </w:r>
      <w:r>
        <w:rPr>
          <w:rFonts w:eastAsia="Calibri"/>
          <w:lang w:val="en-US"/>
        </w:rPr>
        <w:t xml:space="preserve">Založno pravo na nekretninama iz točke I. upisano je u korist: SPLITSKA BANKA d.d. Split, OIB: 69326397242, REPUBLIKA HRVATSKA, MINISTARSTVO FINANCIJA-POREZNA UPRAVA, OIB:18683136487 i PRIVREDNA BANKA ZAGREB d.d. Zagreb, OIB: 02535697732. </w:t>
      </w:r>
    </w:p>
    <w:p w:rsidRDefault="003167E7" w:rsidP="003167E7" w:rsidR="003167E7">
      <w:pPr>
        <w:pStyle w:val="Tijeloteksta"/>
        <w:spacing w:after="0" w:before="100"/>
        <w:ind w:firstLine="660"/>
        <w:jc w:val="both"/>
      </w:pP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</w:p>
    <w:p w:rsidRDefault="003167E7" w:rsidP="003167E7" w:rsidR="003167E7">
      <w:pPr>
        <w:jc w:val="both"/>
      </w:pPr>
      <w:r>
        <w:t>II.</w:t>
      </w:r>
      <w:r>
        <w:tab/>
        <w:t>NAČIN PRODAJE:</w:t>
      </w:r>
    </w:p>
    <w:p w:rsidRDefault="003167E7" w:rsidP="003167E7" w:rsidR="003167E7">
      <w:pPr>
        <w:jc w:val="both"/>
      </w:pPr>
      <w:r>
        <w:t>Nekretnine  pobliže označene u toč. I. zaključka prodavat će se  u stečajnom postupku usmenom javnom dražbom.</w:t>
      </w:r>
      <w:r>
        <w:tab/>
      </w:r>
      <w:r>
        <w:tab/>
      </w:r>
      <w:r>
        <w:tab/>
      </w:r>
    </w:p>
    <w:p w:rsidRDefault="003167E7" w:rsidP="003167E7" w:rsidR="003167E7">
      <w:pPr>
        <w:ind w:firstLine="708"/>
        <w:jc w:val="both"/>
        <w:rPr>
          <w:b/>
        </w:rPr>
      </w:pPr>
      <w:r>
        <w:rPr>
          <w:b/>
        </w:rPr>
        <w:t>Ročište za prodaju održat će se pred stečajnim sucem u zgradi  Trgovačkog suda u Splitu, Sukoišanska br. 6, sudnica broj 1/Prizemlje, dana 12. listopada 2017. godine u 10,00 sati.</w:t>
      </w:r>
    </w:p>
    <w:p w:rsidRDefault="003167E7" w:rsidP="003167E7" w:rsidR="003167E7">
      <w:pPr>
        <w:ind w:firstLine="708"/>
        <w:jc w:val="both"/>
      </w:pPr>
      <w:r>
        <w:t>Ročište će se održati  i ako na njemu sudjeluje samo jedan ponuditelj.</w:t>
      </w:r>
    </w:p>
    <w:p w:rsidRDefault="003167E7" w:rsidP="003167E7" w:rsidR="003167E7"/>
    <w:p w:rsidRDefault="003167E7" w:rsidP="003167E7" w:rsidR="003167E7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1.St-423/2013</w:t>
      </w:r>
    </w:p>
    <w:p w:rsidRDefault="003167E7" w:rsidP="003167E7" w:rsidR="003167E7">
      <w:pPr>
        <w:jc w:val="both"/>
      </w:pPr>
      <w:r>
        <w:t>III.</w:t>
      </w:r>
      <w:r>
        <w:tab/>
        <w:t>Ovaj zaključak o prodaji objavit će se na mrežnoj stranici- e oglasna ploča Trgovačkog suda u Splitu,  te oglas o prodaji  u dnevnom tisku.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167E7" w:rsidP="003167E7" w:rsidR="003167E7">
      <w:pPr>
        <w:ind w:firstLine="708"/>
        <w:jc w:val="both"/>
      </w:pPr>
      <w:r>
        <w:t xml:space="preserve">Stečajni upravitelj će Hrvatskoj gospodarskoj komori Zagreb i Visokom trgovačkom sudu Republike Hrvatske u Zagrebu dostaviti podatke o nekretnini i pokretninama  koje su predmet prodaje.  </w:t>
      </w:r>
      <w:r>
        <w:tab/>
      </w:r>
      <w:r>
        <w:tab/>
      </w:r>
      <w:r>
        <w:tab/>
      </w:r>
      <w:r>
        <w:tab/>
      </w:r>
      <w:r>
        <w:tab/>
      </w:r>
    </w:p>
    <w:p w:rsidRDefault="003167E7" w:rsidP="003167E7" w:rsidR="003167E7">
      <w:r>
        <w:t>IV . UVJETI PRODAJE:</w:t>
      </w:r>
    </w:p>
    <w:p w:rsidRDefault="003167E7" w:rsidP="003167E7" w:rsidR="003167E7">
      <w:pPr>
        <w:jc w:val="both"/>
      </w:pPr>
      <w:r>
        <w:t>1.</w:t>
      </w:r>
      <w:r>
        <w:tab/>
        <w:t xml:space="preserve">Nekretnine  koje su predmet prodaje slobodne su od osoba i stvari trećih osoba. </w:t>
      </w:r>
    </w:p>
    <w:p w:rsidRDefault="003167E7" w:rsidP="003167E7" w:rsidR="003167E7">
      <w:pPr>
        <w:jc w:val="both"/>
      </w:pPr>
      <w:r>
        <w:t>2.</w:t>
      </w:r>
      <w:r>
        <w:tab/>
        <w:t>Vrijednost nekretnina  utvrđena je u iznosu  koji  je naveden u toč. I. zaključka.</w:t>
      </w:r>
    </w:p>
    <w:p w:rsidRDefault="003167E7" w:rsidP="003167E7" w:rsidR="003167E7">
      <w:pPr>
        <w:jc w:val="both"/>
      </w:pPr>
      <w:r>
        <w:t>Nekretnine  iz  toč. I.  zaključka prodavat će se na  drugom ročištu za dražbu  po početnoj cijeni koja je jednaka utvrđenim vrijednostima nekretnina  i ispod te cijene ne mogu se  prodati na drugom ročištu.</w:t>
      </w:r>
    </w:p>
    <w:p w:rsidRDefault="003167E7" w:rsidP="003167E7" w:rsidR="003167E7">
      <w:pPr>
        <w:ind w:firstLine="708"/>
        <w:jc w:val="both"/>
      </w:pPr>
      <w:r>
        <w:t xml:space="preserve">Ako se nekretnine ne prodaju  na drugom ročištu za prodaju po utvrđenim vrijednostima na narednim ročištima za prodaju mogu se prodati  za nižu vrijednost koju zaključkom odredi stečajni sudac. </w:t>
      </w:r>
    </w:p>
    <w:p w:rsidRDefault="003167E7" w:rsidP="003167E7" w:rsidR="003167E7">
      <w:pPr>
        <w:jc w:val="both"/>
      </w:pPr>
      <w:r>
        <w:t>3.</w:t>
      </w:r>
      <w:r>
        <w:tab/>
        <w:t xml:space="preserve">Sve poreze i pristojbe u svezi s prodajom  nekretnina snosi kupac. </w:t>
      </w:r>
    </w:p>
    <w:p w:rsidRDefault="003167E7" w:rsidP="003167E7" w:rsidR="003167E7">
      <w:pPr>
        <w:jc w:val="both"/>
      </w:pPr>
      <w:r>
        <w:t>4.</w:t>
      </w:r>
      <w:r>
        <w:tab/>
        <w:t>Kao kupci mogu sudjelovati  sve osobe koje prema važećim propisima  u Republici Hrvatskoj mogu stjecati vlasništvo na nekretninama koje su predmet prodaje  i  koje su  najkasnije  do 12.listopada  2017. godine  uplatile osiguranje  u iznosu od 10 % od utvrđene vrijednosti  nekretnina koje su predmet prodaje na račun sudskog depozita Trgovačkog suda u Splitu  pri Hrvatskoj Poštanskoj Banci d.d. Zagreb broj: IBAN: HR1623900011300000664, model: HR:02 s naznakom  za spis 1. St-423/2013 i dokaz o tome predočile stečajnom sucu prije početka dražbe,  ili stečajnom sucu prilože bankarsku garanciju  bonitetne banke  na prvi poziv za navedene  iznose   osiguranja.</w:t>
      </w:r>
      <w:r>
        <w:tab/>
      </w:r>
      <w:r>
        <w:tab/>
      </w:r>
      <w:r>
        <w:tab/>
      </w:r>
      <w:r>
        <w:tab/>
      </w:r>
    </w:p>
    <w:p w:rsidRDefault="003167E7" w:rsidP="003167E7" w:rsidR="003167E7">
      <w:pPr>
        <w:ind w:firstLine="708"/>
        <w:jc w:val="both"/>
      </w:pPr>
      <w:r>
        <w:t>Punomoćnici ponuditelja mogu sudjelovati na dražbi samo uz ovjerenu specijalnu punomoć.</w:t>
      </w:r>
    </w:p>
    <w:p w:rsidRDefault="003167E7" w:rsidP="003167E7" w:rsidR="003167E7">
      <w:pPr>
        <w:ind w:firstLine="708"/>
        <w:jc w:val="both"/>
      </w:pPr>
      <w:r>
        <w:t>Sudionicima dražbe koji ne uspiju u nadmetanju osiguranje  odnosno bankarska garancija vratit će se  odmah nakon zaključenja javne dražbe.</w:t>
      </w:r>
      <w:r>
        <w:tab/>
      </w:r>
      <w:r>
        <w:tab/>
      </w:r>
      <w:r>
        <w:tab/>
      </w:r>
      <w:r>
        <w:tab/>
      </w:r>
    </w:p>
    <w:p w:rsidRDefault="003167E7" w:rsidP="003167E7" w:rsidR="003167E7">
      <w:pPr>
        <w:pStyle w:val="Bezproreda"/>
        <w:jc w:val="both"/>
        <w:rPr>
          <w:lang w:eastAsia="hr-HR"/>
        </w:rPr>
      </w:pPr>
      <w:r>
        <w:t>5.</w:t>
      </w:r>
      <w:r>
        <w:tab/>
        <w:t xml:space="preserve">Kupac je  dužan uplatiti postignutu kupovinu u roku od 30 dana računajući  od dana  pravomoćnosti  rješenja o dosudi na račun sudskog depozita Trgovačkog suda u Splitu pri </w:t>
      </w:r>
    </w:p>
    <w:p w:rsidRDefault="003167E7" w:rsidP="003167E7" w:rsidR="003167E7">
      <w:pPr>
        <w:jc w:val="both"/>
      </w:pPr>
      <w:r>
        <w:t>Hrvatskoj Poštanskoj Banci d.d. Zagreb broj: IBAN: HR1623900011300000664, model: HR:02 s naznakom  za spis 1. St-423/2013.</w:t>
      </w:r>
    </w:p>
    <w:p w:rsidRDefault="003167E7" w:rsidP="003167E7" w:rsidR="003167E7">
      <w:pPr>
        <w:ind w:firstLine="708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3167E7" w:rsidP="003167E7" w:rsidR="003167E7">
      <w:pPr>
        <w:ind w:firstLine="708"/>
        <w:jc w:val="both"/>
      </w:pPr>
      <w:r>
        <w:t xml:space="preserve">Nekretnine će se  rješenjem o dosudi dosuditi kupcu koji ponudi najpovoljniju  cijenu. </w:t>
      </w:r>
    </w:p>
    <w:p w:rsidRDefault="003167E7" w:rsidP="003167E7" w:rsidR="003167E7">
      <w:pPr>
        <w:ind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1.St-423/2013</w:t>
      </w:r>
    </w:p>
    <w:p w:rsidRDefault="003167E7" w:rsidP="003167E7" w:rsidR="003167E7">
      <w:pPr>
        <w:ind w:firstLine="708"/>
      </w:pPr>
    </w:p>
    <w:p w:rsidRDefault="003167E7" w:rsidP="003167E7" w:rsidR="003167E7">
      <w:pPr>
        <w:ind w:firstLine="708"/>
        <w:jc w:val="both"/>
      </w:pPr>
      <w:r>
        <w:t xml:space="preserve">Nekretnine  će se dosuditi i  kupcima koji su  ponudili nižu cijenu  prema veličini  ponuđene cijene, ako kupci koji su ponudili veću cijenu ne polože kupovinu u roku  iz toč. IV. 5. ovog zaključka. </w:t>
      </w:r>
      <w:r>
        <w:tab/>
      </w:r>
      <w:r>
        <w:tab/>
      </w:r>
      <w:r>
        <w:tab/>
      </w:r>
      <w:r>
        <w:tab/>
      </w:r>
      <w:r>
        <w:tab/>
      </w:r>
    </w:p>
    <w:p w:rsidRDefault="003167E7" w:rsidP="003167E7" w:rsidR="003167E7">
      <w:pPr>
        <w:jc w:val="both"/>
      </w:pPr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3167E7" w:rsidP="003167E7" w:rsidR="003167E7">
      <w:pPr>
        <w:jc w:val="both"/>
      </w:pPr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3167E7" w:rsidP="003167E7" w:rsidR="003167E7">
      <w:pPr>
        <w:jc w:val="both"/>
      </w:pPr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3167E7" w:rsidP="003167E7" w:rsidR="003167E7">
      <w:pPr>
        <w:jc w:val="both"/>
      </w:pPr>
      <w:r>
        <w:t>9.</w:t>
      </w:r>
      <w:r>
        <w:tab/>
        <w:t xml:space="preserve">Prodaja se obavlja po načelu „viđeno – kupljeno“, što isključuje sve naknadne prigovore kupca. </w:t>
      </w:r>
    </w:p>
    <w:p w:rsidRDefault="003167E7" w:rsidP="003167E7" w:rsidR="003167E7">
      <w:pPr>
        <w:jc w:val="both"/>
      </w:pPr>
      <w:r>
        <w:t>10.</w:t>
      </w:r>
      <w:r>
        <w:tab/>
        <w:t>Osobe  zainteresirane za kupnju mogu razgledati nekretninu i pokretnine  koje su predmet  prodaje svakim radnim danom po prethodnom dogovoru sa stečajnim  upraviteljem Bože Guvo iz Splita, Smiljanićeva 2, Mob. 098/911-3241 . Kod stečajnog upravitelja  može se dobiti na uvid  sva raspoloživa dokumentacija koja se odnosi na nekretnine koje su predmet  prodaje.</w:t>
      </w:r>
      <w:r>
        <w:rPr>
          <w:rFonts w:eastAsia="Calibri"/>
          <w:lang w:val="en-US"/>
        </w:rPr>
        <w:tab/>
      </w:r>
    </w:p>
    <w:p w:rsidRDefault="003167E7" w:rsidP="003167E7" w:rsidR="003167E7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3167E7" w:rsidP="003167E7" w:rsidR="003167E7">
      <w:pPr>
        <w:tabs>
          <w:tab w:pos="1260" w:val="left"/>
        </w:tabs>
        <w:spacing w:after="0"/>
        <w:rPr>
          <w:rFonts w:cs="Times New Roman" w:eastAsia="Times New Roman"/>
          <w:lang w:eastAsia="hr-HR"/>
        </w:rPr>
      </w:pPr>
    </w:p>
    <w:p w:rsidRDefault="003167E7" w:rsidP="003167E7" w:rsidR="003167E7">
      <w:pPr>
        <w:pStyle w:val="Tijeloteksta-uvlaka3"/>
        <w:spacing w:after="0" w:before="200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br. St-423/2013  od 03. veljače 2017. godine otvoren je stečajni postupak nad stečajnim dužnikom  dužnikom ČONDIĆ-KADMENOVIĆ d.o.o.u stečaju Solin, Zoranićeva 1, OIB: 55856220732. </w:t>
      </w:r>
    </w:p>
    <w:p w:rsidRDefault="003167E7" w:rsidP="003167E7" w:rsidR="003167E7">
      <w:pPr>
        <w:pStyle w:val="Tijeloteksta-uvlaka3"/>
        <w:spacing w:after="0" w:before="200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>Istim rješenjem za stečajnu upravitelja imenovan je dr. Bože Guvo iz Splita, Smiljanićeva 2.</w:t>
      </w:r>
    </w:p>
    <w:p w:rsidRDefault="003167E7" w:rsidP="003167E7" w:rsidR="003167E7">
      <w:pPr>
        <w:pStyle w:val="Bezproreda"/>
        <w:spacing w:before="20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Imenovani stečajni upravitelj je predložila da se nekretnine  pobliže označene u toč. I.   izreke ovog rješenja  prodaju u stečajnom postupku uz odgovarajuću primjenu pravila o ovrsi na nekretninama, što je prihvaćeno na Skupštini vjerovnika od 28. travnja 2017.godine.</w:t>
      </w:r>
    </w:p>
    <w:p w:rsidRDefault="003167E7" w:rsidP="003167E7" w:rsidR="003167E7">
      <w:pPr>
        <w:pStyle w:val="Bezproreda"/>
        <w:jc w:val="both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3167E7" w:rsidP="003167E7" w:rsidR="003167E7">
      <w:pPr>
        <w:spacing w:after="0"/>
        <w:ind w:firstLine="6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Rješenjem ovog suda br.1.St-423/2013 od 08. lipnja 2017.godine određena je </w:t>
      </w:r>
    </w:p>
    <w:p w:rsidRDefault="003167E7" w:rsidP="003167E7" w:rsidR="003167E7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prodaja u stečajnom postupku uz odgovarajuću primjenu odredaba    Ovršnog zakona ( NN 112/12 do 55/16) kojima je uređena ovrha na nekretnini,  imovine  stečajnog dužnika iz točke I ovog zaključka.</w:t>
      </w:r>
    </w:p>
    <w:p w:rsidRDefault="003167E7" w:rsidP="003167E7" w:rsidR="003167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67E7" w:rsidP="003167E7" w:rsidR="003167E7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Kako na prvom dražbenom ročištu koje je održano 12. rujna 2017. godine nije bilo ponuditelja sud je uz suglasnost stečajnog upravitelja i vjerovnika odlučio smanjiti cijenu za 20% u odnosu na cijenu utvrđenu u zaključku od 29. lipnja 2017. godine.</w:t>
      </w:r>
    </w:p>
    <w:p w:rsidRDefault="003167E7" w:rsidP="003167E7" w:rsidR="003167E7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</w:p>
    <w:p w:rsidRDefault="003167E7" w:rsidP="003167E7" w:rsidR="003167E7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</w:p>
    <w:p w:rsidRDefault="003167E7" w:rsidP="003167E7" w:rsidR="003167E7">
      <w:pPr>
        <w:spacing w:after="0" w:before="200"/>
        <w:ind w:firstLine="708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b/>
          <w:lang w:eastAsia="hr-HR"/>
        </w:rPr>
        <w:t>1.St-423/2013</w:t>
      </w:r>
    </w:p>
    <w:p w:rsidRDefault="003167E7" w:rsidP="003167E7" w:rsidR="003167E7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Radi navedenog a temeljem odredbi čl. 164 Stečajnog zakona, </w:t>
      </w:r>
      <w:r>
        <w:rPr>
          <w:rFonts w:cs="Times New Roman" w:eastAsia="Times New Roman"/>
          <w:bCs/>
          <w:lang w:eastAsia="hr-HR"/>
        </w:rPr>
        <w:t xml:space="preserve">(Narodne novine br. 44/96, 29/99, 129/00, 123/03, 82/06, 116/10, 25/12 i 133/12), </w:t>
      </w:r>
      <w:r>
        <w:rPr>
          <w:rFonts w:cs="Times New Roman" w:eastAsia="Times New Roman"/>
          <w:lang w:eastAsia="hr-HR"/>
        </w:rPr>
        <w:t xml:space="preserve"> odlučeno je kao u izreci ovog zaključka. </w:t>
      </w:r>
    </w:p>
    <w:p w:rsidRDefault="003167E7" w:rsidP="003167E7" w:rsidR="003167E7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3167E7" w:rsidP="003167E7" w:rsidR="003167E7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12. rujna 2017. godine </w:t>
      </w:r>
    </w:p>
    <w:p w:rsidRDefault="003167E7" w:rsidP="003167E7" w:rsidR="003167E7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3167E7" w:rsidP="003167E7" w:rsidR="003167E7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3167E7" w:rsidP="003167E7" w:rsidR="003167E7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3167E7" w:rsidP="003167E7" w:rsidR="003167E7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  <w:t>Velimir Vuković</w:t>
      </w:r>
      <w:r>
        <w:rPr>
          <w:rFonts w:cs="Times New Roman" w:eastAsia="Calibri"/>
        </w:rPr>
        <w:tab/>
      </w:r>
    </w:p>
    <w:p w:rsidRDefault="003167E7" w:rsidP="003167E7" w:rsidR="003167E7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3167E7" w:rsidP="003167E7" w:rsidR="003167E7">
      <w:pPr>
        <w:spacing w:after="0"/>
        <w:rPr>
          <w:rFonts w:cs="Times New Roman" w:eastAsia="Calibri"/>
        </w:rPr>
      </w:pPr>
    </w:p>
    <w:p w:rsidRDefault="003167E7" w:rsidP="003167E7" w:rsidR="003167E7">
      <w:pPr>
        <w:spacing w:after="0"/>
        <w:ind w:firstLine="708" w:left="4248"/>
        <w:jc w:val="both"/>
        <w:rPr>
          <w:rFonts w:cs="Times New Roman" w:eastAsia="Times New Roman"/>
          <w:lang w:eastAsia="hr-HR"/>
        </w:rPr>
      </w:pPr>
    </w:p>
    <w:p w:rsidRDefault="003167E7" w:rsidP="003167E7" w:rsidR="003167E7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POUKA O PRAVNOM LIJEKU: Protiv ovog zaključka nije dopuštena posebna žalba. </w:t>
      </w:r>
    </w:p>
    <w:p w:rsidRDefault="003167E7" w:rsidP="003167E7" w:rsidR="003167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67E7" w:rsidP="003167E7" w:rsidR="003167E7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3167E7" w:rsidP="003167E7" w:rsidR="003167E7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stečajnom upravitelju </w:t>
      </w:r>
    </w:p>
    <w:p w:rsidRDefault="003167E7" w:rsidP="003167E7" w:rsidR="003167E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rješenje istaknuti na e-oglasnu ploču suda</w:t>
      </w:r>
    </w:p>
    <w:p w:rsidRDefault="00181925" w:rsidP="003167E7" w:rsidR="003167E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p w:rsidRDefault="003167E7" w:rsidP="003167E7" w:rsidR="003167E7">
                  <w:pPr>
                    <w:pStyle w:val="GrbRH"/>
                  </w:pPr>
                  <w:r>
                    <w:tab/>
                  </w:r>
                </w:p>
                <w:p w:rsidRDefault="003167E7" w:rsidP="003167E7" w:rsidR="003167E7">
                  <w:pPr>
                    <w:pStyle w:val="GrbRH"/>
                  </w:pPr>
                </w:p>
                <w:p w:rsidRDefault="003167E7" w:rsidP="003167E7" w:rsidR="003167E7">
                  <w:pPr>
                    <w:pStyle w:val="GrbRH"/>
                  </w:pPr>
                  <w:r>
                    <w:t xml:space="preserve"> </w:t>
                  </w:r>
                </w:p>
                <w:p w:rsidRDefault="003167E7" w:rsidP="003167E7" w:rsidR="003167E7">
                  <w:pPr>
                    <w:pStyle w:val="GrbRH"/>
                  </w:pPr>
                </w:p>
                <w:p w:rsidRDefault="003167E7" w:rsidP="003167E7" w:rsidR="003167E7">
                  <w:pPr>
                    <w:pStyle w:val="GrbRH"/>
                  </w:pPr>
                </w:p>
                <w:p w:rsidRDefault="003167E7" w:rsidP="003167E7" w:rsidR="003167E7">
                  <w:pPr>
                    <w:pStyle w:val="GrbRH"/>
                  </w:pPr>
                </w:p>
                <w:p w:rsidRDefault="003167E7" w:rsidP="003167E7" w:rsidR="003167E7">
                  <w:pPr>
                    <w:pStyle w:val="GrbR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  <w10:wrap anchory="page" anchorx="page"/>
          </v:shape>
        </w:pict>
      </w:r>
    </w:p>
    <w:p w:rsidRDefault="003167E7" w:rsidP="003167E7" w:rsidR="003167E7"/>
    <w:p w:rsidRDefault="003167E7" w:rsidP="003167E7" w:rsidR="003167E7"/>
    <w:p w:rsidRDefault="003167E7" w:rsidP="003167E7" w:rsidR="003167E7"/>
    <w:p w:rsidRDefault="003167E7" w:rsidP="003167E7" w:rsidR="003167E7"/>
    <w:p w:rsidRDefault="003167E7" w:rsidP="003167E7" w:rsidR="003167E7">
      <w:pPr>
        <w:spacing w:after="0"/>
        <w:rPr>
          <w:rFonts w:cs="Times New Roman" w:eastAsia="Times New Roman"/>
          <w:b/>
          <w:lang w:eastAsia="hr-HR"/>
        </w:rPr>
      </w:pPr>
    </w:p>
    <w:p w:rsidRDefault="003167E7" w:rsidP="003167E7" w:rsidR="003167E7">
      <w:pPr>
        <w:spacing w:after="0"/>
        <w:rPr>
          <w:rFonts w:cs="Times New Roman" w:eastAsia="Times New Roman"/>
          <w:b/>
          <w:lang w:eastAsia="hr-HR"/>
        </w:rPr>
      </w:pPr>
    </w:p>
    <w:p w:rsidRDefault="003167E7" w:rsidP="003167E7" w:rsidR="003167E7">
      <w:pPr>
        <w:spacing w:after="0"/>
        <w:rPr>
          <w:rFonts w:cs="Times New Roman" w:eastAsia="Times New Roman"/>
          <w:b/>
          <w:lang w:eastAsia="hr-HR"/>
        </w:rPr>
      </w:pPr>
    </w:p>
    <w:p w:rsidRDefault="003167E7" w:rsidP="003167E7" w:rsidR="003167E7">
      <w:pPr>
        <w:spacing w:after="0"/>
        <w:rPr>
          <w:rFonts w:cs="Times New Roman" w:eastAsia="Times New Roman"/>
          <w:b/>
          <w:lang w:eastAsia="hr-HR"/>
        </w:rPr>
      </w:pPr>
    </w:p>
    <w:p w:rsidRDefault="00181925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44362"/>
    <w:multiLevelType w:val="hybridMultilevel"/>
    <w:tmpl w:val="D09C8968"/>
    <w:lvl w:tplc="B8BCB15E" w:ilvl="0">
      <w:start w:val="1"/>
      <w:numFmt w:val="lowerLetter"/>
      <w:lvlText w:val="%1)"/>
      <w:lvlJc w:val="left"/>
      <w:pPr>
        <w:ind w:hanging="360" w:left="1020"/>
      </w:pPr>
    </w:lvl>
    <w:lvl w:tplc="041A0019" w:ilvl="1">
      <w:start w:val="1"/>
      <w:numFmt w:val="lowerLetter"/>
      <w:lvlText w:val="%2."/>
      <w:lvlJc w:val="left"/>
      <w:pPr>
        <w:ind w:hanging="360" w:left="1740"/>
      </w:pPr>
    </w:lvl>
    <w:lvl w:tplc="041A001B" w:ilvl="2">
      <w:start w:val="1"/>
      <w:numFmt w:val="lowerRoman"/>
      <w:lvlText w:val="%3."/>
      <w:lvlJc w:val="right"/>
      <w:pPr>
        <w:ind w:hanging="180" w:left="2460"/>
      </w:pPr>
    </w:lvl>
    <w:lvl w:tplc="041A000F" w:ilvl="3">
      <w:start w:val="1"/>
      <w:numFmt w:val="decimal"/>
      <w:lvlText w:val="%4."/>
      <w:lvlJc w:val="left"/>
      <w:pPr>
        <w:ind w:hanging="360" w:left="3180"/>
      </w:pPr>
    </w:lvl>
    <w:lvl w:tplc="041A0019" w:ilvl="4">
      <w:start w:val="1"/>
      <w:numFmt w:val="lowerLetter"/>
      <w:lvlText w:val="%5."/>
      <w:lvlJc w:val="left"/>
      <w:pPr>
        <w:ind w:hanging="360" w:left="3900"/>
      </w:pPr>
    </w:lvl>
    <w:lvl w:tplc="041A001B" w:ilvl="5">
      <w:start w:val="1"/>
      <w:numFmt w:val="lowerRoman"/>
      <w:lvlText w:val="%6."/>
      <w:lvlJc w:val="right"/>
      <w:pPr>
        <w:ind w:hanging="180" w:left="4620"/>
      </w:pPr>
    </w:lvl>
    <w:lvl w:tplc="041A000F" w:ilvl="6">
      <w:start w:val="1"/>
      <w:numFmt w:val="decimal"/>
      <w:lvlText w:val="%7."/>
      <w:lvlJc w:val="left"/>
      <w:pPr>
        <w:ind w:hanging="360" w:left="5340"/>
      </w:pPr>
    </w:lvl>
    <w:lvl w:tplc="041A0019" w:ilvl="7">
      <w:start w:val="1"/>
      <w:numFmt w:val="lowerLetter"/>
      <w:lvlText w:val="%8."/>
      <w:lvlJc w:val="left"/>
      <w:pPr>
        <w:ind w:hanging="360" w:left="6060"/>
      </w:pPr>
    </w:lvl>
    <w:lvl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7E7"/>
    <w:rsid w:val="000050BF"/>
    <w:rsid w:val="000256D3"/>
    <w:rsid w:val="000A7750"/>
    <w:rsid w:val="0010074F"/>
    <w:rsid w:val="00110BE4"/>
    <w:rsid w:val="00132A7E"/>
    <w:rsid w:val="00181925"/>
    <w:rsid w:val="001B56D0"/>
    <w:rsid w:val="001E1B30"/>
    <w:rsid w:val="00204170"/>
    <w:rsid w:val="00255806"/>
    <w:rsid w:val="002854BB"/>
    <w:rsid w:val="003167E7"/>
    <w:rsid w:val="00322DE3"/>
    <w:rsid w:val="003A4819"/>
    <w:rsid w:val="00407DC1"/>
    <w:rsid w:val="00440A7C"/>
    <w:rsid w:val="00454D6B"/>
    <w:rsid w:val="005061A6"/>
    <w:rsid w:val="00543C6E"/>
    <w:rsid w:val="0055047E"/>
    <w:rsid w:val="00572E64"/>
    <w:rsid w:val="005C2192"/>
    <w:rsid w:val="005F20F8"/>
    <w:rsid w:val="007766AB"/>
    <w:rsid w:val="008D5DF1"/>
    <w:rsid w:val="00A05026"/>
    <w:rsid w:val="00A86D22"/>
    <w:rsid w:val="00AB6E49"/>
    <w:rsid w:val="00AC09D9"/>
    <w:rsid w:val="00B01348"/>
    <w:rsid w:val="00B40090"/>
    <w:rsid w:val="00B72C27"/>
    <w:rsid w:val="00B874FD"/>
    <w:rsid w:val="00BF1B09"/>
    <w:rsid w:val="00C655DC"/>
    <w:rsid w:val="00CD066E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67E7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167E7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3167E7"/>
    <w:rPr>
      <w:rFonts w:cs="Times New Roman" w:eastAsia="Times New Roman"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3167E7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3167E7"/>
    <w:rPr>
      <w:rFonts w:cs="Times New Roman"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3167E7"/>
    <w:rPr>
      <w:szCs w:val="24"/>
    </w:rPr>
  </w:style>
  <w:style w:customStyle="true" w:styleId="GrbRH" w:type="paragraph">
    <w:name w:val="GrbRH"/>
    <w:basedOn w:val="Normal"/>
    <w:rsid w:val="003167E7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3167E7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67E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67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925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1925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1925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1925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67E7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167E7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3167E7"/>
    <w:rPr>
      <w:rFonts w:cs="Times New Roman" w:eastAsia="Times New Roman"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3167E7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3167E7"/>
    <w:rPr>
      <w:rFonts w:cs="Times New Roman"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3167E7"/>
    <w:rPr>
      <w:szCs w:val="24"/>
    </w:rPr>
  </w:style>
  <w:style w:customStyle="1" w:styleId="GrbRH" w:type="paragraph">
    <w:name w:val="GrbRH"/>
    <w:basedOn w:val="Normal"/>
    <w:rsid w:val="003167E7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3167E7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67E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67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925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1925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1925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1925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7022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ČONDIĆ-KADMENOVIĆ društvo s ograničenom odgovornošću za trgovinu na veliko i malo, export-import, usluge, ugostiteljstvo </izvorni_sadrzaj>
    <derivirana_varijabla naziv="DomainObject.Predmet.ProtustrankaFormated_1">  ČONDIĆ-KADMENOVIĆ društvo s ograničenom odgovornošću za trgovinu na veliko i malo, export-import, usluge, ugostiteljstvo </derivirana_varijabla>
  </DomainObject.Predmet.ProtustrankaFormated>
  <DomainObject.Predmet.ProtustrankaFormatedOIB>
    <izvorni_sadrzaj>  ČONDIĆ-KADMENOVIĆ društvo s ograničenom odgovornošću za trgovinu na veliko i malo, export-import, usluge, ugostiteljstvo , OIB 55856220732</izvorni_sadrzaj>
    <derivirana_varijabla naziv="DomainObject.Predmet.ProtustrankaFormatedOIB_1">  ČONDIĆ-KADMENOVIĆ društvo s ograničenom odgovornošću za trgovinu na veliko i malo, export-import, usluge, ugostiteljstvo 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, Zoranićeva 1, 21210 Solin</izvorni_sadrzaj>
    <derivirana_varijabla naziv="DomainObject.Predmet.ProtustrankaFormatedWithAdress_1"> ČONDIĆ-KADMENOVIĆ društvo s ograničenom odgovornošću za trgovinu na veliko i malo, export-import, usluge, ugostiteljstvo , Zoranićeva 1, 21210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, OIB 55856220732, Zoranićeva 1, 21210 Solin</izvorni_sadrzaj>
    <derivirana_varijabla naziv="DomainObject.Predmet.ProtustrankaFormatedWithAdressOIB_1"> ČONDIĆ-KADMENOVIĆ društvo s ograničenom odgovornošću za trgovinu na veliko i malo, export-import, usluge, ugostiteljstvo , OIB 55856220732, Zoranićeva 1, 21210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 Zoranićeva 1, 21210 Solin</izvorni_sadrzaj>
    <derivirana_varijabla naziv="DomainObject.Predmet.ProtustrankaWithAdress_1">ČONDIĆ-KADMENOVIĆ društvo s ograničenom odgovornošću za trgovinu na veliko i malo, export-import, usluge, ugostiteljstvo  Zoranićeva 1, 21210 Solin</derivirana_varijabla>
  </DomainObject.Predmet.ProtustrankaWithAdress>
  <DomainObject.Predmet.ProtustrankaWithAdressOIB>
    <izvorni_sadrzaj>ČONDIĆ-KADMENOVIĆ društvo s ograničenom odgovornošću za trgovinu na veliko i malo, export-import, usluge, ugostiteljstvo , OIB 55856220732, Zoranićeva 1, 21210 Solin</izvorni_sadrzaj>
    <derivirana_varijabla naziv="DomainObject.Predmet.ProtustrankaWithAdressOIB_1">ČONDIĆ-KADMENOVIĆ društvo s ograničenom odgovornošću za trgovinu na veliko i malo, export-import, usluge, ugostiteljstvo , OIB 55856220732, Zoranićeva 1, 21210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</izvorni_sadrzaj>
    <derivirana_varijabla naziv="DomainObject.Predmet.ProtustrankaNazivFormated_1">ČONDIĆ-KADMENOVIĆ društvo s ograničenom odgovornošću za trgovinu na veliko i malo, export-import, usluge, ugostiteljstvo </derivirana_varijabla>
  </DomainObject.Predmet.ProtustrankaNazivFormated>
  <DomainObject.Predmet.ProtustrankaNazivFormatedOIB>
    <izvorni_sadrzaj>ČONDIĆ-KADMENOVIĆ društvo s ograničenom odgovornošću za trgovinu na veliko i malo, export-import, usluge, ugostiteljstvo , OIB 55856220732</izvorni_sadrzaj>
    <derivirana_varijabla naziv="DomainObject.Predmet.ProtustrankaNazivFormatedOIB_1">ČONDIĆ-KADMENOVIĆ društvo s ograničenom odgovornošću za trgovinu na veliko i malo, export-import, usluge, ugostiteljstvo 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</item>
    </izvorni_sadrzaj>
    <derivirana_varijabla naziv="DomainObject.Predmet.ProtuStrankaListFormated_1">
      <item>ČONDIĆ-KADMENOVIĆ društvo s ograničenom odgovornošću za trgovinu na veliko i malo, export-import, usluge, ugostiteljstvo 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FormatedOIB_1">
      <item>ČONDIĆ-KADMENOVIĆ društvo s ograničenom odgovornošću za trgovinu na veliko i malo, export-import, usluge, ugostiteljstvo 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, Zoranićeva 1, 21210 Solin</item>
    </izvorni_sadrzaj>
    <derivirana_varijabla naziv="DomainObject.Predmet.ProtuStrankaListFormatedWithAdress_1">
      <item>ČONDIĆ-KADMENOVIĆ društvo s ograničenom odgovornošću za trgovinu na veliko i malo, export-import, usluge, ugostiteljstvo , Zoranićeva 1, 21210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, OIB 55856220732, Zoranićeva 1, 21210 Solin</item>
    </izvorni_sadrzaj>
    <derivirana_varijabla naziv="DomainObject.Predmet.ProtuStrankaListFormatedWithAdressOIB_1">
      <item>ČONDIĆ-KADMENOVIĆ društvo s ograničenom odgovornošću za trgovinu na veliko i malo, export-import, usluge, ugostiteljstvo , OIB 55856220732, Zoranićeva 1, 21210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</item>
    </izvorni_sadrzaj>
    <derivirana_varijabla naziv="DomainObject.Predmet.ProtuStrankaListNazivFormated_1">
      <item>ČONDIĆ-KADMENOVIĆ društvo s ograničenom odgovornošću za trgovinu na veliko i malo, export-import, usluge, ugostiteljstvo 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NazivFormatedOIB_1">
      <item>ČONDIĆ-KADMENOVIĆ društvo s ograničenom odgovornošću za trgovinu na veliko i malo, export-import, usluge, ugostiteljstvo 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</izvorni_sadrzaj>
    <derivirana_varijabla naziv="DomainObject.Predmet.ProtustrankaIDrugi_1">ČONDIĆ-KADMENOVIĆ društvo s ograničenom odgovornošću za trgovinu na veliko i malo, export-import, usluge, ugostiteljstvo 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, OIB 55856220732, Zoranićeva 1, 21210 Solin</izvorni_sadrzaj>
    <derivirana_varijabla naziv="DomainObject.Predmet.ProtustrankaIDrugiAdressOIB_1">ČONDIĆ-KADMENOVIĆ društvo s ograničenom odgovornošću za trgovinu na veliko i malo, export-import, usluge, ugostiteljstvo , OIB 55856220732, Zoranićeva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OIB 85821130368, Koturaška 43,10000 Zagreb</item>
      <item>ČONDIĆ-KADMENOVIĆ društvo s ograničenom odgovornošću za trgovinu na veliko i malo, export-import, usluge, ugostiteljstvo , OIB 55856220732, Zoranićeva 1,21210 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OIB 85821130368, Koturaška 43,10000 Zagreb</item>
      <item>ČONDIĆ-KADMENOVIĆ društvo s ograničenom odgovornošću za trgovinu na veliko i malo, export-import, usluge, ugostiteljstvo , OIB 55856220732, Zoranićeva 1,21210 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55856220732</item>
      <item>, OIB 41007684369</item>
      <item>, OIB 11502097909</item>
    </izvorni_sadrzaj>
    <derivirana_varijabla naziv="DomainObject.Predmet.SudioniciListNazivOIB_1">
      <item>, OIB 85821130368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372D5-4D50-46D8-8964-FDC5FF3A9A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1035</properties:Words>
  <properties:Characters>5792</properties:Characters>
  <properties:Lines>146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2017-09-12T07:14:00Z</dcterms:created>
  <dc:creator>Marija Elez</dc:creator>
  <cp:lastModifiedBy>Marija Elez</cp:lastModifiedBy>
  <cp:lastPrinted>2017-09-12T07:18:00Z</cp:lastPrinted>
  <dcterms:modified xmlns:xsi="http://www.w3.org/2001/XMLSchema-instance" xsi:type="dcterms:W3CDTF">2017-09-12T07:19:00Z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