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3e2a" w14:paraId="41e3e2a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0D139A">
        <w:t>5 St-747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5248E6">
        <w:t xml:space="preserve"> dužnika ZAVJESE VAL d.o.o., Čakovec</w:t>
      </w:r>
      <w:r w:rsidR="001E6AB7">
        <w:rPr>
          <w:b/>
        </w:rPr>
        <w:t>,</w:t>
      </w:r>
      <w:r w:rsidR="005248E6">
        <w:rPr>
          <w:b/>
        </w:rPr>
        <w:t xml:space="preserve"> </w:t>
      </w:r>
      <w:r w:rsidR="005248E6">
        <w:t>Josipa Bedekovića 6</w:t>
      </w:r>
      <w:r w:rsidR="00697394">
        <w:t>,</w:t>
      </w:r>
      <w:r w:rsidR="001E6AB7">
        <w:rPr>
          <w:b/>
        </w:rPr>
        <w:t xml:space="preserve"> </w:t>
      </w:r>
      <w:r w:rsidR="00740000">
        <w:t>M</w:t>
      </w:r>
      <w:r w:rsidR="003517C7">
        <w:t>B</w:t>
      </w:r>
      <w:r w:rsidR="005248E6">
        <w:t>S: 070094733, OIB: 09562544074</w:t>
      </w:r>
      <w:r w:rsidR="00637444">
        <w:t xml:space="preserve">, dana </w:t>
      </w:r>
      <w:r w:rsidR="002B533E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0D139A" w:rsidRPr="000D139A">
        <w:t xml:space="preserve"> </w:t>
      </w:r>
      <w:r w:rsidR="000D139A">
        <w:t>ZAVJESE VAL d.o.o., Čakovec</w:t>
      </w:r>
      <w:r w:rsidR="000D139A">
        <w:rPr>
          <w:b/>
        </w:rPr>
        <w:t xml:space="preserve">, </w:t>
      </w:r>
      <w:r w:rsidR="000D139A">
        <w:t>Josipa Bedekovića 6,</w:t>
      </w:r>
      <w:r w:rsidR="000D139A">
        <w:rPr>
          <w:b/>
        </w:rPr>
        <w:t xml:space="preserve"> </w:t>
      </w:r>
      <w:r w:rsidR="000D139A">
        <w:t>MBS: 070094733, OIB: 09562544074</w:t>
      </w:r>
      <w:r w:rsidR="00740000">
        <w:t xml:space="preserve">, </w:t>
      </w:r>
      <w:r w:rsidR="00CB6C18">
        <w:t xml:space="preserve">iznosi </w:t>
      </w:r>
      <w:r w:rsidR="000D139A">
        <w:t>88.793,91</w:t>
      </w:r>
      <w:r w:rsidR="00697394">
        <w:t xml:space="preserve"> </w:t>
      </w:r>
      <w:r w:rsidR="00C21C25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C21C25">
        <w:t xml:space="preserve"> </w:t>
      </w:r>
      <w:r w:rsidR="000D139A">
        <w:t>Silvija Šimunec Ilijazi</w:t>
      </w:r>
      <w:r w:rsidR="00067CA3">
        <w:t>,</w:t>
      </w:r>
      <w:r w:rsidR="000D139A">
        <w:t xml:space="preserve"> Varaždin Breg</w:t>
      </w:r>
      <w:r w:rsidR="00697394">
        <w:t>,</w:t>
      </w:r>
      <w:r w:rsidR="000D139A">
        <w:t xml:space="preserve"> Mali vrh 6, OIB: 13438769039,</w:t>
      </w:r>
      <w:r w:rsidR="0069739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B533E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B54" w:rsidR="00D12B54">
      <w:r>
        <w:separator/>
      </w:r>
    </w:p>
  </w:endnote>
  <w:endnote w:id="0" w:type="continuationSeparator">
    <w:p w:rsidRDefault="00D12B54" w:rsidR="00D12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B54" w:rsidR="00D12B54">
      <w:r>
        <w:separator/>
      </w:r>
    </w:p>
  </w:footnote>
  <w:footnote w:id="0" w:type="continuationSeparator">
    <w:p w:rsidRDefault="00D12B54" w:rsidR="00D12B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139A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B72D6"/>
    <w:rsid w:val="001E6833"/>
    <w:rsid w:val="001E6AB7"/>
    <w:rsid w:val="002055B4"/>
    <w:rsid w:val="002700B3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80DC4"/>
    <w:rsid w:val="00497129"/>
    <w:rsid w:val="004A439E"/>
    <w:rsid w:val="004C1E71"/>
    <w:rsid w:val="004F0490"/>
    <w:rsid w:val="005248E6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2263B"/>
    <w:rsid w:val="0063224D"/>
    <w:rsid w:val="00637444"/>
    <w:rsid w:val="006377A6"/>
    <w:rsid w:val="00681E2B"/>
    <w:rsid w:val="00693CD2"/>
    <w:rsid w:val="00697394"/>
    <w:rsid w:val="006A5382"/>
    <w:rsid w:val="006C1AAA"/>
    <w:rsid w:val="006E382A"/>
    <w:rsid w:val="006F25A8"/>
    <w:rsid w:val="00733A5A"/>
    <w:rsid w:val="00735822"/>
    <w:rsid w:val="00740000"/>
    <w:rsid w:val="00741660"/>
    <w:rsid w:val="00767EC4"/>
    <w:rsid w:val="007925A0"/>
    <w:rsid w:val="00795A71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21C25"/>
    <w:rsid w:val="00C471DB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12B54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273A7"/>
    <w:rsid w:val="00F4158F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3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3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3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3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3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3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3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3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3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3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St-747/2015</izvorni_sadrzaj>
    <derivirana_varijabla naziv="DomainObject.Predmet.OznakaBroj_1">St-747/2015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ZAVJESE VAL društvo s ograničenom odgovornošću za trgovinu, usluge i proizvodnju</izvorni_sadrzaj>
    <derivirana_varijabla naziv="DomainObject.Predmet.ProtustrankaFormated_1">  ZAVJESE VAL društvo s ograničenom odgovornošću za trgovinu, usluge i proizvodnju</derivirana_varijabla>
  </DomainObject.Predmet.ProtustrankaFormated>
  <DomainObject.Predmet.ProtustrankaFormatedOIB>
    <izvorni_sadrzaj>  ZAVJESE VAL društvo s ograničenom odgovornošću za trgovinu, usluge i proizvodnju, OIB 09562544074</izvorni_sadrzaj>
    <derivirana_varijabla naziv="DomainObject.Predmet.ProtustrankaFormatedOIB_1">  ZAVJESE VAL društvo s ograničenom odgovornošću za trgovinu, usluge i proizvodnju, OIB 09562544074</derivirana_varijabla>
  </DomainObject.Predmet.ProtustrankaFormatedOIB>
  <DomainObject.Predmet.ProtustrankaFormatedWithAdress>
    <izvorni_sadrzaj> ZAVJESE VAL društvo s ograničenom odgovornošću za trgovinu, usluge i proizvodnju, Josipa Bedekovića 6, 40000 Čakovec</izvorni_sadrzaj>
    <derivirana_varijabla naziv="DomainObject.Predmet.ProtustrankaFormatedWithAdress_1"> ZAVJESE VAL društvo s ograničenom odgovornošću za trgovinu, usluge i proizvodnju, Josipa Bedekovića 6, 40000 Čakovec</derivirana_varijabla>
  </DomainObject.Predmet.ProtustrankaFormatedWithAdress>
  <DomainObject.Predmet.ProtustrankaFormatedWithAdressOIB>
    <izvorni_sadrzaj> ZAVJESE VAL društvo s ograničenom odgovornošću za trgovinu, usluge i proizvodnju, OIB 09562544074, Josipa Bedekovića 6, 40000 Čakovec</izvorni_sadrzaj>
    <derivirana_varijabla naziv="DomainObject.Predmet.ProtustrankaFormatedWithAdressOIB_1"> ZAVJESE VAL društvo s ograničenom odgovornošću za trgovinu, usluge i proizvodnju, OIB 09562544074, Josipa Bedekovića 6, 40000 Čakovec</derivirana_varijabla>
  </DomainObject.Predmet.ProtustrankaFormatedWithAdressOIB>
  <DomainObject.Predmet.ProtustrankaWithAdress>
    <izvorni_sadrzaj>ZAVJESE VAL društvo s ograničenom odgovornošću za trgovinu, usluge i proizvodnju Josipa Bedekovića 6, 40000 Čakovec</izvorni_sadrzaj>
    <derivirana_varijabla naziv="DomainObject.Predmet.ProtustrankaWithAdress_1">ZAVJESE VAL društvo s ograničenom odgovornošću za trgovinu, usluge i proizvodnju Josipa Bedekovića 6, 40000 Čakovec</derivirana_varijabla>
  </DomainObject.Predmet.ProtustrankaWithAdress>
  <DomainObject.Predmet.ProtustrankaWithAdressOIB>
    <izvorni_sadrzaj>ZAVJESE VAL društvo s ograničenom odgovornošću za trgovinu, usluge i proizvodnju, OIB 09562544074, Josipa Bedekovića 6, 40000 Čakovec</izvorni_sadrzaj>
    <derivirana_varijabla naziv="DomainObject.Predmet.ProtustrankaWithAdressOIB_1">ZAVJESE VAL društvo s ograničenom odgovornošću za trgovinu, usluge i proizvodnju, OIB 09562544074, Josipa Bedekovića 6, 40000 Čakovec</derivirana_varijabla>
  </DomainObject.Predmet.ProtustrankaWithAdressOIB>
  <DomainObject.Predmet.ProtustrankaNazivFormated>
    <izvorni_sadrzaj>ZAVJESE VAL društvo s ograničenom odgovornošću za trgovinu, usluge i proizvodnju</izvorni_sadrzaj>
    <derivirana_varijabla naziv="DomainObject.Predmet.ProtustrankaNazivFormated_1">ZAVJESE VAL društvo s ograničenom odgovornošću za trgovinu, usluge i proizvodnju</derivirana_varijabla>
  </DomainObject.Predmet.ProtustrankaNazivFormated>
  <DomainObject.Predmet.ProtustrankaNazivFormatedOIB>
    <izvorni_sadrzaj>ZAVJESE VAL društvo s ograničenom odgovornošću za trgovinu, usluge i proizvodnju, OIB 09562544074</izvorni_sadrzaj>
    <derivirana_varijabla naziv="DomainObject.Predmet.ProtustrankaNazivFormatedOIB_1">ZAVJESE VAL društvo s ograničenom odgovornošću za trgovinu, usluge i proizvodnju, OIB 09562544074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88793.91</izvorni_sadrzaj>
    <derivirana_varijabla naziv="DomainObject.Predmet.TrenutnaVrijednost_1">88793.91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ZAVJESE VAL društvo s ograničenom odgovornošću za trgovinu, usluge i proizvodnju</item>
    </izvorni_sadrzaj>
    <derivirana_varijabla naziv="DomainObject.Predmet.ProtuStrankaListFormated_1">
      <item>ZAVJESE VAL društvo s ograničenom odgovornošću za trgovinu, usluge i proizvodnju</item>
    </derivirana_varijabla>
  </DomainObject.Predmet.ProtuStrankaListFormated>
  <DomainObject.Predmet.ProtuStrankaListFormatedOIB>
    <izvorni_sadrzaj>
      <item>ZAVJESE VAL društvo s ograničenom odgovornošću za trgovinu, usluge i proizvodnju, OIB 09562544074</item>
    </izvorni_sadrzaj>
    <derivirana_varijabla naziv="DomainObject.Predmet.ProtuStrankaListFormatedOIB_1">
      <item>ZAVJESE VAL društvo s ograničenom odgovornošću za trgovinu, usluge i proizvodnju, OIB 09562544074</item>
    </derivirana_varijabla>
  </DomainObject.Predmet.ProtuStrankaListFormatedOIB>
  <DomainObject.Predmet.ProtuStrankaListFormatedWithAdress>
    <izvorni_sadrzaj>
      <item>ZAVJESE VAL društvo s ograničenom odgovornošću za trgovinu, usluge i proizvodnju, Josipa Bedekovića 6, 40000 Čakovec</item>
    </izvorni_sadrzaj>
    <derivirana_varijabla naziv="DomainObject.Predmet.ProtuStrankaListFormatedWithAdress_1">
      <item>ZAVJESE VAL društvo s ograničenom odgovornošću za trgovinu, usluge i proizvodnju, Josipa Bedekovića 6, 40000 Čakovec</item>
    </derivirana_varijabla>
  </DomainObject.Predmet.ProtuStrankaListFormatedWithAdress>
  <DomainObject.Predmet.ProtuStrankaListFormatedWithAdressOIB>
    <izvorni_sadrzaj>
      <item>ZAVJESE VAL društvo s ograničenom odgovornošću za trgovinu, usluge i proizvodnju, OIB 09562544074, Josipa Bedekovića 6, 40000 Čakovec</item>
    </izvorni_sadrzaj>
    <derivirana_varijabla naziv="DomainObject.Predmet.ProtuStrankaListFormatedWithAdressOIB_1">
      <item>ZAVJESE VAL društvo s ograničenom odgovornošću za trgovinu, usluge i proizvodnju, OIB 09562544074, Josipa Bedekovića 6, 40000 Čakovec</item>
    </derivirana_varijabla>
  </DomainObject.Predmet.ProtuStrankaListFormatedWithAdressOIB>
  <DomainObject.Predmet.ProtuStrankaListNazivFormated>
    <izvorni_sadrzaj>
      <item>ZAVJESE VAL društvo s ograničenom odgovornošću za trgovinu, usluge i proizvodnju</item>
    </izvorni_sadrzaj>
    <derivirana_varijabla naziv="DomainObject.Predmet.ProtuStrankaListNazivFormated_1">
      <item>ZAVJESE VAL društvo s ograničenom odgovornošću za trgovinu, usluge i proizvodnju</item>
    </derivirana_varijabla>
  </DomainObject.Predmet.ProtuStrankaListNazivFormated>
  <DomainObject.Predmet.ProtuStrankaListNazivFormatedOIB>
    <izvorni_sadrzaj>
      <item>ZAVJESE VAL društvo s ograničenom odgovornošću za trgovinu, usluge i proizvodnju, OIB 09562544074</item>
    </izvorni_sadrzaj>
    <derivirana_varijabla naziv="DomainObject.Predmet.ProtuStrankaListNazivFormatedOIB_1">
      <item>ZAVJESE VAL društvo s ograničenom odgovornošću za trgovinu, usluge i proizvodnju, OIB 09562544074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ZAVJESE VAL društvo s ograničenom odgovornošću za trgovinu, usluge i proizvodnju</izvorni_sadrzaj>
    <derivirana_varijabla naziv="DomainObject.Predmet.ProtustrankaIDrugi_1">ZAVJESE VAL društvo s ograničenom odgovornošću za trgovinu, usluge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ZAVJESE VAL društvo s ograničenom odgovornošću za trgovinu, usluge i proizvodnju, OIB 09562544074, Josipa Bedekovića 6, 40000 Čakovec</izvorni_sadrzaj>
    <derivirana_varijabla naziv="DomainObject.Predmet.ProtustrankaIDrugiAdressOIB_1">ZAVJESE VAL društvo s ograničenom odgovornošću za trgovinu, usluge i proizvodnju, OIB 09562544074, Josipa Bedekovića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ZAVJESE VAL društvo s ograničenom odgovornošću za trgovinu, usluge i proizvodnju</item>
      <item>E-oglasna ploča</item>
      <item>Sudski registar</item>
    </izvorni_sadrzaj>
    <derivirana_varijabla naziv="DomainObject.Predmet.SudioniciListNaziv_1">
      <item>Financijska agencija</item>
      <item>ZAVJESE VAL društvo s ograničenom odgovornošću za trgovinu, usluge i proizvodnju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ZAVJESE VAL društvo s ograničenom odgovornošću za trgovinu, usluge i proizvodnju, OIB 09562544074, Josipa Bedekovića 6,40000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ZAVJESE VAL društvo s ograničenom odgovornošću za trgovinu, usluge i proizvodnju, OIB 09562544074, Josipa Bedekovića 6,40000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09562544074</item>
      <item>, OIB null</item>
      <item>, OIB null</item>
    </izvorni_sadrzaj>
    <derivirana_varijabla naziv="DomainObject.Predmet.SudioniciListNazivOIB_1">
      <item>, OIB 85821130368</item>
      <item>, OIB 09562544074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71533-D0F2-4B7E-B905-FF871B8E8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1900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2016-01-14T10:43:00Z</dcterms:created>
  <dc:creator>Ljubica Makovec</dc:creator>
  <cp:lastModifiedBy>Maja Marčec</cp:lastModifiedBy>
  <cp:lastPrinted>2016-01-14T07:52:00Z</cp:lastPrinted>
  <dcterms:modified xmlns:xsi="http://www.w3.org/2001/XMLSchema-instance" xsi:type="dcterms:W3CDTF">2016-01-14T10:43:00Z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