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187c" w14:paraId="533187c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D1211">
        <w:t>4</w:t>
      </w:r>
      <w:r w:rsidR="00A42DC4">
        <w:t>825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A42DC4">
        <w:t>TISKARA PAVEK</w:t>
      </w:r>
      <w:r w:rsidR="00F63573">
        <w:t xml:space="preserve"> d.o.o., </w:t>
      </w:r>
      <w:r w:rsidR="00597917">
        <w:t xml:space="preserve">Zagreb, </w:t>
      </w:r>
      <w:proofErr w:type="spellStart"/>
      <w:r w:rsidR="00A42DC4">
        <w:t>Oreškovićeva</w:t>
      </w:r>
      <w:proofErr w:type="spellEnd"/>
      <w:r w:rsidR="00A42DC4">
        <w:t xml:space="preserve"> 6/a</w:t>
      </w:r>
      <w:r w:rsidR="00B63D6A">
        <w:t xml:space="preserve">, MBS: </w:t>
      </w:r>
      <w:r w:rsidR="00F63573">
        <w:t>080</w:t>
      </w:r>
      <w:r w:rsidR="00A42DC4">
        <w:t>232448</w:t>
      </w:r>
      <w:r w:rsidR="00F63573">
        <w:t>, OIB:</w:t>
      </w:r>
      <w:r w:rsidR="00B63D6A">
        <w:t xml:space="preserve"> </w:t>
      </w:r>
      <w:r w:rsidR="00A42DC4">
        <w:t>53084398625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A42DC4">
        <w:t xml:space="preserve">TISKARA PAVEK d.o.o., Zagreb, </w:t>
      </w:r>
      <w:proofErr w:type="spellStart"/>
      <w:r w:rsidR="00A42DC4">
        <w:t>Oreškovićeva</w:t>
      </w:r>
      <w:proofErr w:type="spellEnd"/>
      <w:r w:rsidR="00A42DC4">
        <w:t xml:space="preserve"> 6/a, MBS: 080232448, OIB: 53084398625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A42DC4">
        <w:t xml:space="preserve">TISKARA PAVEK d.o.o., Zagreb, </w:t>
      </w:r>
      <w:proofErr w:type="spellStart"/>
      <w:r w:rsidR="00A42DC4">
        <w:t>Oreškovićeva</w:t>
      </w:r>
      <w:proofErr w:type="spellEnd"/>
      <w:r w:rsidR="00A42DC4">
        <w:t xml:space="preserve"> 6/a, MBS: 080232448, OIB: 53084398625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C39A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1C39A3"/>
    <w:rsid w:val="00230306"/>
    <w:rsid w:val="002328E4"/>
    <w:rsid w:val="002477A3"/>
    <w:rsid w:val="002803B5"/>
    <w:rsid w:val="002B2B78"/>
    <w:rsid w:val="00397989"/>
    <w:rsid w:val="003D29EC"/>
    <w:rsid w:val="003E62B2"/>
    <w:rsid w:val="00403F4E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745717"/>
    <w:rsid w:val="00762966"/>
    <w:rsid w:val="007E739E"/>
    <w:rsid w:val="007F2E7E"/>
    <w:rsid w:val="0086725E"/>
    <w:rsid w:val="008849DE"/>
    <w:rsid w:val="008D7265"/>
    <w:rsid w:val="008F1709"/>
    <w:rsid w:val="0092290B"/>
    <w:rsid w:val="00A167C6"/>
    <w:rsid w:val="00A34E7F"/>
    <w:rsid w:val="00A42DC4"/>
    <w:rsid w:val="00B63D6A"/>
    <w:rsid w:val="00BB2CE8"/>
    <w:rsid w:val="00BE3823"/>
    <w:rsid w:val="00C0310C"/>
    <w:rsid w:val="00C250D0"/>
    <w:rsid w:val="00C32EAE"/>
    <w:rsid w:val="00C54D6F"/>
    <w:rsid w:val="00C57B19"/>
    <w:rsid w:val="00C90CF3"/>
    <w:rsid w:val="00CA77F2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C3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9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9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9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C3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9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9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9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724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4825</izvorni_sadrzaj>
    <derivirana_varijabla naziv="DomainObject.Predmet.Broj_1">4825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St-4825/2015</izvorni_sadrzaj>
    <derivirana_varijabla naziv="DomainObject.Predmet.OznakaBroj_1">St-4825/2015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PAVEK d.o.o. zastupanog po punomoćniku Vlado Pavek</izvorni_sadrzaj>
    <derivirana_varijabla naziv="DomainObject.Predmet.ProtustrankaFormated_1">  TISKARA PAVEK d.o.o. zastupanog po punomoćniku Vlado Pavek</derivirana_varijabla>
  </DomainObject.Predmet.ProtustrankaFormated>
  <DomainObject.Predmet.ProtustrankaFormatedOIB>
    <izvorni_sadrzaj>  TISKARA PAVEK d.o.o., OIB 53084398625 zastupanog po punomoćniku Vlado Pavek</izvorni_sadrzaj>
    <derivirana_varijabla naziv="DomainObject.Predmet.ProtustrankaFormatedOIB_1">  TISKARA PAVEK d.o.o., OIB 53084398625 zastupanog po punomoćniku Vlado Pavek</derivirana_varijabla>
  </DomainObject.Predmet.ProtustrankaFormatedOIB>
  <DomainObject.Predmet.ProtustrankaFormatedWithAdress>
    <izvorni_sadrzaj> TISKARA PAVEK d.o.o., Oreškovićeva 6/a, 10000 Zagreb zastupanog po punomoćniku Vlado Pavek</izvorni_sadrzaj>
    <derivirana_varijabla naziv="DomainObject.Predmet.ProtustrankaFormatedWithAdress_1"> TISKARA PAVEK d.o.o., Oreškovićeva 6/a, 10000 Zagreb zastupanog po punomoćniku Vlado Pavek</derivirana_varijabla>
  </DomainObject.Predmet.ProtustrankaFormatedWithAdress>
  <DomainObject.Predmet.ProtustrankaFormatedWithAdressOIB>
    <izvorni_sadrzaj> TISKARA PAVEK d.o.o., OIB 53084398625, Oreškovićeva 6/a, 10000 Zagreb zastupanog po punomoćniku Vlado Pavek</izvorni_sadrzaj>
    <derivirana_varijabla naziv="DomainObject.Predmet.ProtustrankaFormatedWithAdressOIB_1"> TISKARA PAVEK d.o.o., OIB 53084398625, Oreškovićeva 6/a, 10000 Zagreb zastupanog po punomoćniku Vlado Pavek</derivirana_varijabla>
  </DomainObject.Predmet.ProtustrankaFormatedWithAdressOIB>
  <DomainObject.Predmet.ProtustrankaWithAdress>
    <izvorni_sadrzaj>TISKARA PAVEK d.o.o. Oreškovićeva 6/a, 10000 Zagreb</izvorni_sadrzaj>
    <derivirana_varijabla naziv="DomainObject.Predmet.ProtustrankaWithAdress_1">TISKARA PAVEK d.o.o. Oreškovićeva 6/a, 10000 Zagreb</derivirana_varijabla>
  </DomainObject.Predmet.ProtustrankaWithAdress>
  <DomainObject.Predmet.ProtustrankaWithAdressOIB>
    <izvorni_sadrzaj>TISKARA PAVEK d.o.o., OIB 53084398625, Oreškovićeva 6/a, 10000 Zagreb</izvorni_sadrzaj>
    <derivirana_varijabla naziv="DomainObject.Predmet.ProtustrankaWithAdressOIB_1">TISKARA PAVEK d.o.o., OIB 53084398625, Oreškovićeva 6/a, 10000 Zagreb</derivirana_varijabla>
  </DomainObject.Predmet.ProtustrankaWithAdressOIB>
  <DomainObject.Predmet.ProtustrankaNazivFormated>
    <izvorni_sadrzaj>TISKARA PAVEK d.o.o.</izvorni_sadrzaj>
    <derivirana_varijabla naziv="DomainObject.Predmet.ProtustrankaNazivFormated_1">TISKARA PAVEK d.o.o.</derivirana_varijabla>
  </DomainObject.Predmet.ProtustrankaNazivFormated>
  <DomainObject.Predmet.ProtustrankaNazivFormatedOIB>
    <izvorni_sadrzaj>TISKARA PAVEK d.o.o., OIB 53084398625</izvorni_sadrzaj>
    <derivirana_varijabla naziv="DomainObject.Predmet.ProtustrankaNazivFormatedOIB_1">TISKARA PAVEK d.o.o., OIB 53084398625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PAVEK d.o.o. zastupanog po punomoćniku Vlado Pavek</item>
    </izvorni_sadrzaj>
    <derivirana_varijabla naziv="DomainObject.Predmet.ProtuStrankaListFormated_1">
      <item>TISKARA PAVEK d.o.o. zastupanog po punomoćniku Vlado Pavek</item>
    </derivirana_varijabla>
  </DomainObject.Predmet.ProtuStrankaListFormated>
  <DomainObject.Predmet.ProtuStrankaListFormatedOIB>
    <izvorni_sadrzaj>
      <item>TISKARA PAVEK d.o.o., OIB 53084398625 zastupanog po punomoćniku Vlado Pavek</item>
    </izvorni_sadrzaj>
    <derivirana_varijabla naziv="DomainObject.Predmet.ProtuStrankaListFormatedOIB_1">
      <item>TISKARA PAVEK d.o.o., OIB 53084398625 zastupanog po punomoćniku Vlado Pavek</item>
    </derivirana_varijabla>
  </DomainObject.Predmet.ProtuStrankaListFormatedOIB>
  <DomainObject.Predmet.ProtuStrankaListFormatedWithAdress>
    <izvorni_sadrzaj>
      <item>TISKARA PAVEK d.o.o., Oreškovićeva 6/a, 10000 Zagreb zastupanog po punomoćniku Vlado Pavek</item>
    </izvorni_sadrzaj>
    <derivirana_varijabla naziv="DomainObject.Predmet.ProtuStrankaListFormatedWithAdress_1">
      <item>TISKARA PAVEK d.o.o., Oreškovićeva 6/a, 10000 Zagreb zastupanog po punomoćniku Vlado Pavek</item>
    </derivirana_varijabla>
  </DomainObject.Predmet.ProtuStrankaListFormatedWithAdress>
  <DomainObject.Predmet.ProtuStrankaListFormatedWithAdressOIB>
    <izvorni_sadrzaj>
      <item>TISKARA PAVEK d.o.o., OIB 53084398625, Oreškovićeva 6/a, 10000 Zagreb zastupanog po punomoćniku Vlado Pavek</item>
    </izvorni_sadrzaj>
    <derivirana_varijabla naziv="DomainObject.Predmet.ProtuStrankaListFormatedWithAdressOIB_1">
      <item>TISKARA PAVEK d.o.o., OIB 53084398625, Oreškovićeva 6/a, 10000 Zagreb zastupanog po punomoćniku Vlado Pavek</item>
    </derivirana_varijabla>
  </DomainObject.Predmet.ProtuStrankaListFormatedWithAdressOIB>
  <DomainObject.Predmet.ProtuStrankaListNazivFormated>
    <izvorni_sadrzaj>
      <item>TISKARA PAVEK d.o.o.</item>
    </izvorni_sadrzaj>
    <derivirana_varijabla naziv="DomainObject.Predmet.ProtuStrankaListNazivFormated_1">
      <item>TISKARA PAVEK d.o.o.</item>
    </derivirana_varijabla>
  </DomainObject.Predmet.ProtuStrankaListNazivFormated>
  <DomainObject.Predmet.ProtuStrankaListNazivFormatedOIB>
    <izvorni_sadrzaj>
      <item>TISKARA PAVEK d.o.o., OIB 53084398625</item>
    </izvorni_sadrzaj>
    <derivirana_varijabla naziv="DomainObject.Predmet.ProtuStrankaListNazivFormatedOIB_1">
      <item>TISKARA PAVEK d.o.o., OIB 53084398625</item>
    </derivirana_varijabla>
  </DomainObject.Predmet.ProtuStrankaListNazivFormatedOIB>
  <DomainObject.Predmet.OstaliListFormated>
    <izvorni_sadrzaj>
      <item>Vlado Pavek punomoćnik sudionika u postupku TISKARA PAVEK d.o.o.</item>
    </izvorni_sadrzaj>
    <derivirana_varijabla naziv="DomainObject.Predmet.OstaliListFormated_1">
      <item>Vlado Pavek punomoćnik sudionika u postupku TISKARA PAVEK d.o.o.</item>
    </derivirana_varijabla>
  </DomainObject.Predmet.OstaliListFormated>
  <DomainObject.Predmet.OstaliListFormatedOIB>
    <izvorni_sadrzaj>
      <item>Vlado Pavek, OIB 84390799847 punomoćnik sudionika u postupku TISKARA PAVEK d.o.o.</item>
    </izvorni_sadrzaj>
    <derivirana_varijabla naziv="DomainObject.Predmet.OstaliListFormatedOIB_1">
      <item>Vlado Pavek, OIB 84390799847 punomoćnik sudionika u postupku TISKARA PAVEK d.o.o.</item>
    </derivirana_varijabla>
  </DomainObject.Predmet.OstaliListFormatedOIB>
  <DomainObject.Predmet.OstaliListFormatedWithAdress>
    <izvorni_sadrzaj>
      <item>Vlado Pavek, Desno Sredičko 12 A, 47206 Desno Sredičko punomoćnik sudionika u postupku TISKARA PAVEK d.o.o.</item>
    </izvorni_sadrzaj>
    <derivirana_varijabla naziv="DomainObject.Predmet.OstaliListFormatedWithAdress_1">
      <item>Vlado Pavek, Desno Sredičko 12 A, 47206 Desno Sredičko punomoćnik sudionika u postupku TISKARA PAVEK d.o.o.</item>
    </derivirana_varijabla>
  </DomainObject.Predmet.OstaliListFormatedWithAdress>
  <DomainObject.Predmet.OstaliListFormatedWithAdressOIB>
    <izvorni_sadrzaj>
      <item>Vlado Pavek, OIB 84390799847, Desno Sredičko 12 A, 47206 Desno Sredičko punomoćnik sudionika u postupku TISKARA PAVEK d.o.o.</item>
    </izvorni_sadrzaj>
    <derivirana_varijabla naziv="DomainObject.Predmet.OstaliListFormatedWithAdressOIB_1">
      <item>Vlado Pavek, OIB 84390799847, Desno Sredičko 12 A, 47206 Desno Sredičko punomoćnik sudionika u postupku TISKARA PAVEK d.o.o.</item>
    </derivirana_varijabla>
  </DomainObject.Predmet.OstaliListFormatedWithAdressOIB>
  <DomainObject.Predmet.OstaliListNazivFormated>
    <izvorni_sadrzaj>
      <item>Vlado Pavek</item>
    </izvorni_sadrzaj>
    <derivirana_varijabla naziv="DomainObject.Predmet.OstaliListNazivFormated_1">
      <item>Vlado Pavek</item>
    </derivirana_varijabla>
  </DomainObject.Predmet.OstaliListNazivFormated>
  <DomainObject.Predmet.OstaliListNazivFormatedOIB>
    <izvorni_sadrzaj>
      <item>Vlado Pavek, OIB 84390799847</item>
    </izvorni_sadrzaj>
    <derivirana_varijabla naziv="DomainObject.Predmet.OstaliListNazivFormatedOIB_1">
      <item>Vlado Pavek, OIB 84390799847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PAVEK d.o.o.</izvorni_sadrzaj>
    <derivirana_varijabla naziv="DomainObject.Predmet.ProtustrankaIDrugi_1">TISKARA PAVEK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TISKARA PAVEK d.o.o., OIB 53084398625, Oreškovićeva 6/a, 10000 Zagreb</izvorni_sadrzaj>
    <derivirana_varijabla naziv="DomainObject.Predmet.ProtustrankaIDrugiAdressOIB_1">TISKARA PAVEK d.o.o., OIB 53084398625, Oreškovićeva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TISKARA PAVEK d.o.o.</item>
      <item>Vlado Pavek</item>
    </izvorni_sadrzaj>
    <derivirana_varijabla naziv="DomainObject.Predmet.SudioniciListNaziv_1">
      <item>FINA Regionalni centar Zagreb</item>
      <item>TISKARA PAVEK d.o.o.</item>
      <item>Vlado Pavek</item>
    </derivirana_varijabla>
  </DomainObject.Predmet.SudioniciListNaziv>
  <DomainObject.Predmet.SudioniciListAdressOIB>
    <izvorni_sadrzaj>
      <item>FINA Regionalni centar Zagreb, OIB 85821130368, Trg svibanjskih žrtava 1995. 1,10000 Zagreb</item>
      <item>TISKARA PAVEK d.o.o., OIB 53084398625, Oreškovićeva 6/a,10000 Zagreb</item>
      <item>Vlado Pavek, OIB 84390799847, Desno Sredičko 12 A,47206 Desno Sredičko</item>
    </izvorni_sadrzaj>
    <derivirana_varijabla naziv="DomainObject.Predmet.SudioniciListAdressOIB_1">
      <item>FINA Regionalni centar Zagreb, OIB 85821130368, Trg svibanjskih žrtava 1995. 1,10000 Zagreb</item>
      <item>TISKARA PAVEK d.o.o., OIB 53084398625, Oreškovićeva 6/a,10000 Zagreb</item>
      <item>Vlado Pavek, OIB 84390799847, Desno Sredičko 12 A,47206 Desno Sredičko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53084398625</item>
      <item>, OIB 84390799847</item>
    </izvorni_sadrzaj>
    <derivirana_varijabla naziv="DomainObject.Predmet.SudioniciListNazivOIB_1">
      <item>, OIB 85821130368</item>
      <item>, OIB 53084398625</item>
      <item>, OIB 84390799847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1766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2016-01-21T08:45:00Z</dcterms:created>
  <dc:creator>Maja Jurovicki</dc:creator>
  <cp:lastModifiedBy>Ksenija Nol</cp:lastModifiedBy>
  <cp:lastPrinted>2016-01-21T10:32:00Z</cp:lastPrinted>
  <dcterms:modified xmlns:xsi="http://www.w3.org/2001/XMLSchema-instance" xsi:type="dcterms:W3CDTF">2016-01-21T10:32:00Z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