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3219" w14:paraId="0563219" w:rsidRDefault="006A4EE5" w:rsidP="006A4EE5" w:rsidR="006A4EE5" w:rsidRPr="001632EE">
      <w:pPr>
        <w:jc w:val="both"/>
        <w15:collapsed w:val="false"/>
        <w:rPr>
          <w:rFonts w:hAnsi="Garamond" w:ascii="Garamond"/>
          <w:b/>
        </w:rPr>
      </w:pPr>
      <w:bookmarkStart w:name="_GoBack" w:id="0"/>
      <w:bookmarkEnd w:id="0"/>
      <w:r w:rsidRPr="001632EE">
        <w:rPr>
          <w:rFonts w:hAnsi="Garamond" w:ascii="Garamond"/>
          <w:b/>
        </w:rPr>
        <w:t>METEOR GRUPA d.o.o. u stečaju</w:t>
      </w:r>
    </w:p>
    <w:p w:rsidRDefault="006A4EE5" w:rsidP="006A4EE5" w:rsidR="006A4EE5">
      <w:pPr>
        <w:jc w:val="both"/>
        <w:rPr>
          <w:rFonts w:hAnsi="Garamond" w:ascii="Garamond"/>
          <w:b/>
        </w:rPr>
      </w:pPr>
      <w:r w:rsidRPr="001632EE">
        <w:rPr>
          <w:rFonts w:hAnsi="Garamond" w:ascii="Garamond"/>
          <w:b/>
        </w:rPr>
        <w:t xml:space="preserve">Varaždin, </w:t>
      </w:r>
      <w:proofErr w:type="spellStart"/>
      <w:r w:rsidRPr="001632EE">
        <w:rPr>
          <w:rFonts w:hAnsi="Garamond" w:ascii="Garamond"/>
          <w:b/>
        </w:rPr>
        <w:t>Optujska</w:t>
      </w:r>
      <w:proofErr w:type="spellEnd"/>
      <w:r w:rsidRPr="001632EE">
        <w:rPr>
          <w:rFonts w:hAnsi="Garamond" w:ascii="Garamond"/>
          <w:b/>
        </w:rPr>
        <w:t xml:space="preserve"> 12</w:t>
      </w:r>
    </w:p>
    <w:p w:rsidRDefault="006A4EE5" w:rsidP="006A4EE5" w:rsidR="006A4EE5" w:rsidRPr="001632EE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OIB: 09637080512</w:t>
      </w:r>
    </w:p>
    <w:p w:rsidRDefault="006A4EE5" w:rsidP="006A4EE5" w:rsidR="006A4EE5">
      <w:pPr>
        <w:jc w:val="both"/>
        <w:rPr>
          <w:rFonts w:hAnsi="Garamond" w:ascii="Garamond"/>
          <w:b/>
        </w:rPr>
      </w:pPr>
    </w:p>
    <w:p w:rsidRDefault="00673CBE" w:rsidP="006A4EE5" w:rsidR="00673CBE">
      <w:pPr>
        <w:jc w:val="both"/>
        <w:rPr>
          <w:rFonts w:hAnsi="Garamond" w:ascii="Garamond"/>
          <w:b/>
        </w:rPr>
      </w:pPr>
    </w:p>
    <w:p w:rsidRDefault="00B021F5" w:rsidP="006A4EE5" w:rsidR="00B021F5">
      <w:pPr>
        <w:jc w:val="both"/>
        <w:rPr>
          <w:rFonts w:hAnsi="Garamond" w:ascii="Garamond"/>
          <w:b/>
        </w:rPr>
      </w:pPr>
    </w:p>
    <w:p w:rsidRDefault="00B021F5" w:rsidP="006A4EE5" w:rsidR="00B021F5">
      <w:pPr>
        <w:jc w:val="both"/>
        <w:rPr>
          <w:rFonts w:hAnsi="Garamond" w:ascii="Garamond"/>
          <w:b/>
        </w:rPr>
      </w:pPr>
    </w:p>
    <w:p w:rsidRDefault="00673CBE" w:rsidP="006A4EE5" w:rsidR="00673CBE">
      <w:pPr>
        <w:jc w:val="both"/>
        <w:rPr>
          <w:rFonts w:hAnsi="Garamond" w:ascii="Garamond"/>
          <w:b/>
        </w:rPr>
      </w:pPr>
    </w:p>
    <w:p w:rsidRDefault="00673CBE" w:rsidP="006A4EE5" w:rsidR="00673CBE" w:rsidRPr="001632EE">
      <w:pPr>
        <w:jc w:val="both"/>
        <w:rPr>
          <w:rFonts w:hAnsi="Garamond" w:ascii="Garamond"/>
          <w:b/>
        </w:rPr>
      </w:pPr>
    </w:p>
    <w:p w:rsidRDefault="006D5DF5" w:rsidP="006D5DF5" w:rsidR="006A4EE5" w:rsidRPr="001632EE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  <w:t xml:space="preserve">                            </w:t>
      </w:r>
      <w:r w:rsidR="006A4EE5" w:rsidRPr="001632EE">
        <w:rPr>
          <w:rFonts w:hAnsi="Garamond" w:ascii="Garamond"/>
          <w:b/>
        </w:rPr>
        <w:t>Broj:  St-74/12</w:t>
      </w:r>
    </w:p>
    <w:p w:rsidRDefault="006A4EE5" w:rsidP="006D5DF5" w:rsidR="006A4EE5" w:rsidRPr="001632EE">
      <w:pPr>
        <w:jc w:val="both"/>
        <w:rPr>
          <w:rFonts w:hAnsi="Garamond" w:ascii="Garamond"/>
          <w:b/>
        </w:rPr>
      </w:pPr>
    </w:p>
    <w:p w:rsidRDefault="006A4EE5" w:rsidP="006D5DF5" w:rsidR="006A4EE5" w:rsidRPr="001632EE">
      <w:pPr>
        <w:jc w:val="both"/>
        <w:rPr>
          <w:rFonts w:hAnsi="Garamond" w:ascii="Garamond"/>
          <w:b/>
        </w:rPr>
      </w:pP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  <w:t>TRGOVAČKI SUD U VARAŽDINU</w:t>
      </w:r>
    </w:p>
    <w:p w:rsidRDefault="006A4EE5" w:rsidP="006A4EE5" w:rsidR="006A4EE5" w:rsidRPr="001632EE">
      <w:pPr>
        <w:jc w:val="both"/>
        <w:rPr>
          <w:rFonts w:hAnsi="Garamond" w:ascii="Garamond"/>
          <w:b/>
        </w:rPr>
      </w:pPr>
    </w:p>
    <w:p w:rsidRDefault="006A4EE5" w:rsidP="006A4EE5" w:rsidR="006A4EE5" w:rsidRPr="001632EE">
      <w:pPr>
        <w:pStyle w:val="Naslov1"/>
        <w:rPr>
          <w:rFonts w:hAnsi="Garamond" w:ascii="Garamond"/>
        </w:rPr>
      </w:pPr>
      <w:r w:rsidRPr="001632EE">
        <w:rPr>
          <w:rFonts w:hAnsi="Garamond" w:ascii="Garamond"/>
        </w:rPr>
        <w:t xml:space="preserve">Predmet: </w:t>
      </w:r>
      <w:r>
        <w:rPr>
          <w:rFonts w:hAnsi="Garamond" w:ascii="Garamond"/>
        </w:rPr>
        <w:t>8</w:t>
      </w:r>
      <w:r w:rsidRPr="001632EE">
        <w:rPr>
          <w:rFonts w:hAnsi="Garamond" w:ascii="Garamond"/>
        </w:rPr>
        <w:t>. DJELOMIČNA DIOBA</w:t>
      </w:r>
    </w:p>
    <w:p w:rsidRDefault="006A4EE5" w:rsidP="006A4EE5" w:rsidR="006A4EE5">
      <w:pPr>
        <w:jc w:val="both"/>
        <w:rPr>
          <w:rFonts w:hAnsi="Garamond" w:ascii="Garamond"/>
        </w:rPr>
      </w:pPr>
    </w:p>
    <w:p w:rsidRDefault="00B021F5" w:rsidP="006A4EE5" w:rsidR="00B021F5" w:rsidRPr="001632EE">
      <w:pPr>
        <w:jc w:val="both"/>
        <w:rPr>
          <w:rFonts w:hAnsi="Garamond" w:ascii="Garamond"/>
        </w:rPr>
      </w:pPr>
    </w:p>
    <w:p w:rsidRDefault="006A4EE5" w:rsidP="00E6124A" w:rsidR="006A4EE5" w:rsidRPr="00E92EFF">
      <w:pPr>
        <w:tabs>
          <w:tab w:pos="0" w:val="left"/>
        </w:tabs>
        <w:jc w:val="both"/>
      </w:pPr>
      <w:r w:rsidRPr="00E92EFF">
        <w:t xml:space="preserve">U stečajnom postupku St-74/12 nad stečajnim dužnikom METEOR GRUPA d.o.o. u stečaju, Varaždin, </w:t>
      </w:r>
      <w:proofErr w:type="spellStart"/>
      <w:r w:rsidRPr="00E92EFF">
        <w:t>Optujska</w:t>
      </w:r>
      <w:proofErr w:type="spellEnd"/>
      <w:r w:rsidRPr="00E92EFF">
        <w:t xml:space="preserve"> 12, stečajna upraviteljica  na temelju odluke Odbora vjerovnika od 6. prosinca  2017. godine, objavljuje 8.   djelomičnu diobu za namirenje stečajnih vjerovnika prvog višeg isplatnog reda.</w:t>
      </w:r>
    </w:p>
    <w:p w:rsidRDefault="006A4EE5" w:rsidP="00E92EFF" w:rsidR="00E92EFF">
      <w:pPr>
        <w:jc w:val="both"/>
      </w:pPr>
      <w:r w:rsidRPr="00E92EFF">
        <w:tab/>
      </w:r>
    </w:p>
    <w:p w:rsidRDefault="006A4EE5" w:rsidP="00E92EFF" w:rsidR="00E6124A">
      <w:pPr>
        <w:jc w:val="both"/>
      </w:pPr>
      <w:r w:rsidRPr="00E92EFF">
        <w:t xml:space="preserve">Priznate tražbine  stečajnih vjerovnika prvog višeg isplatnog reda utvrđene su u ukupnom iznosu od 11.988.239,63 kn. </w:t>
      </w:r>
      <w:r w:rsidR="00E92EFF" w:rsidRPr="00E92EFF">
        <w:t>Tražbine stečajnih vjerovnika koje su izvršenom 7. djelomičnom diobom u cijelosti ispla</w:t>
      </w:r>
      <w:r w:rsidR="00E6124A">
        <w:t xml:space="preserve">ćene iznose 1.721.326,44 kn, te prilikom 8. djelomične diobe te tražbine nisu uzete u obzir. </w:t>
      </w:r>
    </w:p>
    <w:p w:rsidRDefault="00E6124A" w:rsidP="00E92EFF" w:rsidR="00E6124A">
      <w:pPr>
        <w:jc w:val="both"/>
      </w:pPr>
    </w:p>
    <w:p w:rsidRDefault="00E6124A" w:rsidP="00E92EFF" w:rsidR="00E6124A">
      <w:pPr>
        <w:jc w:val="both"/>
      </w:pPr>
      <w:r>
        <w:t xml:space="preserve">Kod 8. djelomične diobe , uzete su u obzir tražbine stečajnih vjerovnika 1. višeg isplatnog reda u ukupnom iznosu od </w:t>
      </w:r>
      <w:r w:rsidR="00673CBE">
        <w:t xml:space="preserve">10.266.913,19 kn. Prema diobenom popisu 8. djelomične, stečajnim vjerovnicima 1. višeg isplatnog reda isplatit će se 3,41 % od navedenog  iznosa tražbina koje se kod diobe uzimaju u obzir, što ukupno iznosi 350.000,00 kn. </w:t>
      </w:r>
    </w:p>
    <w:p w:rsidRDefault="00E6124A" w:rsidP="00E92EFF" w:rsidR="00E6124A">
      <w:pPr>
        <w:jc w:val="both"/>
      </w:pPr>
    </w:p>
    <w:p w:rsidRDefault="006A4EE5" w:rsidP="006A4EE5" w:rsidR="006A4EE5" w:rsidRPr="001632EE">
      <w:pPr>
        <w:jc w:val="both"/>
        <w:rPr>
          <w:rFonts w:hAnsi="Garamond" w:ascii="Garamond"/>
        </w:rPr>
      </w:pPr>
    </w:p>
    <w:p w:rsidRDefault="006A4EE5" w:rsidP="006A4EE5" w:rsidR="006A4EE5" w:rsidRPr="001632EE">
      <w:pPr>
        <w:jc w:val="center"/>
        <w:rPr>
          <w:rFonts w:hAnsi="Garamond" w:ascii="Garamond"/>
          <w:b/>
          <w:bCs/>
        </w:rPr>
      </w:pPr>
      <w:r w:rsidRPr="001632EE">
        <w:rPr>
          <w:rFonts w:hAnsi="Garamond" w:ascii="Garamond"/>
          <w:b/>
          <w:bCs/>
        </w:rPr>
        <w:t>DIOBNI POPIS</w:t>
      </w:r>
      <w:r w:rsidR="00673CBE">
        <w:rPr>
          <w:rFonts w:hAnsi="Garamond" w:ascii="Garamond"/>
          <w:b/>
          <w:bCs/>
        </w:rPr>
        <w:t xml:space="preserve"> 8. DJELOMIČNE DIOBE</w:t>
      </w:r>
      <w:r w:rsidRPr="001632EE">
        <w:rPr>
          <w:rFonts w:hAnsi="Garamond" w:ascii="Garamond"/>
          <w:b/>
          <w:bCs/>
        </w:rPr>
        <w:t>:</w:t>
      </w:r>
    </w:p>
    <w:p w:rsidRDefault="006A4EE5" w:rsidP="006A4EE5" w:rsidR="006A4EE5" w:rsidRPr="001632EE">
      <w:pPr>
        <w:jc w:val="both"/>
        <w:rPr>
          <w:rFonts w:hAnsi="Garamond" w:ascii="Garamond"/>
        </w:rPr>
      </w:pPr>
    </w:p>
    <w:p w:rsidRDefault="00660833" w:rsidR="00660833"/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2173"/>
        <w:gridCol w:w="1433"/>
        <w:gridCol w:w="1208"/>
        <w:gridCol w:w="1484"/>
        <w:gridCol w:w="1381"/>
        <w:gridCol w:w="1607"/>
      </w:tblGrid>
      <w:tr w:rsidR="00DC561E" w:rsidRPr="001723EE">
        <w:tc>
          <w:tcPr>
            <w:tcW w:type="auto" w:w="0"/>
          </w:tcPr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Ime i prezime/</w:t>
            </w:r>
          </w:p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Naziv vjerovnika</w:t>
            </w:r>
          </w:p>
        </w:tc>
        <w:tc>
          <w:tcPr>
            <w:tcW w:type="auto" w:w="0"/>
          </w:tcPr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Utvrđene tražbine</w:t>
            </w:r>
          </w:p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bruto</w:t>
            </w:r>
          </w:p>
        </w:tc>
        <w:tc>
          <w:tcPr>
            <w:tcW w:type="auto" w:w="0"/>
          </w:tcPr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Isplaćeno</w:t>
            </w:r>
          </w:p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AORPSP- bruto</w:t>
            </w:r>
          </w:p>
        </w:tc>
        <w:tc>
          <w:tcPr>
            <w:tcW w:type="auto" w:w="0"/>
          </w:tcPr>
          <w:p w:rsidRDefault="00DC561E" w:rsidP="004736AA" w:rsidR="00DC561E">
            <w:pPr>
              <w:jc w:val="center"/>
              <w:rPr>
                <w:sz w:val="20"/>
                <w:szCs w:val="20"/>
              </w:rPr>
            </w:pPr>
            <w:proofErr w:type="spellStart"/>
            <w:r w:rsidRPr="001723EE">
              <w:rPr>
                <w:sz w:val="20"/>
                <w:szCs w:val="20"/>
              </w:rPr>
              <w:t>Ispl.kao</w:t>
            </w:r>
            <w:proofErr w:type="spellEnd"/>
            <w:r w:rsidRPr="001723EE">
              <w:rPr>
                <w:sz w:val="20"/>
                <w:szCs w:val="20"/>
              </w:rPr>
              <w:t xml:space="preserve"> trošak </w:t>
            </w:r>
            <w:r>
              <w:rPr>
                <w:sz w:val="20"/>
                <w:szCs w:val="20"/>
              </w:rPr>
              <w:t>stečajnog</w:t>
            </w:r>
          </w:p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Pr="001723EE">
              <w:rPr>
                <w:sz w:val="20"/>
                <w:szCs w:val="20"/>
              </w:rPr>
              <w:t>ost</w:t>
            </w:r>
            <w:r>
              <w:rPr>
                <w:sz w:val="20"/>
                <w:szCs w:val="20"/>
              </w:rPr>
              <w:t>upka-</w:t>
            </w:r>
            <w:r w:rsidRPr="001723EE">
              <w:rPr>
                <w:sz w:val="20"/>
                <w:szCs w:val="20"/>
              </w:rPr>
              <w:t xml:space="preserve"> bruto</w:t>
            </w:r>
          </w:p>
        </w:tc>
        <w:tc>
          <w:tcPr>
            <w:tcW w:type="dxa" w:w="1381"/>
          </w:tcPr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Isplaćeno</w:t>
            </w:r>
          </w:p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1-7. dioba</w:t>
            </w:r>
          </w:p>
        </w:tc>
        <w:tc>
          <w:tcPr>
            <w:tcW w:type="dxa" w:w="1607"/>
          </w:tcPr>
          <w:p w:rsidRDefault="00DC561E" w:rsidP="004736AA" w:rsidR="00DC561E">
            <w:pPr>
              <w:jc w:val="center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Za isplatu po 8. diobi</w:t>
            </w:r>
          </w:p>
          <w:p w:rsidRDefault="00DC561E" w:rsidP="004736AA" w:rsidR="00DC561E" w:rsidRPr="001723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bruto</w:t>
            </w:r>
            <w:r w:rsidRPr="001723EE">
              <w:rPr>
                <w:sz w:val="20"/>
                <w:szCs w:val="20"/>
              </w:rPr>
              <w:t xml:space="preserve"> 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Bačan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Josip,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R.Končara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33, Nova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Ves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Petrijanečka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10628,92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3564,40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6876,92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187,60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Bahunek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Zoran,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K.Tomislava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49, Varaždinske Toplice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6424,23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6424,23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Baranja Damir,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Halić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35, Varaždin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41064,11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13709,79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18912,32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Bartolec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Željko,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Čolje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Viktora 134, Ključ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7400,12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7400,12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Barulek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Karlo, Vinogradska 24,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14971,70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6529,70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Barulek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Marijan,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K.Zvonimira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18,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Lužan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lastRenderedPageBreak/>
              <w:t>Biškupečki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lastRenderedPageBreak/>
              <w:t>29520,82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6404,05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14674,77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lastRenderedPageBreak/>
              <w:t xml:space="preserve">Begović Milan,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Podmelnica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44,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Podmelnica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12066,28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3624,28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Benčić Mirko,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Banjšćina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24, Varaždin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28306,63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5915,73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13948,90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Bešvir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Božidar,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Vinička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38,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Marčan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15925,30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7483,30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Biškup Josip,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Završje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173,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Završje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Podbelsko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14393,37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5951,37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Blažanović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Štefano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S.Radića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65, Vinica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7902,68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4077,68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3825,00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Blaži Ivan, Radnička 37a,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Doljan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10064,12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1622,12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Bolčević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Ivan, Gornja Voća 113, Gornja Voća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12361,20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5182,65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7178,55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Bolčević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Josip, Gornja Voća 113a, Gornja Voća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26597,53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16290,99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965,26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Bolčević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Velko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>, Donja Voća 65, Donja Voća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20780,89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12338,89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Borščak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Ivica, Poljska 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Črešnjevo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33275,34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5684,68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19148,66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Bregović Zlatko, Peščenica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Vinička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23777,01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3251,60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12083,41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Brežnjak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Benjamin,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Margečan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68,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Margečan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20917,60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12475,60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Brlić Dario, Istarska 43,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13274,40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187,60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4644,80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Brljak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Boris, Kutnjak 93,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Legrad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7491,99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7491,99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Copak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Darko, Osječka 39b, Radovan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18770,03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737,33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11496,64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640,06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Copak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Goran, Školska 5,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5030,83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603,70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3081,38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171,55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Cvek Božidar,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Knegingradska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smartTag w:element="metricconverter" w:uri="urn:schemas-microsoft-com:office:smarttags">
              <w:smartTagPr>
                <w:attr w:val="45, G" w:name="ProductID"/>
              </w:smartTagPr>
              <w:r w:rsidRPr="001723EE">
                <w:rPr>
                  <w:color w:val="000000"/>
                  <w:sz w:val="20"/>
                  <w:szCs w:val="20"/>
                </w:rPr>
                <w:t xml:space="preserve">45, </w:t>
              </w:r>
              <w:proofErr w:type="spellStart"/>
              <w:r w:rsidRPr="001723EE">
                <w:rPr>
                  <w:color w:val="000000"/>
                  <w:sz w:val="20"/>
                  <w:szCs w:val="20"/>
                </w:rPr>
                <w:t>G</w:t>
              </w:r>
            </w:smartTag>
            <w:r w:rsidRPr="001723EE">
              <w:rPr>
                <w:color w:val="000000"/>
                <w:sz w:val="20"/>
                <w:szCs w:val="20"/>
              </w:rPr>
              <w:t>.Kneginec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13402,77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4960,77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Cvek Ivan,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Knegingradska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smartTag w:element="metricconverter" w:uri="urn:schemas-microsoft-com:office:smarttags">
              <w:smartTagPr>
                <w:attr w:val="9, G" w:name="ProductID"/>
              </w:smartTagPr>
              <w:r w:rsidRPr="001723EE">
                <w:rPr>
                  <w:color w:val="000000"/>
                  <w:sz w:val="20"/>
                  <w:szCs w:val="20"/>
                </w:rPr>
                <w:t xml:space="preserve">9, </w:t>
              </w:r>
              <w:proofErr w:type="spellStart"/>
              <w:r w:rsidRPr="001723EE">
                <w:rPr>
                  <w:color w:val="000000"/>
                  <w:sz w:val="20"/>
                  <w:szCs w:val="20"/>
                </w:rPr>
                <w:t>G</w:t>
              </w:r>
            </w:smartTag>
            <w:r w:rsidRPr="001723EE">
              <w:rPr>
                <w:color w:val="000000"/>
                <w:sz w:val="20"/>
                <w:szCs w:val="20"/>
              </w:rPr>
              <w:t>.Kneginec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18040,53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4214,52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4227,48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Čiček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Marko, Ivanečko Naselje 31, Ivanec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14577,60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750,40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5385,20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Čikan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Dragutin,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Maruševec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111,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Maruševec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8000,00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272,80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Črepinko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Božo, Plitvička 59,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Šemovec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11028,00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2157,40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428,60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Čižmešija Alojz, Međim. čete 10,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D.Dubrava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6441,62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6441,62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Divjak Jurica,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F.Bobića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55, Nova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Ves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Petrijanečka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4734,99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4734,99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Durlen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Andrija,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M.Erpenja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14a, Krapinske Toplice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11476,05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3034,05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Eršeg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Nikola,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V.Nazora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r w:rsidRPr="001723EE">
              <w:rPr>
                <w:color w:val="000000"/>
                <w:sz w:val="20"/>
                <w:szCs w:val="20"/>
              </w:rPr>
              <w:lastRenderedPageBreak/>
              <w:t xml:space="preserve">24.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Tomaševec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Biškupečki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lastRenderedPageBreak/>
              <w:t>12872,56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4.430,56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lastRenderedPageBreak/>
              <w:t>Fočić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Ivica,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Kupjačka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7, Zagreb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5123,62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5123,62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Fotes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Damir, Dravska 19,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7538,21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7538,21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Fadiga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Boris, Varaždinska ulica 191, Gornje Vratno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12818,27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4376,27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Geček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Stjepan, Varaždinska 11,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Sudovec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24964,52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15290,77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851,29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Grgić Pero, Gornje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Makojišće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101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25084,64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15364,34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855,39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Hiseni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Damir, Dravska 19,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17259,38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8817,38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Hižar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Božidar, Radovan 53, Radovan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9497,94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1055,94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Horvat Igor, Toplička 209, Turčin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17385,20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1782,20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7161,00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Horvat Mario,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N.Tesle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9, Donji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Vidovec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14417,60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1594,60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4381,00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Horvatić Božidar,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S.Radića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16,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Lužan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31661,20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9527,68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13691,52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Hozjan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Damir, Toplička 85, Gornji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10671,86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2.229,86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Hrnčić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Dario,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A.Mihanovića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15,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Križovljan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Radovečki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8815,19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373,19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Hrženjak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Branko, Trg Pavla Štosa 6,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18134,47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750,40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10442,87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Jamnik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Tomica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>, Varaždinska 4, Cestica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31773,01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8528,01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14803,00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Jovan Zdravko,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F.Bobića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83, Nova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Ves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10709,88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5596,68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5113,20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Kaniški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Robert,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Knegingradska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24, Gornji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8705,25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5900,25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2805,00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Kelemen Dragan, Cerje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Nebojse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87,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Maruševec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32887,72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6531,71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17914,01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Kerovec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Ivan, Novi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Brodec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11, Mursko Središće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8152,93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8152,93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Klekar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Franjo,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Hrastovljan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141,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D.Martijanec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21050,12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767,72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12893,20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717,81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Kokot Stjepan, Donja Voća 229, Donja Voća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36859,08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1407,00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22576,19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1256,89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Kontek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Mladen,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R.Boškovića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20,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Hrašćica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5851,66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5851,66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Kornet Trpimir, Trg Matije Gupca 13, Vinica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28975,51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5776,72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14756,79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Korpar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Zoran, Petra Zrinskog 40,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Pušćine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7483,11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7483,11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Kosec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Ivana,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V.Nazora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Trnovec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Bartolovečki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33817,22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10895,58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14479,64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Kostanjevec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Nikola, </w:t>
            </w:r>
            <w:r w:rsidRPr="001723EE">
              <w:rPr>
                <w:color w:val="000000"/>
                <w:sz w:val="20"/>
                <w:szCs w:val="20"/>
              </w:rPr>
              <w:lastRenderedPageBreak/>
              <w:t>Boškovićeva 28,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lastRenderedPageBreak/>
              <w:t>8507,10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643,40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5210,60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290,09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lastRenderedPageBreak/>
              <w:t xml:space="preserve">Košćak Kristijan, Vinogradska 39,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2145,60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2145,60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Kovač Nikola, D.M.Dvoršćak 51,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5390,26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5390,26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Kovačić Marijan, Trg Matije Gupca 3, Vinica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20755,25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4988,99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7324,26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Kovačić Mario, Istarska 43,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12648,53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187,60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4018,93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Kovačić Martin,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Vinička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5, Gornje Vratno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7270,36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1557,94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4453,10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247,92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Kraljić Ladislav,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Vrtlinovec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27,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Vrtlinovec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21407,56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12965,56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Kukan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Miroslav,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Blažekova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Svibovec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Podravski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17038,46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8.596,46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Levanić Emil,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B.Radić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132,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Strmec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Podravski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32707,88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3606,61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20033,58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625,69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Levatić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Siniša,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Halić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11, Varaždin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35071,28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10693,20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15936,08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Liber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Mladen, Dravska 117,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31265,23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779,47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19149,95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1066,14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Luketić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Slobodan,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Zelendvorska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136,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7751,12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7751,12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Magaš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Optujska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30,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9422,59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4820,86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4601,73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Majcenović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Josip,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V.Cara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Emina 11,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9273,30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187,60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643,70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Marđetko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Zlatko,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J.Križanića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90, Varaždin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15687,94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5344,35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1901,59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Marolin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Stjepan, Donja Voća 308, Donja Voća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19735,55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5167,68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6125,87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Mežnarić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Josip,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B.Jelačića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101,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34897,70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9752,38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16703,32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Mihalić Siniša,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Vrtlinovec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smartTag w:element="metricconverter" w:uri="urn:schemas-microsoft-com:office:smarttags">
              <w:smartTagPr>
                <w:attr w:val="35f" w:name="ProductID"/>
              </w:smartTagPr>
              <w:r w:rsidRPr="001723EE">
                <w:rPr>
                  <w:color w:val="000000"/>
                  <w:sz w:val="20"/>
                  <w:szCs w:val="20"/>
                </w:rPr>
                <w:t>35f</w:t>
              </w:r>
            </w:smartTag>
            <w:r w:rsidRPr="001723E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Vrtlinovec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16954,74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8512,74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Miko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Dario, I.G.Kovačića,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15771,14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685,70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9659,82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537,80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Miko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Dragutin, I.G.Kovačića 35,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124481,78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76245,09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4244,83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Mikulan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Ivica, Stari Kraj 2, Donja Dubrava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17543,40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4524,16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4577,24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Munta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Krešimir,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Moždenec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158 b, 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Možđenec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7135,79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7135,79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Negovec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Perica, Varaždinska 49,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Biškupečka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10032,89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750,40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840,49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lastRenderedPageBreak/>
              <w:t>Pačarić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Banjšćina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360, Varaždin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21542,28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2814,00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10286,28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Palfi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Božidar, Vinogradska 5,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28329,31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4716,55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1723E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15170,76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Pintarić Boris,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Knegingradska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22,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Gornji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34498,85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21130,55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1176,41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Plemenčić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Antun, Varaždinska 110,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19691,42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1782,20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9467,22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Pranjić Dražen, Mali Vrh 37, Varaždin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13826,42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5384,42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Premužić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David, Gornja Voća 101, Gornja Voća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13494,54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5052,54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Prepelić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Damir, Vrtna 17,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Virje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Križovljansko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6924,65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6924,65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Prepelić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Mijo, Dravska 57,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Družbinec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22018,20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1407,00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12169,20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Prstec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Boris, A.B.Šimića 13,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8620,25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178,25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Prstec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Marina, A.B.Šimića 13.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16980,73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826,09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10400,70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579,04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Ribić Ivan, Vinogradska 30, Donja Dubrava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20456,45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5478,91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6535,54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Ribić Goran,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Horvatsko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18,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Horvatsko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46093,32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3564,40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28232,16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1571,78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Rohtek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Renato, Toplička 143, Gornji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11348,36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1969,80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936,56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Špoljarić Ivica, Dravska 13,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6579,66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3257,72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3321,94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Sakač Dragan,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S.Vukovića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8 b,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40898,82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25050,53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1394,65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Šestak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Tomo,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Možđenec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172b,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Možđenec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25043,79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3445,09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13156,70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Šoštarić Krešimir, Zagrebačka 22,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Sudovec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20040,64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11598,64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Špoljarić Tomislav, Dravska 13,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19637,20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7891,20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4551,60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7194,40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Šprem Darko,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T.Miškulina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5,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23477,68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187,60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14380,08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468,00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Štefanec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Nikola, I.Gundulića38, Ludbreg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41527,69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25435,71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1416,09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Štefić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Ivica, Stari Kraj 20, Donja Dubrava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8090,61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8090,61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Štiber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Dino, Primorska 38,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2619,27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2619,27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Švenda Zlatko,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Krbulja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6, Donja Dubrava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20942,20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5605,67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6894,53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Težak Stanko, Varaždinska 90,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lastRenderedPageBreak/>
              <w:t>Nedeljanec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lastRenderedPageBreak/>
              <w:t>8311,64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8311,64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8311,64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lastRenderedPageBreak/>
              <w:t>Turković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Dragutin, Remetinec 124, Remetinec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10019,77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1577,77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Tušek Marin,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S.Radića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27,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Petrijanec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14250,14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5808,14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Varga Denis, Međimurske Čete 28, Donja Dubrava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17123,83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8681,83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Vartušek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Branko,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Štefanec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Marof 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6143,46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1594,60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4548,86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Večerić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Boris,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Knegingradska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18,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28806,55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11039,10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7425,25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10342,20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Vitez Siniša,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Knegingradska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110,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19442,70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2952,35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8048,35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Vlašić Igor, Stubička 1,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Črešnjevo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18373,20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750,40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9180,80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Vrček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Srećko, 22.rujna 4,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28798,27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17638,94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982,02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Vugrinec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Dražen, Toplička 132,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Kneginec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Gornji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21027,39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6239,57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6375,82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Vunderlih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Antonio, Varaždinska </w:t>
            </w:r>
            <w:smartTag w:element="metricconverter" w:uri="urn:schemas-microsoft-com:office:smarttags">
              <w:smartTagPr>
                <w:attr w:val="174, G" w:name="ProductID"/>
              </w:smartTagPr>
              <w:r w:rsidRPr="001723EE">
                <w:rPr>
                  <w:color w:val="000000"/>
                  <w:sz w:val="20"/>
                  <w:szCs w:val="20"/>
                </w:rPr>
                <w:t xml:space="preserve">174, </w:t>
              </w:r>
              <w:proofErr w:type="spellStart"/>
              <w:r w:rsidRPr="001723EE">
                <w:rPr>
                  <w:color w:val="000000"/>
                  <w:sz w:val="20"/>
                  <w:szCs w:val="20"/>
                </w:rPr>
                <w:t>G</w:t>
              </w:r>
            </w:smartTag>
            <w:r w:rsidRPr="001723EE">
              <w:rPr>
                <w:color w:val="000000"/>
                <w:sz w:val="20"/>
                <w:szCs w:val="20"/>
              </w:rPr>
              <w:t>.Vratno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8579,00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137,00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Zamudić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Dario,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Zelendvorska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73,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15012,58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652,72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9195,21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511,93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Žugec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Stjepan,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Možđenec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171, Novi Marof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11980,28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3538,28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Županić Miroslav, Varaždinska 113,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Jalžabet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26157,66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16021,57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891,98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Migles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Stjepan,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Podevčevo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10, Novi Marof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11461,44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4007,60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4174,10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3279,74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Špac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Tomislav, Stanka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Vraza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10,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5835,14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3189,20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2144,78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501,16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Sedlar Zvonko,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Stažnjevec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bb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>, Radovan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6571,63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4025,12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224,09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Petrić Stjepan, Zagrebačka 71,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17698,45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10840,30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603,52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Kos Miroslav, M. Gupca 11,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8320,63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5096,39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283,73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Hip Nikola, Varaždinska </w:t>
            </w:r>
            <w:smartTag w:element="metricconverter" w:uri="urn:schemas-microsoft-com:office:smarttags">
              <w:smartTagPr>
                <w:attr w:val="184, G" w:name="ProductID"/>
              </w:smartTagPr>
              <w:r w:rsidRPr="001723EE">
                <w:rPr>
                  <w:color w:val="000000"/>
                  <w:sz w:val="20"/>
                  <w:szCs w:val="20"/>
                </w:rPr>
                <w:t>184, G</w:t>
              </w:r>
            </w:smartTag>
            <w:r w:rsidRPr="001723EE">
              <w:rPr>
                <w:color w:val="000000"/>
                <w:sz w:val="20"/>
                <w:szCs w:val="20"/>
              </w:rPr>
              <w:t>. Vratno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6411,10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3926,80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218,62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Pajtak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Krunoslav,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S.Radića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51, Vinica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8540,98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5231,35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291,25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Biškup-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Vincek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Nadica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>, Željeznica 22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9845,00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6030,06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335,71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Antolić Josip, Greda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15335,85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3368,35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3525,50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Kučar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Ivan, Tužno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5350,32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1677,82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1994,68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1677,82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Zidar Predrag, Ključ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10172,61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4230,38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1711,85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4230,38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lastRenderedPageBreak/>
              <w:t>Balentović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Stjepan,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6800,50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3400,25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3400,25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Bošnjak Mato,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Vrtlinovec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19453,98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8055,55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3342,88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8055,55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Mojzeš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Dragutin, Gornja Voća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29797,69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750,40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18251,09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1016,10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Šagi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Tomislav,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Brodarevec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44488,94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27249,48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1517,07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Bobek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7357,67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7357,67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Đurđa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Kušter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, nasljednica po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pok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Kušter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Tomi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167377,99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84445,19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5707,59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Đurin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Dragan,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Podevčevo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30356,92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18593,61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1035,17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Stjepan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Majkić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Hrašćica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7463,70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6847,40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616,30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Mihalić Vjekoslav,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Budinšćina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51090,18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31292,74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1742,18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Ratković Branko,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Ljubešćica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5627,50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5627,50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Tihomir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Koški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Petrijevci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56929,27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34869,18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1941,29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Stjepan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Tojčić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>, Višnjevci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40805,08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24993,11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1391,45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Srećko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Vincek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>, Varaždin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7012,40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4295,10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239,12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Bedeković Davor,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Doljan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380750,00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192050,30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12983,57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Herceg Slavko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5502,33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5502,33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 xml:space="preserve">Golubić Mladen,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Natkrižovljan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25679,86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4144,31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13093,55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Pižeta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Mirko,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Maruševec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12091,83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3649,83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Kotrščak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Damir, Gornja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Višnjica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12172,57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750,40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2980,17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Kelemen Marko, Gornje Ladanje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29065,05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1876,00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17802,34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944,71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Hip Ivan, Cestica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27600,70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1407,00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16905,43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846,27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Kralj Stjepan, Donje Vratno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17622,15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9180,15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Gregur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Ivan, Donja Voća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23077,13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1407,00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13228,13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Križanec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Dragutin, Donja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Višnjica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31578,52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1407,00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19341,84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1076,83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Križanac Jozo, Ladanje Gornje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17508,18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9066,18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Predrag</w:t>
            </w:r>
            <w:r>
              <w:rPr>
                <w:color w:val="000000"/>
                <w:sz w:val="20"/>
                <w:szCs w:val="20"/>
              </w:rPr>
              <w:t xml:space="preserve"> Zidar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Orehovec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27498,00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Bobić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Ante, Šibenik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8759,04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 w:rsidRPr="001723EE">
              <w:rPr>
                <w:sz w:val="20"/>
                <w:szCs w:val="20"/>
              </w:rPr>
              <w:t>4379,52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4379,52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Miklošić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Mario,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Salinovec</w:t>
            </w:r>
            <w:proofErr w:type="spellEnd"/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4326,53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2650,00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147,53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1723EE">
              <w:rPr>
                <w:color w:val="000000"/>
                <w:sz w:val="20"/>
                <w:szCs w:val="20"/>
              </w:rPr>
              <w:t>Pretković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Miljenko, </w:t>
            </w:r>
            <w:proofErr w:type="spellStart"/>
            <w:r w:rsidRPr="001723EE">
              <w:rPr>
                <w:color w:val="000000"/>
                <w:sz w:val="20"/>
                <w:szCs w:val="20"/>
              </w:rPr>
              <w:t>Kućan</w:t>
            </w:r>
            <w:proofErr w:type="spellEnd"/>
            <w:r w:rsidRPr="001723EE">
              <w:rPr>
                <w:color w:val="000000"/>
                <w:sz w:val="20"/>
                <w:szCs w:val="20"/>
              </w:rPr>
              <w:t xml:space="preserve"> Marof</w:t>
            </w: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11256,00</w:t>
            </w:r>
          </w:p>
        </w:tc>
        <w:tc>
          <w:tcPr>
            <w:tcW w:type="auto" w:w="0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23EE"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2814,00</w:t>
            </w:r>
          </w:p>
        </w:tc>
        <w:tc>
          <w:tcPr>
            <w:tcW w:type="dxa" w:w="1607"/>
          </w:tcPr>
          <w:p w:rsidRDefault="00DC561E" w:rsidP="001723EE" w:rsidR="00DC561E" w:rsidRPr="001723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Stanic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Igor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28993,56</w:t>
            </w:r>
          </w:p>
        </w:tc>
        <w:tc>
          <w:tcPr>
            <w:tcW w:type="auto" w:w="0"/>
          </w:tcPr>
          <w:p w:rsidRDefault="00DC561E" w:rsidP="001723EE" w:rsidR="00DC561E" w:rsidRPr="002648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17758,56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933,52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Babok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18910,08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11582,42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644,83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Bolčević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17174,28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10519,25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569,55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Boltižar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Mišo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9788,14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5995,24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310,26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Borščak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Melita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10917,19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6686,78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372,28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Brljak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Zvonimir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25528,60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15636,27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870,53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Cvek Dražen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32184,54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19713,03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1079,77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lastRenderedPageBreak/>
              <w:t>Cvek Nenad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6259,27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3833,80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210,08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Čavlek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Božidar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34379,07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21057,18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1107,03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Dolenčić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Siniša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8391,35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5139,70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286,15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Dubić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17718,06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10852,31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604,19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Duspara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Dražen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17967,95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11005,37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562,79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Đulaj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Pavao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13222,25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8098,63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414,73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Gotal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Sanja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11418,21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6993,65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389,36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Grabrovec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Sašo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5595,72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3427,38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152,65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Gradeček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Dražen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1397,50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855,97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38,12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Gradeček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Valentino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1653,96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1013,05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45,12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Grgić Anto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19850,85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12158,65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619,82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Grgić Ivo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11898,50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7287,83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383,03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Hajsok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Zvonimir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8181,54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5011,19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223,19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Horvat Tihomir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18382,24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11259,12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604,54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Horvat Zoran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8412,70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5152,78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286,87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Horvatić Aleksandra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5426,79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3323,91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185,05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Hrastovec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Krunoslav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32867,43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20131,30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1065,80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Kaniški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18279,55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11196,22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588,31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Kelemen Kristina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7271,36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4453,71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247,95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Keretić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Davor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46929,06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28744,05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1600,28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Keretić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Miroslav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45551,64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27900,38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1483,17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Klasta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Goran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16375,79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10030,17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558,41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Koren Josip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32760,27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20065,67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1076,25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Koren Juraj</w:t>
            </w:r>
          </w:p>
        </w:tc>
        <w:tc>
          <w:tcPr>
            <w:tcW w:type="auto" w:w="0"/>
          </w:tcPr>
          <w:p w:rsidRDefault="00DC561E" w:rsidR="00DC561E" w:rsidRPr="0044490A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4490A">
              <w:rPr>
                <w:color w:val="000000"/>
                <w:sz w:val="20"/>
                <w:szCs w:val="20"/>
              </w:rPr>
              <w:t>12502,91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EF2D02" w:rsidR="00DC561E" w:rsidRPr="00EF2D0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F2D02">
              <w:rPr>
                <w:color w:val="000000"/>
                <w:sz w:val="20"/>
                <w:szCs w:val="20"/>
              </w:rPr>
              <w:t>7658,03</w:t>
            </w:r>
          </w:p>
        </w:tc>
        <w:tc>
          <w:tcPr>
            <w:tcW w:type="dxa" w:w="1607"/>
          </w:tcPr>
          <w:p w:rsidRDefault="00DC561E" w:rsidP="0022152D" w:rsidR="00DC561E" w:rsidRPr="0022152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22152D">
              <w:rPr>
                <w:color w:val="000000"/>
                <w:sz w:val="20"/>
                <w:szCs w:val="20"/>
              </w:rPr>
              <w:t>406,28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Korpar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14181,95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8686,44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425,51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Kosec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Dragutin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10130,56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6204,97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276,36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Košćak Velimir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38389,95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23513,84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1309,10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Kurtek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8854,70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5423,50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301,95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Leljak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17221,01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10547,87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492,76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Lončarić Danijel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3217,50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1970,72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87,77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Lučić Tadija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20398,98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12494,38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666,49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Luketić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Mihael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11342,50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6947,28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309,42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Malčić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Damir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23515,66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14403,34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801,88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Martinuš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18391,85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11265,01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627,16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Mišak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Dragutin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23336,90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14293,85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745,69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Novak Siniša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16936,80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10373,79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564,13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Novak Stjepan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10816,05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6624,83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334,76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Novak Tomislav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10353,15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6341,30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331,13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Novosel Damir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7451,20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4563,86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254,09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Papec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Zdravko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18848,88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11544,94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642,75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Patafta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Marko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21398,00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13106,28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729,67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Paurević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30491,23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18675,88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981,51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Pavličević Damir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41523,36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25433,06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1415,95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Pavlović Slavko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38536,05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23603,33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1178,22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Pintarić Dejan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15478,15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9480,37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470,71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Pisačić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Goran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12302,72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7535,42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335,62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Pranjić Ivo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11062,70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6775,90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342,99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Pranjić Jozo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15424,82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9447,70</w:t>
            </w:r>
          </w:p>
        </w:tc>
        <w:tc>
          <w:tcPr>
            <w:tcW w:type="dxa" w:w="1607"/>
          </w:tcPr>
          <w:p w:rsidRDefault="00DC561E" w:rsidP="004858C8" w:rsidR="00DC561E" w:rsidRPr="004858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4858C8">
              <w:rPr>
                <w:color w:val="000000"/>
                <w:sz w:val="20"/>
                <w:szCs w:val="20"/>
              </w:rPr>
              <w:t>475,34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Pranjić Vito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25987,47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15917,33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833,00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Radev Nenad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12891,62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7896,12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405,41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Ranković Branko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35750,71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21897,31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1157,34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Šamec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Zvonko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20298,74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12432,98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692,19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Šenjug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Iva</w:t>
            </w:r>
          </w:p>
        </w:tc>
        <w:tc>
          <w:tcPr>
            <w:tcW w:type="auto" w:w="0"/>
          </w:tcPr>
          <w:p w:rsidRDefault="00DC561E" w:rsidR="00DC561E" w:rsidRPr="007537C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537CD">
              <w:rPr>
                <w:color w:val="000000"/>
                <w:sz w:val="20"/>
                <w:szCs w:val="20"/>
              </w:rPr>
              <w:t>10787,00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971352" w:rsidR="00DC561E" w:rsidRPr="00971352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971352">
              <w:rPr>
                <w:color w:val="000000"/>
                <w:sz w:val="20"/>
                <w:szCs w:val="20"/>
              </w:rPr>
              <w:t>6607,04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367,84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Šešet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Damir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20660,88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12654,79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697,53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Šinko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Vedran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41140,64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25198,64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1402,90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Šoković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24877,69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15237,59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796,66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Tomašić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Tomislav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6979,09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4274,69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237,99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Tomiša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Katarina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8038,28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4923,45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274,11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lastRenderedPageBreak/>
              <w:t>Toplek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Silvestar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1233,28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755,38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33,64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Veg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12266,22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7513,06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387,03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Vindiš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52059,76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31886,60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1690,54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Vrbanec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Boris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12226,70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7488,85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385,08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Vucković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Marko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8116,32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4971,25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276,77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Vugrinec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Mladen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50511,20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30938,11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1660,32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Žunić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Kristina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19900,61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12189,12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678,61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Gotić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Matija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5112,64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3131,49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139,47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Fadiga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Anita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2198,08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1346,32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74,95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26485B">
              <w:rPr>
                <w:color w:val="000000"/>
                <w:sz w:val="20"/>
                <w:szCs w:val="20"/>
              </w:rPr>
              <w:t>Bratković Mario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18741,24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11479,01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639,08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Bočkaj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Tatjana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10243,76</w:t>
            </w: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561E" w:rsidR="00DC561E" w:rsidRPr="0026485B">
            <w:pPr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6274,30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349,31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26485B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26485B">
              <w:rPr>
                <w:color w:val="000000"/>
                <w:sz w:val="20"/>
                <w:szCs w:val="20"/>
              </w:rPr>
              <w:t>Šobak</w:t>
            </w:r>
            <w:proofErr w:type="spellEnd"/>
            <w:r w:rsidRPr="0026485B"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21358,26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R="00DC561E" w:rsidRPr="001723EE"/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13081,93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728,32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B6BDF">
            <w:pPr>
              <w:rPr>
                <w:sz w:val="20"/>
                <w:szCs w:val="20"/>
              </w:rPr>
            </w:pPr>
            <w:r w:rsidRPr="000B6BDF">
              <w:rPr>
                <w:color w:val="000000"/>
                <w:sz w:val="20"/>
                <w:szCs w:val="20"/>
              </w:rPr>
              <w:t xml:space="preserve">Vitez </w:t>
            </w:r>
            <w:proofErr w:type="spellStart"/>
            <w:r w:rsidRPr="000B6BDF">
              <w:rPr>
                <w:color w:val="000000"/>
                <w:sz w:val="20"/>
                <w:szCs w:val="20"/>
              </w:rPr>
              <w:t>Velibor</w:t>
            </w:r>
            <w:proofErr w:type="spellEnd"/>
          </w:p>
        </w:tc>
        <w:tc>
          <w:tcPr>
            <w:tcW w:type="auto" w:w="0"/>
          </w:tcPr>
          <w:p w:rsidRDefault="00DC561E" w:rsidR="00DC561E" w:rsidRPr="007158B0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158B0">
              <w:rPr>
                <w:color w:val="000000"/>
                <w:sz w:val="20"/>
                <w:szCs w:val="20"/>
              </w:rPr>
              <w:t>5226,84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R="00DC561E" w:rsidRPr="001723EE"/>
        </w:tc>
        <w:tc>
          <w:tcPr>
            <w:tcW w:type="dxa" w:w="1381"/>
          </w:tcPr>
          <w:p w:rsidRDefault="00DC561E" w:rsidP="00183D74" w:rsidR="00DC561E" w:rsidRPr="00183D74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83D74">
              <w:rPr>
                <w:color w:val="000000"/>
                <w:sz w:val="20"/>
                <w:szCs w:val="20"/>
              </w:rPr>
              <w:t>3201,44</w:t>
            </w:r>
          </w:p>
        </w:tc>
        <w:tc>
          <w:tcPr>
            <w:tcW w:type="dxa" w:w="1607"/>
          </w:tcPr>
          <w:p w:rsidRDefault="00DC561E" w:rsidP="00171EC8" w:rsidR="00DC561E" w:rsidRPr="00171EC8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171EC8">
              <w:rPr>
                <w:color w:val="000000"/>
                <w:sz w:val="20"/>
                <w:szCs w:val="20"/>
              </w:rPr>
              <w:t>178,24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Stanic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Igor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1256,50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1256,50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Babok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3424,71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3424,71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1723EE">
            <w:pPr>
              <w:jc w:val="right"/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Bolčević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1271,18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1271,18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1723EE">
            <w:pPr>
              <w:jc w:val="right"/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Boltižar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Mišo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3504,53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3504,53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1723EE">
            <w:pPr>
              <w:jc w:val="right"/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Cvek Dražen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1361,21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1361,21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1723EE">
            <w:pPr>
              <w:jc w:val="right"/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Došen Miodrag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9151,46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 w:rsidRPr="00797F32">
              <w:rPr>
                <w:sz w:val="20"/>
                <w:szCs w:val="20"/>
              </w:rPr>
              <w:t>312,06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Čavlek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Božidar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1278,53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1278,53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Duspara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Dražen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1278,53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1278,53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Đulaj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Pavao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1218,99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1218,99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Grabrovec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Sašo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1241,82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1241,82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Grgić Anto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1069,68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1069,68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Grgić Ivo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1069,68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1069,68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Horvat Tihomir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1142,61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1142,61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Horvatić Aleksandra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1563,03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1563,03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Hrastovec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Krunoslav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1169,46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1169,46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Kaniški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1268,32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1268,32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Kelemen Kristina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1572,21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1572,21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Keretić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Davor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2188,66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2188,66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Koren Josip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1403,34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1403,34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Koren Juraj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1003,65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1003,65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Korpar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781,15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781,15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Krčmar Igor</w:t>
            </w:r>
          </w:p>
        </w:tc>
        <w:tc>
          <w:tcPr>
            <w:tcW w:type="auto" w:w="0"/>
          </w:tcPr>
          <w:p w:rsidRDefault="00DC561E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4752,47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AC7EC5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AC7EC5">
              <w:rPr>
                <w:color w:val="000000"/>
                <w:sz w:val="20"/>
                <w:szCs w:val="20"/>
              </w:rPr>
              <w:t>4752,47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Leljak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1307,62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1307,62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Lučić Tadija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1410,68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1410,68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000542">
              <w:rPr>
                <w:color w:val="000000"/>
                <w:sz w:val="20"/>
                <w:szCs w:val="20"/>
              </w:rPr>
              <w:t>Mišak</w:t>
            </w:r>
            <w:proofErr w:type="spellEnd"/>
            <w:r w:rsidRPr="00000542">
              <w:rPr>
                <w:color w:val="000000"/>
                <w:sz w:val="20"/>
                <w:szCs w:val="20"/>
              </w:rPr>
              <w:t xml:space="preserve"> Dragutin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1396,00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1396,00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Novak Siniša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1135,81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1135,81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Novak Stjepan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1089,15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1089,15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00054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000542">
              <w:rPr>
                <w:color w:val="000000"/>
                <w:sz w:val="20"/>
                <w:szCs w:val="20"/>
              </w:rPr>
              <w:t>Novak Tomislav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1063,19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1063,19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Paurević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1271,18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1271,18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Pajtak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Krunoslav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910,53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910,53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Pavlović Slavko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3383,97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3383,97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797F32">
            <w:pPr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Pintarić Dejan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1063,19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1063,19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Pisačić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Goran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1674,28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1674,28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Pranjić Ivo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853,23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853,23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Pranjić Jozo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1227,13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1227,13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Pranjić Vito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1278,52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1278,52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Ranković Branko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6489,62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6489,62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lastRenderedPageBreak/>
              <w:t>Šešet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Damir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1076,17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1076,17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227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Šoković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1491,36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1491,36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R="00DC561E" w:rsidRPr="001723EE"/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Topić Jelica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1360,00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1360,00</w:t>
            </w:r>
          </w:p>
        </w:tc>
        <w:tc>
          <w:tcPr>
            <w:tcW w:type="dxa" w:w="1381"/>
          </w:tcPr>
          <w:p w:rsidRDefault="00DC561E" w:rsidR="00DC561E" w:rsidRPr="001723EE"/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Varjačić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Magdalena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1108,63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1108,63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Veg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1166,92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1166,92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Vindiš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4831,71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4831,71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Vrbanec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Boris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1142,61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1142,61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Vucković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Marko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9107,56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 w:rsidRPr="00797F32">
              <w:rPr>
                <w:sz w:val="20"/>
                <w:szCs w:val="20"/>
              </w:rPr>
              <w:t>310,57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Vugrinec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Mladen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6372,56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6372,56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Žetko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Tomislav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6324,44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6324,44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Švetak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6109,15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R="00DC561E" w:rsidRPr="001723EE"/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 w:rsidRPr="00797F32">
              <w:rPr>
                <w:sz w:val="20"/>
                <w:szCs w:val="20"/>
              </w:rPr>
              <w:t>3741,85</w:t>
            </w: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208,32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Žuti Luka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998,28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998,28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>Županić Hrvoje</w:t>
            </w:r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2628,72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2628,72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43276">
              <w:rPr>
                <w:color w:val="000000"/>
                <w:sz w:val="20"/>
                <w:szCs w:val="20"/>
              </w:rPr>
              <w:t xml:space="preserve">Robert </w:t>
            </w:r>
            <w:proofErr w:type="spellStart"/>
            <w:r w:rsidRPr="00643276">
              <w:rPr>
                <w:color w:val="000000"/>
                <w:sz w:val="20"/>
                <w:szCs w:val="20"/>
              </w:rPr>
              <w:t>Mikulec</w:t>
            </w:r>
            <w:proofErr w:type="spellEnd"/>
          </w:p>
        </w:tc>
        <w:tc>
          <w:tcPr>
            <w:tcW w:type="auto" w:w="0"/>
          </w:tcPr>
          <w:p w:rsidRDefault="00DC561E" w:rsidR="00DC561E" w:rsidRPr="00E7696B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E7696B">
              <w:rPr>
                <w:color w:val="000000"/>
                <w:sz w:val="20"/>
                <w:szCs w:val="20"/>
              </w:rPr>
              <w:t>13676,04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6222,60</w:t>
            </w: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 w:rsidRPr="00797F32">
              <w:rPr>
                <w:sz w:val="20"/>
                <w:szCs w:val="20"/>
              </w:rPr>
              <w:t>466,35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Turković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3276">
              <w:rPr>
                <w:color w:val="000000"/>
                <w:sz w:val="20"/>
                <w:szCs w:val="20"/>
              </w:rPr>
              <w:t>Samuel</w:t>
            </w:r>
            <w:proofErr w:type="spellEnd"/>
          </w:p>
        </w:tc>
        <w:tc>
          <w:tcPr>
            <w:tcW w:type="auto" w:w="0"/>
          </w:tcPr>
          <w:p w:rsidRDefault="00DC561E" w:rsidR="00DC561E" w:rsidRPr="00B6450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B6450D">
              <w:rPr>
                <w:color w:val="000000"/>
                <w:sz w:val="20"/>
                <w:szCs w:val="20"/>
              </w:rPr>
              <w:t>9627,90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8442,00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1185,90</w:t>
            </w: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Miklošić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Nedeljko</w:t>
            </w:r>
          </w:p>
        </w:tc>
        <w:tc>
          <w:tcPr>
            <w:tcW w:type="auto" w:w="0"/>
          </w:tcPr>
          <w:p w:rsidRDefault="00DC561E" w:rsidR="00DC561E" w:rsidRPr="00B6450D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B6450D">
              <w:rPr>
                <w:color w:val="000000"/>
                <w:sz w:val="20"/>
                <w:szCs w:val="20"/>
              </w:rPr>
              <w:t>938,00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938,00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43276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43276">
              <w:rPr>
                <w:color w:val="000000"/>
                <w:sz w:val="20"/>
                <w:szCs w:val="20"/>
              </w:rPr>
              <w:t>Pecik</w:t>
            </w:r>
            <w:proofErr w:type="spellEnd"/>
            <w:r w:rsidRPr="00643276">
              <w:rPr>
                <w:color w:val="000000"/>
                <w:sz w:val="20"/>
                <w:szCs w:val="20"/>
              </w:rPr>
              <w:t xml:space="preserve"> Stjepan</w:t>
            </w:r>
          </w:p>
        </w:tc>
        <w:tc>
          <w:tcPr>
            <w:tcW w:type="auto" w:w="0"/>
          </w:tcPr>
          <w:p w:rsidRDefault="00DC561E" w:rsidR="00DC561E" w:rsidRPr="00765751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65751">
              <w:rPr>
                <w:color w:val="000000"/>
                <w:sz w:val="20"/>
                <w:szCs w:val="20"/>
              </w:rPr>
              <w:t>6214,56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6214,56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17EED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17EED">
              <w:rPr>
                <w:color w:val="000000"/>
                <w:sz w:val="20"/>
                <w:szCs w:val="20"/>
              </w:rPr>
              <w:t>Plemenčić</w:t>
            </w:r>
            <w:proofErr w:type="spellEnd"/>
            <w:r w:rsidRPr="00617EED"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auto" w:w="0"/>
          </w:tcPr>
          <w:p w:rsidRDefault="00DC561E" w:rsidR="00DC561E" w:rsidRPr="00765751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65751">
              <w:rPr>
                <w:color w:val="000000"/>
                <w:sz w:val="20"/>
                <w:szCs w:val="20"/>
              </w:rPr>
              <w:t>3945,88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3945,88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17EED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17EED">
              <w:rPr>
                <w:color w:val="000000"/>
                <w:sz w:val="20"/>
                <w:szCs w:val="20"/>
              </w:rPr>
              <w:t>Liber</w:t>
            </w:r>
            <w:proofErr w:type="spellEnd"/>
            <w:r w:rsidRPr="00617EED"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auto" w:w="0"/>
          </w:tcPr>
          <w:p w:rsidRDefault="00DC561E" w:rsidR="00DC561E" w:rsidRPr="00765751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65751">
              <w:rPr>
                <w:color w:val="000000"/>
                <w:sz w:val="20"/>
                <w:szCs w:val="20"/>
              </w:rPr>
              <w:t>4304,72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2216,93</w:t>
            </w: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146,79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17EED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617EED">
              <w:rPr>
                <w:color w:val="000000"/>
                <w:sz w:val="20"/>
                <w:szCs w:val="20"/>
              </w:rPr>
              <w:t>Kopjar</w:t>
            </w:r>
            <w:proofErr w:type="spellEnd"/>
            <w:r w:rsidRPr="00617EED"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auto" w:w="0"/>
          </w:tcPr>
          <w:p w:rsidRDefault="00DC561E" w:rsidR="00DC561E" w:rsidRPr="00765751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65751">
              <w:rPr>
                <w:color w:val="000000"/>
                <w:sz w:val="20"/>
                <w:szCs w:val="20"/>
              </w:rPr>
              <w:t>2532,60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2532,60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17EED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17EED">
              <w:rPr>
                <w:color w:val="000000"/>
                <w:sz w:val="20"/>
                <w:szCs w:val="20"/>
              </w:rPr>
              <w:t>Mihalić Vjekoslav</w:t>
            </w:r>
          </w:p>
        </w:tc>
        <w:tc>
          <w:tcPr>
            <w:tcW w:type="auto" w:w="0"/>
          </w:tcPr>
          <w:p w:rsidRDefault="00DC561E" w:rsidR="00DC561E" w:rsidRPr="00765751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65751">
              <w:rPr>
                <w:color w:val="000000"/>
                <w:sz w:val="20"/>
                <w:szCs w:val="20"/>
              </w:rPr>
              <w:t>26707,16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12151,76</w:t>
            </w: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910,71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617EED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 w:rsidRPr="00617EED">
              <w:rPr>
                <w:color w:val="000000"/>
                <w:sz w:val="20"/>
                <w:szCs w:val="20"/>
              </w:rPr>
              <w:t xml:space="preserve">Josip </w:t>
            </w:r>
            <w:proofErr w:type="spellStart"/>
            <w:r w:rsidRPr="00617EED">
              <w:rPr>
                <w:color w:val="000000"/>
                <w:sz w:val="20"/>
                <w:szCs w:val="20"/>
              </w:rPr>
              <w:t>Kalničanec</w:t>
            </w:r>
            <w:proofErr w:type="spellEnd"/>
          </w:p>
        </w:tc>
        <w:tc>
          <w:tcPr>
            <w:tcW w:type="auto" w:w="0"/>
          </w:tcPr>
          <w:p w:rsidRDefault="00DC561E" w:rsidR="00DC561E" w:rsidRPr="00765751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765751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45830,00</w:t>
            </w: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3410,00</w:t>
            </w: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A05EB4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A05EB4">
              <w:rPr>
                <w:color w:val="000000"/>
                <w:sz w:val="20"/>
                <w:szCs w:val="20"/>
              </w:rPr>
              <w:t>Kaniški</w:t>
            </w:r>
            <w:proofErr w:type="spellEnd"/>
            <w:r w:rsidRPr="00A05EB4">
              <w:rPr>
                <w:color w:val="000000"/>
                <w:sz w:val="20"/>
                <w:szCs w:val="20"/>
              </w:rPr>
              <w:t xml:space="preserve"> Robert (I.)</w:t>
            </w:r>
          </w:p>
        </w:tc>
        <w:tc>
          <w:tcPr>
            <w:tcW w:type="auto" w:w="0"/>
          </w:tcPr>
          <w:p w:rsidRDefault="00DC561E" w:rsidR="00DC561E" w:rsidRPr="00F7136F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F7136F">
              <w:rPr>
                <w:color w:val="000000"/>
                <w:sz w:val="20"/>
                <w:szCs w:val="20"/>
              </w:rPr>
              <w:t>2845,70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2845,70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A05EB4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proofErr w:type="spellStart"/>
            <w:r w:rsidRPr="00A05EB4">
              <w:rPr>
                <w:color w:val="000000"/>
                <w:sz w:val="20"/>
                <w:szCs w:val="20"/>
              </w:rPr>
              <w:t>Komes</w:t>
            </w:r>
            <w:proofErr w:type="spellEnd"/>
            <w:r w:rsidRPr="00A05EB4">
              <w:rPr>
                <w:color w:val="000000"/>
                <w:sz w:val="20"/>
                <w:szCs w:val="20"/>
              </w:rPr>
              <w:t xml:space="preserve"> Nenad</w:t>
            </w:r>
          </w:p>
        </w:tc>
        <w:tc>
          <w:tcPr>
            <w:tcW w:type="auto" w:w="0"/>
          </w:tcPr>
          <w:p w:rsidRDefault="00DC561E" w:rsidR="00DC561E" w:rsidRPr="00F7136F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 w:rsidRPr="00F7136F">
              <w:rPr>
                <w:color w:val="000000"/>
                <w:sz w:val="20"/>
                <w:szCs w:val="20"/>
              </w:rPr>
              <w:t>5658,36</w:t>
            </w:r>
          </w:p>
        </w:tc>
        <w:tc>
          <w:tcPr>
            <w:tcW w:type="auto" w:w="0"/>
          </w:tcPr>
          <w:p w:rsidRDefault="00DC561E" w:rsidR="00DC561E" w:rsidRPr="001723EE"/>
        </w:tc>
        <w:tc>
          <w:tcPr>
            <w:tcW w:type="auto" w:w="0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5658,36</w:t>
            </w:r>
          </w:p>
        </w:tc>
        <w:tc>
          <w:tcPr>
            <w:tcW w:type="dxa" w:w="1381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07"/>
          </w:tcPr>
          <w:p w:rsidRDefault="00DC561E" w:rsidP="00797F32" w:rsidR="00DC561E" w:rsidRPr="00797F32">
            <w:pPr>
              <w:jc w:val="right"/>
              <w:rPr>
                <w:sz w:val="20"/>
                <w:szCs w:val="20"/>
              </w:rPr>
            </w:pPr>
          </w:p>
        </w:tc>
      </w:tr>
      <w:tr w:rsidR="00FD1047" w:rsidRPr="001723EE">
        <w:trPr>
          <w:trHeight w:val="170"/>
        </w:trPr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Ministarstvo financija, Porezna uprava </w:t>
            </w:r>
          </w:p>
          <w:p w:rsidRDefault="00FD1047" w:rsidR="00FD1047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 utvrđena tražbina ukupno iznosi 7.186.232,18 kn, </w:t>
            </w:r>
          </w:p>
          <w:p w:rsidRDefault="00FD1047" w:rsidR="00FD1047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ali je dio doprinosa za MO, u iznosu od 247.945,39 kn,  </w:t>
            </w:r>
          </w:p>
          <w:p w:rsidRDefault="00FD1047" w:rsidR="00FD1047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sadržan u bruto tražbinama radnika </w:t>
            </w: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6938286,79</w:t>
            </w: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14385,14</w:t>
            </w: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152210,02</w:t>
            </w:r>
          </w:p>
        </w:tc>
        <w:tc>
          <w:tcPr>
            <w:tcW w:type="dxa" w:w="1381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2669304,11</w:t>
            </w:r>
          </w:p>
        </w:tc>
        <w:tc>
          <w:tcPr>
            <w:tcW w:type="dxa" w:w="1607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232770,33</w:t>
            </w:r>
          </w:p>
        </w:tc>
      </w:tr>
      <w:tr w:rsidR="00FD1047" w:rsidRPr="001723EE">
        <w:trPr>
          <w:trHeight w:val="170"/>
        </w:trPr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Agencija za osiguranje potraživanja radnika</w:t>
            </w:r>
          </w:p>
          <w:p w:rsidRDefault="00FD1047" w:rsidR="00FD1047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 slučaju stečaja poslodavca</w:t>
            </w: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264822,65</w:t>
            </w: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121368,20</w:t>
            </w:r>
          </w:p>
        </w:tc>
        <w:tc>
          <w:tcPr>
            <w:tcW w:type="dxa" w:w="1607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9030,45</w:t>
            </w:r>
          </w:p>
        </w:tc>
      </w:tr>
      <w:tr w:rsidR="00FD1047" w:rsidRPr="001723EE">
        <w:trPr>
          <w:trHeight w:val="170"/>
        </w:trPr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Prijenos tražbina radnika na AORPSP</w:t>
            </w: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-264822,65</w:t>
            </w: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381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-264822,65</w:t>
            </w:r>
          </w:p>
        </w:tc>
        <w:tc>
          <w:tcPr>
            <w:tcW w:type="dxa" w:w="1607"/>
          </w:tcPr>
          <w:p w:rsidRDefault="00FD1047" w:rsidR="00FD1047">
            <w:pPr>
              <w:autoSpaceDE w:val="false"/>
              <w:autoSpaceDN w:val="false"/>
              <w:adjustRightInd w:val="false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C561E" w:rsidRPr="001723EE">
        <w:trPr>
          <w:trHeight w:val="170"/>
        </w:trPr>
        <w:tc>
          <w:tcPr>
            <w:tcW w:type="auto" w:w="0"/>
          </w:tcPr>
          <w:p w:rsidRDefault="00DC561E" w:rsidR="00DC561E" w:rsidRPr="00E11792">
            <w:pPr>
              <w:autoSpaceDE w:val="false"/>
              <w:autoSpaceDN w:val="false"/>
              <w:adjustRightInd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FD1047" w:rsidP="00FD1047" w:rsidR="00DC561E" w:rsidRPr="00E1179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11.988.239,63</w:t>
            </w:r>
          </w:p>
        </w:tc>
        <w:tc>
          <w:tcPr>
            <w:tcW w:type="auto" w:w="0"/>
          </w:tcPr>
          <w:p w:rsidRDefault="00FD1047" w:rsidP="00FD1047" w:rsidR="00DC56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264.822,65</w:t>
            </w:r>
          </w:p>
        </w:tc>
        <w:tc>
          <w:tcPr>
            <w:tcW w:type="auto" w:w="0"/>
          </w:tcPr>
          <w:p w:rsidRDefault="00FD1047" w:rsidP="00FD1047" w:rsidR="00DC56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1.283.602,31</w:t>
            </w:r>
          </w:p>
        </w:tc>
        <w:tc>
          <w:tcPr>
            <w:tcW w:type="dxa" w:w="1381"/>
          </w:tcPr>
          <w:p w:rsidRDefault="00FD1047" w:rsidP="00FD1047" w:rsidR="00DC56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5.054.011,57</w:t>
            </w:r>
          </w:p>
        </w:tc>
        <w:tc>
          <w:tcPr>
            <w:tcW w:type="dxa" w:w="1607"/>
          </w:tcPr>
          <w:p w:rsidRDefault="00FD1047" w:rsidP="00FD1047" w:rsidR="00DC56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350.000,00</w:t>
            </w:r>
          </w:p>
        </w:tc>
      </w:tr>
    </w:tbl>
    <w:p w:rsidRDefault="00660833" w:rsidR="00660833"/>
    <w:p w:rsidRDefault="008A094B" w:rsidR="008A094B"/>
    <w:p w:rsidRDefault="008A094B" w:rsidR="008A094B">
      <w:r>
        <w:t xml:space="preserve">U Varaždinu, 15. prosinca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</w:t>
      </w:r>
    </w:p>
    <w:p w:rsidRDefault="008A094B" w:rsidR="008A094B"/>
    <w:p w:rsidRDefault="008A094B" w:rsidR="008A09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8A094B" w:rsidR="008A094B"/>
    <w:p w:rsidRDefault="008A094B" w:rsidR="008A094B" w:rsidRPr="001723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Nevenka Golubić, dipl. oec.</w:t>
      </w:r>
    </w:p>
    <w:sectPr w:rsidSect="00673CBE" w:rsidR="008A094B" w:rsidRPr="001723E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FFC" w:rsidR="00735FFC">
      <w:r>
        <w:separator/>
      </w:r>
    </w:p>
  </w:endnote>
  <w:endnote w:id="0" w:type="continuationSeparator">
    <w:p w:rsidRDefault="00735FFC" w:rsidR="00735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FFC" w:rsidR="00735FFC">
      <w:r>
        <w:separator/>
      </w:r>
    </w:p>
  </w:footnote>
  <w:footnote w:id="0" w:type="continuationSeparator">
    <w:p w:rsidRDefault="00735FFC" w:rsidR="00735FF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0833"/>
    <w:rsid w:val="000000A5"/>
    <w:rsid w:val="000001D3"/>
    <w:rsid w:val="00000542"/>
    <w:rsid w:val="00000C69"/>
    <w:rsid w:val="00000F91"/>
    <w:rsid w:val="0000247C"/>
    <w:rsid w:val="00002D46"/>
    <w:rsid w:val="00004EC6"/>
    <w:rsid w:val="00005234"/>
    <w:rsid w:val="00005275"/>
    <w:rsid w:val="00005595"/>
    <w:rsid w:val="000108BF"/>
    <w:rsid w:val="0001198C"/>
    <w:rsid w:val="00011ADE"/>
    <w:rsid w:val="000120AB"/>
    <w:rsid w:val="00013C1B"/>
    <w:rsid w:val="000147C2"/>
    <w:rsid w:val="00014E8A"/>
    <w:rsid w:val="00014F02"/>
    <w:rsid w:val="00017374"/>
    <w:rsid w:val="00020251"/>
    <w:rsid w:val="00021C6E"/>
    <w:rsid w:val="00025E73"/>
    <w:rsid w:val="0003108B"/>
    <w:rsid w:val="00032041"/>
    <w:rsid w:val="00034A3A"/>
    <w:rsid w:val="00036F5F"/>
    <w:rsid w:val="00043130"/>
    <w:rsid w:val="00044AE7"/>
    <w:rsid w:val="00045376"/>
    <w:rsid w:val="000460D7"/>
    <w:rsid w:val="00047F61"/>
    <w:rsid w:val="00051597"/>
    <w:rsid w:val="000520D6"/>
    <w:rsid w:val="00052426"/>
    <w:rsid w:val="000538AC"/>
    <w:rsid w:val="000551BF"/>
    <w:rsid w:val="00055E37"/>
    <w:rsid w:val="00055E6E"/>
    <w:rsid w:val="00060268"/>
    <w:rsid w:val="000603DF"/>
    <w:rsid w:val="00060410"/>
    <w:rsid w:val="000604A2"/>
    <w:rsid w:val="00061A7E"/>
    <w:rsid w:val="000641F4"/>
    <w:rsid w:val="00064396"/>
    <w:rsid w:val="0006443A"/>
    <w:rsid w:val="00065EE8"/>
    <w:rsid w:val="00070258"/>
    <w:rsid w:val="00070DC9"/>
    <w:rsid w:val="00073261"/>
    <w:rsid w:val="000753B2"/>
    <w:rsid w:val="00081E39"/>
    <w:rsid w:val="0008282E"/>
    <w:rsid w:val="00083C04"/>
    <w:rsid w:val="0008516F"/>
    <w:rsid w:val="00085326"/>
    <w:rsid w:val="00086548"/>
    <w:rsid w:val="00090344"/>
    <w:rsid w:val="00090C2E"/>
    <w:rsid w:val="00091ED4"/>
    <w:rsid w:val="00093E5D"/>
    <w:rsid w:val="000946B3"/>
    <w:rsid w:val="00097CA4"/>
    <w:rsid w:val="000A26DD"/>
    <w:rsid w:val="000A28F3"/>
    <w:rsid w:val="000A2ABA"/>
    <w:rsid w:val="000A370B"/>
    <w:rsid w:val="000A6468"/>
    <w:rsid w:val="000B12C5"/>
    <w:rsid w:val="000B2193"/>
    <w:rsid w:val="000B30D8"/>
    <w:rsid w:val="000B348B"/>
    <w:rsid w:val="000B3AA4"/>
    <w:rsid w:val="000B3BF2"/>
    <w:rsid w:val="000B596F"/>
    <w:rsid w:val="000B6002"/>
    <w:rsid w:val="000B6BDF"/>
    <w:rsid w:val="000C0726"/>
    <w:rsid w:val="000C09FC"/>
    <w:rsid w:val="000C0EED"/>
    <w:rsid w:val="000C23C3"/>
    <w:rsid w:val="000C2E5D"/>
    <w:rsid w:val="000C4351"/>
    <w:rsid w:val="000C46E4"/>
    <w:rsid w:val="000C4D9A"/>
    <w:rsid w:val="000C4F51"/>
    <w:rsid w:val="000C524C"/>
    <w:rsid w:val="000C5DA2"/>
    <w:rsid w:val="000C6E93"/>
    <w:rsid w:val="000D024B"/>
    <w:rsid w:val="000D14C3"/>
    <w:rsid w:val="000D280D"/>
    <w:rsid w:val="000D3F8F"/>
    <w:rsid w:val="000D431A"/>
    <w:rsid w:val="000D6CED"/>
    <w:rsid w:val="000E0A02"/>
    <w:rsid w:val="000E0C89"/>
    <w:rsid w:val="000E2471"/>
    <w:rsid w:val="000E28FF"/>
    <w:rsid w:val="000E3A8E"/>
    <w:rsid w:val="000E4C41"/>
    <w:rsid w:val="000E60FF"/>
    <w:rsid w:val="000E7871"/>
    <w:rsid w:val="000F187F"/>
    <w:rsid w:val="000F370D"/>
    <w:rsid w:val="000F4261"/>
    <w:rsid w:val="000F47C9"/>
    <w:rsid w:val="000F4EF7"/>
    <w:rsid w:val="000F5C7C"/>
    <w:rsid w:val="000F77CA"/>
    <w:rsid w:val="0010155D"/>
    <w:rsid w:val="00103E2E"/>
    <w:rsid w:val="00104F49"/>
    <w:rsid w:val="00107376"/>
    <w:rsid w:val="0011131F"/>
    <w:rsid w:val="0011264C"/>
    <w:rsid w:val="00113F84"/>
    <w:rsid w:val="00114D1E"/>
    <w:rsid w:val="001212F8"/>
    <w:rsid w:val="00122251"/>
    <w:rsid w:val="0012316E"/>
    <w:rsid w:val="00124EDE"/>
    <w:rsid w:val="00124F51"/>
    <w:rsid w:val="0012581B"/>
    <w:rsid w:val="00131874"/>
    <w:rsid w:val="00132416"/>
    <w:rsid w:val="0013408D"/>
    <w:rsid w:val="0013511D"/>
    <w:rsid w:val="00135F63"/>
    <w:rsid w:val="001369FB"/>
    <w:rsid w:val="00136C6F"/>
    <w:rsid w:val="00136C76"/>
    <w:rsid w:val="00137164"/>
    <w:rsid w:val="001377E0"/>
    <w:rsid w:val="00141232"/>
    <w:rsid w:val="00142E8C"/>
    <w:rsid w:val="00145B2B"/>
    <w:rsid w:val="00147785"/>
    <w:rsid w:val="00151A4D"/>
    <w:rsid w:val="00156098"/>
    <w:rsid w:val="0015650C"/>
    <w:rsid w:val="00156F13"/>
    <w:rsid w:val="00157337"/>
    <w:rsid w:val="00160414"/>
    <w:rsid w:val="0016278F"/>
    <w:rsid w:val="001629F7"/>
    <w:rsid w:val="00163BD5"/>
    <w:rsid w:val="00166129"/>
    <w:rsid w:val="00171455"/>
    <w:rsid w:val="00171EC8"/>
    <w:rsid w:val="001723EE"/>
    <w:rsid w:val="00173108"/>
    <w:rsid w:val="00173510"/>
    <w:rsid w:val="00173CC6"/>
    <w:rsid w:val="001766DE"/>
    <w:rsid w:val="00177EA9"/>
    <w:rsid w:val="001815B6"/>
    <w:rsid w:val="00183526"/>
    <w:rsid w:val="001837B7"/>
    <w:rsid w:val="00183D74"/>
    <w:rsid w:val="00184626"/>
    <w:rsid w:val="001854D4"/>
    <w:rsid w:val="00187F45"/>
    <w:rsid w:val="0019084B"/>
    <w:rsid w:val="0019085A"/>
    <w:rsid w:val="00191371"/>
    <w:rsid w:val="00191B2D"/>
    <w:rsid w:val="00192277"/>
    <w:rsid w:val="00194BF9"/>
    <w:rsid w:val="001969F8"/>
    <w:rsid w:val="00196AA0"/>
    <w:rsid w:val="00197205"/>
    <w:rsid w:val="0019776B"/>
    <w:rsid w:val="00197B3F"/>
    <w:rsid w:val="001A104F"/>
    <w:rsid w:val="001A222A"/>
    <w:rsid w:val="001A2383"/>
    <w:rsid w:val="001A2ECC"/>
    <w:rsid w:val="001A4C00"/>
    <w:rsid w:val="001A6ACD"/>
    <w:rsid w:val="001A7B92"/>
    <w:rsid w:val="001B0C46"/>
    <w:rsid w:val="001B2571"/>
    <w:rsid w:val="001B7DF8"/>
    <w:rsid w:val="001B7FB5"/>
    <w:rsid w:val="001C19BD"/>
    <w:rsid w:val="001C3D0C"/>
    <w:rsid w:val="001C67FA"/>
    <w:rsid w:val="001C6B6A"/>
    <w:rsid w:val="001D03B6"/>
    <w:rsid w:val="001D0BF5"/>
    <w:rsid w:val="001D0DD4"/>
    <w:rsid w:val="001D18B0"/>
    <w:rsid w:val="001D2CB9"/>
    <w:rsid w:val="001D3663"/>
    <w:rsid w:val="001D37CB"/>
    <w:rsid w:val="001D4082"/>
    <w:rsid w:val="001D61F1"/>
    <w:rsid w:val="001D77E3"/>
    <w:rsid w:val="001E14E1"/>
    <w:rsid w:val="001E2E36"/>
    <w:rsid w:val="001E41E1"/>
    <w:rsid w:val="001E4D15"/>
    <w:rsid w:val="001E5437"/>
    <w:rsid w:val="001E55AC"/>
    <w:rsid w:val="001F0893"/>
    <w:rsid w:val="001F0965"/>
    <w:rsid w:val="001F1983"/>
    <w:rsid w:val="001F1F4E"/>
    <w:rsid w:val="001F248A"/>
    <w:rsid w:val="001F53CC"/>
    <w:rsid w:val="001F7A14"/>
    <w:rsid w:val="002015D9"/>
    <w:rsid w:val="00202C78"/>
    <w:rsid w:val="00202FFF"/>
    <w:rsid w:val="0020636E"/>
    <w:rsid w:val="002103EE"/>
    <w:rsid w:val="002111D1"/>
    <w:rsid w:val="00214D4C"/>
    <w:rsid w:val="00214D9E"/>
    <w:rsid w:val="00216296"/>
    <w:rsid w:val="002209BE"/>
    <w:rsid w:val="0022152D"/>
    <w:rsid w:val="00221647"/>
    <w:rsid w:val="0022175E"/>
    <w:rsid w:val="00221988"/>
    <w:rsid w:val="00222F70"/>
    <w:rsid w:val="00224AD5"/>
    <w:rsid w:val="00224EB0"/>
    <w:rsid w:val="00225384"/>
    <w:rsid w:val="00227049"/>
    <w:rsid w:val="00227540"/>
    <w:rsid w:val="00227F30"/>
    <w:rsid w:val="002300F6"/>
    <w:rsid w:val="0023101E"/>
    <w:rsid w:val="00233F50"/>
    <w:rsid w:val="00234721"/>
    <w:rsid w:val="00235AF1"/>
    <w:rsid w:val="00240EA6"/>
    <w:rsid w:val="00241250"/>
    <w:rsid w:val="002414F1"/>
    <w:rsid w:val="0024263A"/>
    <w:rsid w:val="00242964"/>
    <w:rsid w:val="00242D75"/>
    <w:rsid w:val="002434BB"/>
    <w:rsid w:val="0024354F"/>
    <w:rsid w:val="00243B6A"/>
    <w:rsid w:val="00245159"/>
    <w:rsid w:val="002451DF"/>
    <w:rsid w:val="00245332"/>
    <w:rsid w:val="00245B42"/>
    <w:rsid w:val="00245BBB"/>
    <w:rsid w:val="00247557"/>
    <w:rsid w:val="002504AE"/>
    <w:rsid w:val="00254282"/>
    <w:rsid w:val="0025458F"/>
    <w:rsid w:val="002547FD"/>
    <w:rsid w:val="00257ADD"/>
    <w:rsid w:val="00260098"/>
    <w:rsid w:val="002614F2"/>
    <w:rsid w:val="002647AC"/>
    <w:rsid w:val="0026485B"/>
    <w:rsid w:val="00266979"/>
    <w:rsid w:val="00266CED"/>
    <w:rsid w:val="00267566"/>
    <w:rsid w:val="00267AC8"/>
    <w:rsid w:val="0027065D"/>
    <w:rsid w:val="00272497"/>
    <w:rsid w:val="00273EDA"/>
    <w:rsid w:val="0027445B"/>
    <w:rsid w:val="00274D7E"/>
    <w:rsid w:val="0027614F"/>
    <w:rsid w:val="002762A4"/>
    <w:rsid w:val="002769CF"/>
    <w:rsid w:val="00282E1E"/>
    <w:rsid w:val="00283A05"/>
    <w:rsid w:val="002848BC"/>
    <w:rsid w:val="00290494"/>
    <w:rsid w:val="00292345"/>
    <w:rsid w:val="00292C91"/>
    <w:rsid w:val="00294001"/>
    <w:rsid w:val="002942AA"/>
    <w:rsid w:val="00294348"/>
    <w:rsid w:val="002953D3"/>
    <w:rsid w:val="0029791E"/>
    <w:rsid w:val="002A1919"/>
    <w:rsid w:val="002A201A"/>
    <w:rsid w:val="002A26BC"/>
    <w:rsid w:val="002A2ACA"/>
    <w:rsid w:val="002A3301"/>
    <w:rsid w:val="002A3794"/>
    <w:rsid w:val="002A38E4"/>
    <w:rsid w:val="002A7287"/>
    <w:rsid w:val="002B266B"/>
    <w:rsid w:val="002B5EA2"/>
    <w:rsid w:val="002B65BC"/>
    <w:rsid w:val="002B7549"/>
    <w:rsid w:val="002B791D"/>
    <w:rsid w:val="002C260A"/>
    <w:rsid w:val="002C30A0"/>
    <w:rsid w:val="002C3C79"/>
    <w:rsid w:val="002C3D9A"/>
    <w:rsid w:val="002C4F70"/>
    <w:rsid w:val="002C5E14"/>
    <w:rsid w:val="002C68D1"/>
    <w:rsid w:val="002D156F"/>
    <w:rsid w:val="002D1C8B"/>
    <w:rsid w:val="002D2B45"/>
    <w:rsid w:val="002D334C"/>
    <w:rsid w:val="002D3569"/>
    <w:rsid w:val="002D41DC"/>
    <w:rsid w:val="002D5608"/>
    <w:rsid w:val="002D65AA"/>
    <w:rsid w:val="002D7948"/>
    <w:rsid w:val="002E0CF6"/>
    <w:rsid w:val="002E3B38"/>
    <w:rsid w:val="002E5953"/>
    <w:rsid w:val="002E6891"/>
    <w:rsid w:val="002E6B9E"/>
    <w:rsid w:val="002E7AE5"/>
    <w:rsid w:val="002F0613"/>
    <w:rsid w:val="002F176F"/>
    <w:rsid w:val="002F1C16"/>
    <w:rsid w:val="002F3516"/>
    <w:rsid w:val="002F53D0"/>
    <w:rsid w:val="002F592F"/>
    <w:rsid w:val="002F656F"/>
    <w:rsid w:val="002F6B45"/>
    <w:rsid w:val="002F715B"/>
    <w:rsid w:val="002F7E46"/>
    <w:rsid w:val="003008F9"/>
    <w:rsid w:val="00302105"/>
    <w:rsid w:val="00302F12"/>
    <w:rsid w:val="00302F15"/>
    <w:rsid w:val="0030456E"/>
    <w:rsid w:val="003072AE"/>
    <w:rsid w:val="003108DC"/>
    <w:rsid w:val="0031163A"/>
    <w:rsid w:val="003126E1"/>
    <w:rsid w:val="0031683C"/>
    <w:rsid w:val="0031696E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6CEE"/>
    <w:rsid w:val="00331435"/>
    <w:rsid w:val="00331E2C"/>
    <w:rsid w:val="00335A35"/>
    <w:rsid w:val="00336793"/>
    <w:rsid w:val="003405C6"/>
    <w:rsid w:val="00340BDD"/>
    <w:rsid w:val="00341FD9"/>
    <w:rsid w:val="003443E7"/>
    <w:rsid w:val="0034479E"/>
    <w:rsid w:val="003457F3"/>
    <w:rsid w:val="003477BF"/>
    <w:rsid w:val="003510DD"/>
    <w:rsid w:val="0035174B"/>
    <w:rsid w:val="003522CE"/>
    <w:rsid w:val="00352384"/>
    <w:rsid w:val="00353147"/>
    <w:rsid w:val="003535D6"/>
    <w:rsid w:val="003537FB"/>
    <w:rsid w:val="00354953"/>
    <w:rsid w:val="00355510"/>
    <w:rsid w:val="003558EB"/>
    <w:rsid w:val="0035622E"/>
    <w:rsid w:val="003578F0"/>
    <w:rsid w:val="00360063"/>
    <w:rsid w:val="0036087D"/>
    <w:rsid w:val="00361EF2"/>
    <w:rsid w:val="00362533"/>
    <w:rsid w:val="003626BF"/>
    <w:rsid w:val="003645A8"/>
    <w:rsid w:val="003647B3"/>
    <w:rsid w:val="00366FB4"/>
    <w:rsid w:val="00367202"/>
    <w:rsid w:val="0036725F"/>
    <w:rsid w:val="00367822"/>
    <w:rsid w:val="00367DB2"/>
    <w:rsid w:val="00370541"/>
    <w:rsid w:val="00371564"/>
    <w:rsid w:val="00371FCA"/>
    <w:rsid w:val="003731F4"/>
    <w:rsid w:val="00375029"/>
    <w:rsid w:val="0037519B"/>
    <w:rsid w:val="00376EFB"/>
    <w:rsid w:val="0037767C"/>
    <w:rsid w:val="003779E9"/>
    <w:rsid w:val="00380491"/>
    <w:rsid w:val="00381949"/>
    <w:rsid w:val="00387CCF"/>
    <w:rsid w:val="00390524"/>
    <w:rsid w:val="00390C05"/>
    <w:rsid w:val="003919E8"/>
    <w:rsid w:val="00391CC2"/>
    <w:rsid w:val="00392E6A"/>
    <w:rsid w:val="00393C2E"/>
    <w:rsid w:val="00394EE2"/>
    <w:rsid w:val="00396EFF"/>
    <w:rsid w:val="003A12CB"/>
    <w:rsid w:val="003A1785"/>
    <w:rsid w:val="003A25D2"/>
    <w:rsid w:val="003A46DC"/>
    <w:rsid w:val="003A5433"/>
    <w:rsid w:val="003A7454"/>
    <w:rsid w:val="003B0464"/>
    <w:rsid w:val="003B5455"/>
    <w:rsid w:val="003C0305"/>
    <w:rsid w:val="003C03D9"/>
    <w:rsid w:val="003C103D"/>
    <w:rsid w:val="003C1708"/>
    <w:rsid w:val="003C1977"/>
    <w:rsid w:val="003C2F81"/>
    <w:rsid w:val="003C61EF"/>
    <w:rsid w:val="003C663C"/>
    <w:rsid w:val="003C6814"/>
    <w:rsid w:val="003C68A9"/>
    <w:rsid w:val="003C6EEC"/>
    <w:rsid w:val="003D1568"/>
    <w:rsid w:val="003D4D31"/>
    <w:rsid w:val="003D5CD1"/>
    <w:rsid w:val="003D74D1"/>
    <w:rsid w:val="003E03DD"/>
    <w:rsid w:val="003E0B1F"/>
    <w:rsid w:val="003E3DD3"/>
    <w:rsid w:val="003E5298"/>
    <w:rsid w:val="003E611B"/>
    <w:rsid w:val="003E6971"/>
    <w:rsid w:val="003F0C49"/>
    <w:rsid w:val="003F149E"/>
    <w:rsid w:val="003F1B64"/>
    <w:rsid w:val="003F2397"/>
    <w:rsid w:val="003F26C9"/>
    <w:rsid w:val="003F2E6A"/>
    <w:rsid w:val="003F461F"/>
    <w:rsid w:val="003F4BF7"/>
    <w:rsid w:val="003F506E"/>
    <w:rsid w:val="003F50DC"/>
    <w:rsid w:val="003F5A63"/>
    <w:rsid w:val="003F65A6"/>
    <w:rsid w:val="003F6C0C"/>
    <w:rsid w:val="003F7BDB"/>
    <w:rsid w:val="00400489"/>
    <w:rsid w:val="0040124F"/>
    <w:rsid w:val="004012B6"/>
    <w:rsid w:val="00401D3A"/>
    <w:rsid w:val="0040212E"/>
    <w:rsid w:val="00403530"/>
    <w:rsid w:val="004047ED"/>
    <w:rsid w:val="00404F34"/>
    <w:rsid w:val="0040528B"/>
    <w:rsid w:val="00405BAA"/>
    <w:rsid w:val="00405C65"/>
    <w:rsid w:val="0040695B"/>
    <w:rsid w:val="00410447"/>
    <w:rsid w:val="00414A96"/>
    <w:rsid w:val="00414ACA"/>
    <w:rsid w:val="00414BAA"/>
    <w:rsid w:val="00414C8B"/>
    <w:rsid w:val="004159CE"/>
    <w:rsid w:val="004165C6"/>
    <w:rsid w:val="00420228"/>
    <w:rsid w:val="00420A92"/>
    <w:rsid w:val="00420F2F"/>
    <w:rsid w:val="004232D3"/>
    <w:rsid w:val="00424FF7"/>
    <w:rsid w:val="00425407"/>
    <w:rsid w:val="00425599"/>
    <w:rsid w:val="00425E05"/>
    <w:rsid w:val="00426014"/>
    <w:rsid w:val="004267BE"/>
    <w:rsid w:val="00427579"/>
    <w:rsid w:val="0042757F"/>
    <w:rsid w:val="00430633"/>
    <w:rsid w:val="00430ACB"/>
    <w:rsid w:val="00430E54"/>
    <w:rsid w:val="00431D4F"/>
    <w:rsid w:val="00432A0B"/>
    <w:rsid w:val="004330CA"/>
    <w:rsid w:val="00434FE8"/>
    <w:rsid w:val="004354D6"/>
    <w:rsid w:val="0043741C"/>
    <w:rsid w:val="00440FD1"/>
    <w:rsid w:val="00442DD0"/>
    <w:rsid w:val="004443FD"/>
    <w:rsid w:val="0044490A"/>
    <w:rsid w:val="004455F0"/>
    <w:rsid w:val="00445983"/>
    <w:rsid w:val="00446BD8"/>
    <w:rsid w:val="004477C8"/>
    <w:rsid w:val="00452A23"/>
    <w:rsid w:val="00453826"/>
    <w:rsid w:val="00456B9C"/>
    <w:rsid w:val="004579A0"/>
    <w:rsid w:val="00463791"/>
    <w:rsid w:val="004645D0"/>
    <w:rsid w:val="0046512D"/>
    <w:rsid w:val="004669A1"/>
    <w:rsid w:val="00466E0E"/>
    <w:rsid w:val="00466F42"/>
    <w:rsid w:val="004704B9"/>
    <w:rsid w:val="0047212B"/>
    <w:rsid w:val="004736AA"/>
    <w:rsid w:val="00481397"/>
    <w:rsid w:val="00481951"/>
    <w:rsid w:val="004819EA"/>
    <w:rsid w:val="004842EF"/>
    <w:rsid w:val="00484472"/>
    <w:rsid w:val="00484E31"/>
    <w:rsid w:val="004853C3"/>
    <w:rsid w:val="004858C8"/>
    <w:rsid w:val="00486238"/>
    <w:rsid w:val="0048699D"/>
    <w:rsid w:val="00486C4E"/>
    <w:rsid w:val="0048721C"/>
    <w:rsid w:val="0048781B"/>
    <w:rsid w:val="00487CE8"/>
    <w:rsid w:val="004925B9"/>
    <w:rsid w:val="00494706"/>
    <w:rsid w:val="00496533"/>
    <w:rsid w:val="00496595"/>
    <w:rsid w:val="0049713F"/>
    <w:rsid w:val="004A1887"/>
    <w:rsid w:val="004A1DD8"/>
    <w:rsid w:val="004A2397"/>
    <w:rsid w:val="004A3A41"/>
    <w:rsid w:val="004A475E"/>
    <w:rsid w:val="004A4FF6"/>
    <w:rsid w:val="004A5A2A"/>
    <w:rsid w:val="004A61F4"/>
    <w:rsid w:val="004B0DCD"/>
    <w:rsid w:val="004B194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4A2D"/>
    <w:rsid w:val="004C6726"/>
    <w:rsid w:val="004C6AE0"/>
    <w:rsid w:val="004C7156"/>
    <w:rsid w:val="004C7835"/>
    <w:rsid w:val="004D0639"/>
    <w:rsid w:val="004D0EAD"/>
    <w:rsid w:val="004D2DAE"/>
    <w:rsid w:val="004D3764"/>
    <w:rsid w:val="004D5803"/>
    <w:rsid w:val="004D617E"/>
    <w:rsid w:val="004D64BC"/>
    <w:rsid w:val="004D6EE8"/>
    <w:rsid w:val="004D74B8"/>
    <w:rsid w:val="004E2C0F"/>
    <w:rsid w:val="004E3010"/>
    <w:rsid w:val="004E3512"/>
    <w:rsid w:val="004E53F9"/>
    <w:rsid w:val="004E731F"/>
    <w:rsid w:val="004F059B"/>
    <w:rsid w:val="004F1C2E"/>
    <w:rsid w:val="004F273A"/>
    <w:rsid w:val="004F2B29"/>
    <w:rsid w:val="004F3BA9"/>
    <w:rsid w:val="004F5B10"/>
    <w:rsid w:val="004F6430"/>
    <w:rsid w:val="004F64CB"/>
    <w:rsid w:val="004F69C8"/>
    <w:rsid w:val="0050098A"/>
    <w:rsid w:val="005025B8"/>
    <w:rsid w:val="00502A35"/>
    <w:rsid w:val="00503F3E"/>
    <w:rsid w:val="0050681C"/>
    <w:rsid w:val="0050754A"/>
    <w:rsid w:val="00507D07"/>
    <w:rsid w:val="005106D7"/>
    <w:rsid w:val="00510E79"/>
    <w:rsid w:val="00511EC7"/>
    <w:rsid w:val="00514A76"/>
    <w:rsid w:val="00515AAD"/>
    <w:rsid w:val="00515B95"/>
    <w:rsid w:val="0051655A"/>
    <w:rsid w:val="0051682E"/>
    <w:rsid w:val="005168AC"/>
    <w:rsid w:val="00517352"/>
    <w:rsid w:val="00517F9D"/>
    <w:rsid w:val="005213A1"/>
    <w:rsid w:val="005317E3"/>
    <w:rsid w:val="00531C0D"/>
    <w:rsid w:val="00531C5C"/>
    <w:rsid w:val="00532F3A"/>
    <w:rsid w:val="0053314A"/>
    <w:rsid w:val="0053455F"/>
    <w:rsid w:val="00534E77"/>
    <w:rsid w:val="005377A3"/>
    <w:rsid w:val="005432BA"/>
    <w:rsid w:val="005434A5"/>
    <w:rsid w:val="0054525C"/>
    <w:rsid w:val="00546AC7"/>
    <w:rsid w:val="00546E16"/>
    <w:rsid w:val="00547610"/>
    <w:rsid w:val="00547A1B"/>
    <w:rsid w:val="0055154E"/>
    <w:rsid w:val="00551C9A"/>
    <w:rsid w:val="005526B9"/>
    <w:rsid w:val="005536C8"/>
    <w:rsid w:val="00553FCE"/>
    <w:rsid w:val="00554CD8"/>
    <w:rsid w:val="00555C65"/>
    <w:rsid w:val="00555DEE"/>
    <w:rsid w:val="00557804"/>
    <w:rsid w:val="00560188"/>
    <w:rsid w:val="005601F5"/>
    <w:rsid w:val="00561312"/>
    <w:rsid w:val="00562199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47E4"/>
    <w:rsid w:val="005755D7"/>
    <w:rsid w:val="00576CF7"/>
    <w:rsid w:val="00580552"/>
    <w:rsid w:val="00584E4B"/>
    <w:rsid w:val="00584E56"/>
    <w:rsid w:val="005871F3"/>
    <w:rsid w:val="0058790B"/>
    <w:rsid w:val="00587F54"/>
    <w:rsid w:val="0059040F"/>
    <w:rsid w:val="00590A86"/>
    <w:rsid w:val="00590B42"/>
    <w:rsid w:val="00591820"/>
    <w:rsid w:val="005926B9"/>
    <w:rsid w:val="00593679"/>
    <w:rsid w:val="005954D6"/>
    <w:rsid w:val="00596CBA"/>
    <w:rsid w:val="005A1195"/>
    <w:rsid w:val="005A36D2"/>
    <w:rsid w:val="005A3AEA"/>
    <w:rsid w:val="005A3D8A"/>
    <w:rsid w:val="005A4B05"/>
    <w:rsid w:val="005A4FC8"/>
    <w:rsid w:val="005A5CFA"/>
    <w:rsid w:val="005A73A1"/>
    <w:rsid w:val="005B16C4"/>
    <w:rsid w:val="005B1AE5"/>
    <w:rsid w:val="005B58F8"/>
    <w:rsid w:val="005B6C1F"/>
    <w:rsid w:val="005B703C"/>
    <w:rsid w:val="005C12C2"/>
    <w:rsid w:val="005C2053"/>
    <w:rsid w:val="005C353D"/>
    <w:rsid w:val="005C3884"/>
    <w:rsid w:val="005C3D07"/>
    <w:rsid w:val="005C4687"/>
    <w:rsid w:val="005C5AF3"/>
    <w:rsid w:val="005C6B89"/>
    <w:rsid w:val="005C77B4"/>
    <w:rsid w:val="005D0140"/>
    <w:rsid w:val="005D0B27"/>
    <w:rsid w:val="005D0B7F"/>
    <w:rsid w:val="005D1E50"/>
    <w:rsid w:val="005D28EA"/>
    <w:rsid w:val="005D2C40"/>
    <w:rsid w:val="005D3095"/>
    <w:rsid w:val="005D345A"/>
    <w:rsid w:val="005D5FA1"/>
    <w:rsid w:val="005D6324"/>
    <w:rsid w:val="005E0EF5"/>
    <w:rsid w:val="005E22A4"/>
    <w:rsid w:val="005E2D4E"/>
    <w:rsid w:val="005E4899"/>
    <w:rsid w:val="005E78D6"/>
    <w:rsid w:val="005E7C59"/>
    <w:rsid w:val="005F0051"/>
    <w:rsid w:val="005F0965"/>
    <w:rsid w:val="005F75C4"/>
    <w:rsid w:val="0060002E"/>
    <w:rsid w:val="00600649"/>
    <w:rsid w:val="00601291"/>
    <w:rsid w:val="006026A9"/>
    <w:rsid w:val="0060308C"/>
    <w:rsid w:val="006055D2"/>
    <w:rsid w:val="00605BB6"/>
    <w:rsid w:val="00607019"/>
    <w:rsid w:val="0061046C"/>
    <w:rsid w:val="00610E34"/>
    <w:rsid w:val="00611EC6"/>
    <w:rsid w:val="00613BFA"/>
    <w:rsid w:val="00617C64"/>
    <w:rsid w:val="00617E30"/>
    <w:rsid w:val="00617EED"/>
    <w:rsid w:val="006202F3"/>
    <w:rsid w:val="00620681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27809"/>
    <w:rsid w:val="00627C6C"/>
    <w:rsid w:val="006314BE"/>
    <w:rsid w:val="00631E96"/>
    <w:rsid w:val="00632D53"/>
    <w:rsid w:val="00634300"/>
    <w:rsid w:val="00634FC7"/>
    <w:rsid w:val="00635AD2"/>
    <w:rsid w:val="006364B5"/>
    <w:rsid w:val="00636DEE"/>
    <w:rsid w:val="00640480"/>
    <w:rsid w:val="00641BA9"/>
    <w:rsid w:val="00642525"/>
    <w:rsid w:val="00643276"/>
    <w:rsid w:val="0064661D"/>
    <w:rsid w:val="0064677C"/>
    <w:rsid w:val="00647CE1"/>
    <w:rsid w:val="00650BA4"/>
    <w:rsid w:val="0065119F"/>
    <w:rsid w:val="0065208C"/>
    <w:rsid w:val="00652FCC"/>
    <w:rsid w:val="0065358A"/>
    <w:rsid w:val="00653C42"/>
    <w:rsid w:val="0065738C"/>
    <w:rsid w:val="00660833"/>
    <w:rsid w:val="00660AF6"/>
    <w:rsid w:val="006615BD"/>
    <w:rsid w:val="00663809"/>
    <w:rsid w:val="00666106"/>
    <w:rsid w:val="00667D28"/>
    <w:rsid w:val="0067138C"/>
    <w:rsid w:val="00673CB6"/>
    <w:rsid w:val="00673CBE"/>
    <w:rsid w:val="006743F5"/>
    <w:rsid w:val="00674C5C"/>
    <w:rsid w:val="006755D6"/>
    <w:rsid w:val="0067683B"/>
    <w:rsid w:val="00676A87"/>
    <w:rsid w:val="006770CE"/>
    <w:rsid w:val="00677B36"/>
    <w:rsid w:val="00682362"/>
    <w:rsid w:val="006825F1"/>
    <w:rsid w:val="00683B88"/>
    <w:rsid w:val="00683E82"/>
    <w:rsid w:val="006852B4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2733"/>
    <w:rsid w:val="006A4EE5"/>
    <w:rsid w:val="006A5BBF"/>
    <w:rsid w:val="006A630A"/>
    <w:rsid w:val="006A63DE"/>
    <w:rsid w:val="006A67E0"/>
    <w:rsid w:val="006A6934"/>
    <w:rsid w:val="006B0696"/>
    <w:rsid w:val="006B0ACB"/>
    <w:rsid w:val="006B1A17"/>
    <w:rsid w:val="006B47D8"/>
    <w:rsid w:val="006B493E"/>
    <w:rsid w:val="006B7FC0"/>
    <w:rsid w:val="006C17D1"/>
    <w:rsid w:val="006C3AE5"/>
    <w:rsid w:val="006C552E"/>
    <w:rsid w:val="006C5B4B"/>
    <w:rsid w:val="006C78B6"/>
    <w:rsid w:val="006D029A"/>
    <w:rsid w:val="006D16BA"/>
    <w:rsid w:val="006D219B"/>
    <w:rsid w:val="006D2BBC"/>
    <w:rsid w:val="006D2C7B"/>
    <w:rsid w:val="006D3753"/>
    <w:rsid w:val="006D4FEA"/>
    <w:rsid w:val="006D5D4B"/>
    <w:rsid w:val="006D5DF5"/>
    <w:rsid w:val="006D68E5"/>
    <w:rsid w:val="006E40A1"/>
    <w:rsid w:val="006E44B7"/>
    <w:rsid w:val="006E4FBA"/>
    <w:rsid w:val="006E5BA6"/>
    <w:rsid w:val="006E7EDD"/>
    <w:rsid w:val="006F01DB"/>
    <w:rsid w:val="006F0226"/>
    <w:rsid w:val="006F1B02"/>
    <w:rsid w:val="006F424A"/>
    <w:rsid w:val="006F4AA4"/>
    <w:rsid w:val="006F72DB"/>
    <w:rsid w:val="0070189E"/>
    <w:rsid w:val="00702248"/>
    <w:rsid w:val="00704376"/>
    <w:rsid w:val="00704FA0"/>
    <w:rsid w:val="0070527E"/>
    <w:rsid w:val="00706050"/>
    <w:rsid w:val="00707183"/>
    <w:rsid w:val="00710880"/>
    <w:rsid w:val="007113E7"/>
    <w:rsid w:val="00712657"/>
    <w:rsid w:val="007128CD"/>
    <w:rsid w:val="00712AF5"/>
    <w:rsid w:val="00713102"/>
    <w:rsid w:val="007139EF"/>
    <w:rsid w:val="00714841"/>
    <w:rsid w:val="007158B0"/>
    <w:rsid w:val="00715BE0"/>
    <w:rsid w:val="00716312"/>
    <w:rsid w:val="00717885"/>
    <w:rsid w:val="00717BFA"/>
    <w:rsid w:val="00720B57"/>
    <w:rsid w:val="00722272"/>
    <w:rsid w:val="007222D9"/>
    <w:rsid w:val="0072270C"/>
    <w:rsid w:val="007241B6"/>
    <w:rsid w:val="00726718"/>
    <w:rsid w:val="00726DD9"/>
    <w:rsid w:val="0073077E"/>
    <w:rsid w:val="007353A1"/>
    <w:rsid w:val="00735899"/>
    <w:rsid w:val="00735FFC"/>
    <w:rsid w:val="007362C4"/>
    <w:rsid w:val="00740BF0"/>
    <w:rsid w:val="00741EF8"/>
    <w:rsid w:val="007452A2"/>
    <w:rsid w:val="00746C09"/>
    <w:rsid w:val="00747863"/>
    <w:rsid w:val="00750BCF"/>
    <w:rsid w:val="00752B99"/>
    <w:rsid w:val="00753154"/>
    <w:rsid w:val="0075360F"/>
    <w:rsid w:val="007537CD"/>
    <w:rsid w:val="00753AB9"/>
    <w:rsid w:val="00753F2E"/>
    <w:rsid w:val="00755E14"/>
    <w:rsid w:val="007571DB"/>
    <w:rsid w:val="0075793B"/>
    <w:rsid w:val="00757D2F"/>
    <w:rsid w:val="0076004C"/>
    <w:rsid w:val="007603A2"/>
    <w:rsid w:val="007613C5"/>
    <w:rsid w:val="007616F3"/>
    <w:rsid w:val="0076296D"/>
    <w:rsid w:val="00765751"/>
    <w:rsid w:val="00765991"/>
    <w:rsid w:val="00765B78"/>
    <w:rsid w:val="00765FB4"/>
    <w:rsid w:val="007677F9"/>
    <w:rsid w:val="00767F97"/>
    <w:rsid w:val="0077125D"/>
    <w:rsid w:val="00772F77"/>
    <w:rsid w:val="007738D7"/>
    <w:rsid w:val="00773E69"/>
    <w:rsid w:val="007742C5"/>
    <w:rsid w:val="007743A5"/>
    <w:rsid w:val="00774BDA"/>
    <w:rsid w:val="007768E6"/>
    <w:rsid w:val="00777A61"/>
    <w:rsid w:val="00777ADD"/>
    <w:rsid w:val="007807EC"/>
    <w:rsid w:val="00780BB2"/>
    <w:rsid w:val="00782815"/>
    <w:rsid w:val="007833ED"/>
    <w:rsid w:val="00784316"/>
    <w:rsid w:val="007871BC"/>
    <w:rsid w:val="00791EA9"/>
    <w:rsid w:val="007922F0"/>
    <w:rsid w:val="0079407E"/>
    <w:rsid w:val="00797835"/>
    <w:rsid w:val="00797F32"/>
    <w:rsid w:val="007A04A1"/>
    <w:rsid w:val="007A0961"/>
    <w:rsid w:val="007A0B4E"/>
    <w:rsid w:val="007A0CE1"/>
    <w:rsid w:val="007A1355"/>
    <w:rsid w:val="007A167E"/>
    <w:rsid w:val="007A236D"/>
    <w:rsid w:val="007A4394"/>
    <w:rsid w:val="007A4B06"/>
    <w:rsid w:val="007A5AFC"/>
    <w:rsid w:val="007A6A08"/>
    <w:rsid w:val="007B00BE"/>
    <w:rsid w:val="007B2AAB"/>
    <w:rsid w:val="007B30AF"/>
    <w:rsid w:val="007B3C22"/>
    <w:rsid w:val="007B3F41"/>
    <w:rsid w:val="007B5C5A"/>
    <w:rsid w:val="007B5D15"/>
    <w:rsid w:val="007B60D6"/>
    <w:rsid w:val="007B6659"/>
    <w:rsid w:val="007B6B2F"/>
    <w:rsid w:val="007B71EB"/>
    <w:rsid w:val="007B7962"/>
    <w:rsid w:val="007C0174"/>
    <w:rsid w:val="007C0951"/>
    <w:rsid w:val="007C1D8D"/>
    <w:rsid w:val="007C1F5B"/>
    <w:rsid w:val="007C35E4"/>
    <w:rsid w:val="007C5F8C"/>
    <w:rsid w:val="007C719C"/>
    <w:rsid w:val="007C7C1E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E6DBE"/>
    <w:rsid w:val="007F0D2D"/>
    <w:rsid w:val="007F270F"/>
    <w:rsid w:val="007F291F"/>
    <w:rsid w:val="007F3595"/>
    <w:rsid w:val="007F7598"/>
    <w:rsid w:val="0080022F"/>
    <w:rsid w:val="00800355"/>
    <w:rsid w:val="00800BAD"/>
    <w:rsid w:val="00802880"/>
    <w:rsid w:val="00805052"/>
    <w:rsid w:val="00806BF0"/>
    <w:rsid w:val="0081074E"/>
    <w:rsid w:val="0081100B"/>
    <w:rsid w:val="00814EEE"/>
    <w:rsid w:val="00815E02"/>
    <w:rsid w:val="00816187"/>
    <w:rsid w:val="00816F7C"/>
    <w:rsid w:val="008214E4"/>
    <w:rsid w:val="008217A0"/>
    <w:rsid w:val="008228DE"/>
    <w:rsid w:val="008235FE"/>
    <w:rsid w:val="00823BA1"/>
    <w:rsid w:val="0082434E"/>
    <w:rsid w:val="008243E2"/>
    <w:rsid w:val="00824FD3"/>
    <w:rsid w:val="00825992"/>
    <w:rsid w:val="00825F64"/>
    <w:rsid w:val="00826989"/>
    <w:rsid w:val="0082790A"/>
    <w:rsid w:val="00827DF5"/>
    <w:rsid w:val="00830C49"/>
    <w:rsid w:val="008311E0"/>
    <w:rsid w:val="008313CB"/>
    <w:rsid w:val="0083174A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0FC0"/>
    <w:rsid w:val="00851816"/>
    <w:rsid w:val="0085272F"/>
    <w:rsid w:val="00852734"/>
    <w:rsid w:val="00854AD0"/>
    <w:rsid w:val="00856183"/>
    <w:rsid w:val="008565E0"/>
    <w:rsid w:val="008579ED"/>
    <w:rsid w:val="00860ED1"/>
    <w:rsid w:val="0086171F"/>
    <w:rsid w:val="00863D3E"/>
    <w:rsid w:val="00863FE5"/>
    <w:rsid w:val="0086640D"/>
    <w:rsid w:val="00867B91"/>
    <w:rsid w:val="00867E29"/>
    <w:rsid w:val="00870DEA"/>
    <w:rsid w:val="0087166A"/>
    <w:rsid w:val="00872E73"/>
    <w:rsid w:val="00873B6D"/>
    <w:rsid w:val="00874360"/>
    <w:rsid w:val="008746BD"/>
    <w:rsid w:val="0087562E"/>
    <w:rsid w:val="0087757F"/>
    <w:rsid w:val="00880F70"/>
    <w:rsid w:val="00881E6D"/>
    <w:rsid w:val="008838F5"/>
    <w:rsid w:val="0088456B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094B"/>
    <w:rsid w:val="008A2706"/>
    <w:rsid w:val="008A33C2"/>
    <w:rsid w:val="008A3637"/>
    <w:rsid w:val="008A742C"/>
    <w:rsid w:val="008B00C8"/>
    <w:rsid w:val="008B090A"/>
    <w:rsid w:val="008B1C6F"/>
    <w:rsid w:val="008B2D19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1E1F"/>
    <w:rsid w:val="008C332D"/>
    <w:rsid w:val="008C3A47"/>
    <w:rsid w:val="008C620C"/>
    <w:rsid w:val="008D0C5B"/>
    <w:rsid w:val="008D0EED"/>
    <w:rsid w:val="008D1220"/>
    <w:rsid w:val="008D1A4D"/>
    <w:rsid w:val="008D276B"/>
    <w:rsid w:val="008D2BC1"/>
    <w:rsid w:val="008D2CEB"/>
    <w:rsid w:val="008D3FFB"/>
    <w:rsid w:val="008D408A"/>
    <w:rsid w:val="008D47E9"/>
    <w:rsid w:val="008D5AA9"/>
    <w:rsid w:val="008D798A"/>
    <w:rsid w:val="008E0417"/>
    <w:rsid w:val="008E17CB"/>
    <w:rsid w:val="008E41C0"/>
    <w:rsid w:val="008E65F7"/>
    <w:rsid w:val="008E6913"/>
    <w:rsid w:val="008F18CF"/>
    <w:rsid w:val="008F3031"/>
    <w:rsid w:val="008F64DE"/>
    <w:rsid w:val="008F6A48"/>
    <w:rsid w:val="008F76F9"/>
    <w:rsid w:val="0090036B"/>
    <w:rsid w:val="00901FA2"/>
    <w:rsid w:val="00902925"/>
    <w:rsid w:val="0090450E"/>
    <w:rsid w:val="009047DD"/>
    <w:rsid w:val="00904E22"/>
    <w:rsid w:val="0090522A"/>
    <w:rsid w:val="0090531D"/>
    <w:rsid w:val="009061F4"/>
    <w:rsid w:val="00906371"/>
    <w:rsid w:val="00906BED"/>
    <w:rsid w:val="009074E3"/>
    <w:rsid w:val="00910FF5"/>
    <w:rsid w:val="00912322"/>
    <w:rsid w:val="0091277C"/>
    <w:rsid w:val="00912C99"/>
    <w:rsid w:val="0091590C"/>
    <w:rsid w:val="00916846"/>
    <w:rsid w:val="009178F1"/>
    <w:rsid w:val="00917B94"/>
    <w:rsid w:val="00921250"/>
    <w:rsid w:val="009234B0"/>
    <w:rsid w:val="00925EEE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1BE"/>
    <w:rsid w:val="00937B80"/>
    <w:rsid w:val="00937CE2"/>
    <w:rsid w:val="00940FD9"/>
    <w:rsid w:val="0094405D"/>
    <w:rsid w:val="009459D4"/>
    <w:rsid w:val="00946377"/>
    <w:rsid w:val="00947C4A"/>
    <w:rsid w:val="00950A5E"/>
    <w:rsid w:val="00953221"/>
    <w:rsid w:val="00953EA1"/>
    <w:rsid w:val="00955CF3"/>
    <w:rsid w:val="009568BF"/>
    <w:rsid w:val="00956E7A"/>
    <w:rsid w:val="00960316"/>
    <w:rsid w:val="009625E0"/>
    <w:rsid w:val="00963573"/>
    <w:rsid w:val="00963B18"/>
    <w:rsid w:val="00963F25"/>
    <w:rsid w:val="00965A10"/>
    <w:rsid w:val="00966915"/>
    <w:rsid w:val="00966BAE"/>
    <w:rsid w:val="009676AA"/>
    <w:rsid w:val="00971352"/>
    <w:rsid w:val="00972F6D"/>
    <w:rsid w:val="0097335B"/>
    <w:rsid w:val="00973E24"/>
    <w:rsid w:val="00973F71"/>
    <w:rsid w:val="00975145"/>
    <w:rsid w:val="00975544"/>
    <w:rsid w:val="00977950"/>
    <w:rsid w:val="00977BBA"/>
    <w:rsid w:val="00982FD4"/>
    <w:rsid w:val="00983315"/>
    <w:rsid w:val="00986547"/>
    <w:rsid w:val="00991FE0"/>
    <w:rsid w:val="00992D3F"/>
    <w:rsid w:val="00995792"/>
    <w:rsid w:val="0099620D"/>
    <w:rsid w:val="0099625C"/>
    <w:rsid w:val="00997594"/>
    <w:rsid w:val="009A06FF"/>
    <w:rsid w:val="009A0733"/>
    <w:rsid w:val="009A4000"/>
    <w:rsid w:val="009B1754"/>
    <w:rsid w:val="009B1B3B"/>
    <w:rsid w:val="009B2071"/>
    <w:rsid w:val="009B2221"/>
    <w:rsid w:val="009B244C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C7C95"/>
    <w:rsid w:val="009D09D0"/>
    <w:rsid w:val="009D0BD2"/>
    <w:rsid w:val="009D0FDA"/>
    <w:rsid w:val="009D1196"/>
    <w:rsid w:val="009D1901"/>
    <w:rsid w:val="009D2575"/>
    <w:rsid w:val="009D2E32"/>
    <w:rsid w:val="009D52A5"/>
    <w:rsid w:val="009D570E"/>
    <w:rsid w:val="009E05EC"/>
    <w:rsid w:val="009E0AFB"/>
    <w:rsid w:val="009E0F31"/>
    <w:rsid w:val="009E24CE"/>
    <w:rsid w:val="009E259F"/>
    <w:rsid w:val="009E39AE"/>
    <w:rsid w:val="009E4397"/>
    <w:rsid w:val="009E45D7"/>
    <w:rsid w:val="009E4E41"/>
    <w:rsid w:val="009E5628"/>
    <w:rsid w:val="009E5967"/>
    <w:rsid w:val="009E6902"/>
    <w:rsid w:val="009E76FB"/>
    <w:rsid w:val="009F0655"/>
    <w:rsid w:val="009F1F3F"/>
    <w:rsid w:val="009F27DC"/>
    <w:rsid w:val="009F349E"/>
    <w:rsid w:val="009F3C2E"/>
    <w:rsid w:val="009F59F2"/>
    <w:rsid w:val="00A00397"/>
    <w:rsid w:val="00A00FA3"/>
    <w:rsid w:val="00A01994"/>
    <w:rsid w:val="00A019B0"/>
    <w:rsid w:val="00A02672"/>
    <w:rsid w:val="00A0427F"/>
    <w:rsid w:val="00A04A19"/>
    <w:rsid w:val="00A04D0E"/>
    <w:rsid w:val="00A05EB4"/>
    <w:rsid w:val="00A061D2"/>
    <w:rsid w:val="00A06FF8"/>
    <w:rsid w:val="00A12AFD"/>
    <w:rsid w:val="00A13128"/>
    <w:rsid w:val="00A13902"/>
    <w:rsid w:val="00A148E9"/>
    <w:rsid w:val="00A157FA"/>
    <w:rsid w:val="00A1684B"/>
    <w:rsid w:val="00A21001"/>
    <w:rsid w:val="00A213AB"/>
    <w:rsid w:val="00A21A24"/>
    <w:rsid w:val="00A2208D"/>
    <w:rsid w:val="00A2343C"/>
    <w:rsid w:val="00A3109F"/>
    <w:rsid w:val="00A35A30"/>
    <w:rsid w:val="00A35A49"/>
    <w:rsid w:val="00A36BBA"/>
    <w:rsid w:val="00A42717"/>
    <w:rsid w:val="00A4303B"/>
    <w:rsid w:val="00A43054"/>
    <w:rsid w:val="00A43E60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1A34"/>
    <w:rsid w:val="00A523CF"/>
    <w:rsid w:val="00A5590F"/>
    <w:rsid w:val="00A55C4F"/>
    <w:rsid w:val="00A57234"/>
    <w:rsid w:val="00A61917"/>
    <w:rsid w:val="00A6258B"/>
    <w:rsid w:val="00A647FB"/>
    <w:rsid w:val="00A66CB9"/>
    <w:rsid w:val="00A671F9"/>
    <w:rsid w:val="00A679F3"/>
    <w:rsid w:val="00A72C76"/>
    <w:rsid w:val="00A72F85"/>
    <w:rsid w:val="00A73F2B"/>
    <w:rsid w:val="00A74EB8"/>
    <w:rsid w:val="00A75A34"/>
    <w:rsid w:val="00A764AA"/>
    <w:rsid w:val="00A800C9"/>
    <w:rsid w:val="00A80E49"/>
    <w:rsid w:val="00A81636"/>
    <w:rsid w:val="00A82E36"/>
    <w:rsid w:val="00A83A23"/>
    <w:rsid w:val="00A843BC"/>
    <w:rsid w:val="00A84428"/>
    <w:rsid w:val="00A84DDF"/>
    <w:rsid w:val="00A857EE"/>
    <w:rsid w:val="00A85D66"/>
    <w:rsid w:val="00A8600F"/>
    <w:rsid w:val="00A8656D"/>
    <w:rsid w:val="00A86603"/>
    <w:rsid w:val="00A92250"/>
    <w:rsid w:val="00A93D7B"/>
    <w:rsid w:val="00A9680B"/>
    <w:rsid w:val="00A96B14"/>
    <w:rsid w:val="00A970A2"/>
    <w:rsid w:val="00A97E4B"/>
    <w:rsid w:val="00AA207E"/>
    <w:rsid w:val="00AA31B1"/>
    <w:rsid w:val="00AA51A8"/>
    <w:rsid w:val="00AA56F6"/>
    <w:rsid w:val="00AA5E26"/>
    <w:rsid w:val="00AA7472"/>
    <w:rsid w:val="00AA7997"/>
    <w:rsid w:val="00AB0919"/>
    <w:rsid w:val="00AB1B44"/>
    <w:rsid w:val="00AB5546"/>
    <w:rsid w:val="00AB5B34"/>
    <w:rsid w:val="00AB618F"/>
    <w:rsid w:val="00AB7203"/>
    <w:rsid w:val="00AB778C"/>
    <w:rsid w:val="00AC0D06"/>
    <w:rsid w:val="00AC1178"/>
    <w:rsid w:val="00AC245C"/>
    <w:rsid w:val="00AC28EB"/>
    <w:rsid w:val="00AC2E22"/>
    <w:rsid w:val="00AC3B8A"/>
    <w:rsid w:val="00AC56ED"/>
    <w:rsid w:val="00AC573B"/>
    <w:rsid w:val="00AC6114"/>
    <w:rsid w:val="00AC6212"/>
    <w:rsid w:val="00AC64FC"/>
    <w:rsid w:val="00AC7EC5"/>
    <w:rsid w:val="00AD08C8"/>
    <w:rsid w:val="00AD35D1"/>
    <w:rsid w:val="00AE09B5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1F0A"/>
    <w:rsid w:val="00AF3859"/>
    <w:rsid w:val="00B013AE"/>
    <w:rsid w:val="00B021F5"/>
    <w:rsid w:val="00B02BD4"/>
    <w:rsid w:val="00B02FA9"/>
    <w:rsid w:val="00B03BE0"/>
    <w:rsid w:val="00B0453F"/>
    <w:rsid w:val="00B06D14"/>
    <w:rsid w:val="00B07679"/>
    <w:rsid w:val="00B1002B"/>
    <w:rsid w:val="00B100F0"/>
    <w:rsid w:val="00B10DB6"/>
    <w:rsid w:val="00B11761"/>
    <w:rsid w:val="00B1211D"/>
    <w:rsid w:val="00B12734"/>
    <w:rsid w:val="00B13291"/>
    <w:rsid w:val="00B13827"/>
    <w:rsid w:val="00B13EBF"/>
    <w:rsid w:val="00B16D33"/>
    <w:rsid w:val="00B20565"/>
    <w:rsid w:val="00B261C9"/>
    <w:rsid w:val="00B2651C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4924"/>
    <w:rsid w:val="00B450CB"/>
    <w:rsid w:val="00B459B2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B55"/>
    <w:rsid w:val="00B56D17"/>
    <w:rsid w:val="00B60626"/>
    <w:rsid w:val="00B60BC7"/>
    <w:rsid w:val="00B61E02"/>
    <w:rsid w:val="00B6281F"/>
    <w:rsid w:val="00B64224"/>
    <w:rsid w:val="00B6450D"/>
    <w:rsid w:val="00B65E97"/>
    <w:rsid w:val="00B66DC4"/>
    <w:rsid w:val="00B67A7F"/>
    <w:rsid w:val="00B7087E"/>
    <w:rsid w:val="00B74A07"/>
    <w:rsid w:val="00B77C4C"/>
    <w:rsid w:val="00B80111"/>
    <w:rsid w:val="00B81913"/>
    <w:rsid w:val="00B8229F"/>
    <w:rsid w:val="00B8246F"/>
    <w:rsid w:val="00B83C43"/>
    <w:rsid w:val="00B84CD4"/>
    <w:rsid w:val="00B859DB"/>
    <w:rsid w:val="00B86AF4"/>
    <w:rsid w:val="00B87D47"/>
    <w:rsid w:val="00B908F7"/>
    <w:rsid w:val="00B92B71"/>
    <w:rsid w:val="00B93D3C"/>
    <w:rsid w:val="00B94574"/>
    <w:rsid w:val="00B94BDF"/>
    <w:rsid w:val="00B963F8"/>
    <w:rsid w:val="00B9735C"/>
    <w:rsid w:val="00B97929"/>
    <w:rsid w:val="00BA04FD"/>
    <w:rsid w:val="00BA3410"/>
    <w:rsid w:val="00BA46CC"/>
    <w:rsid w:val="00BA48D2"/>
    <w:rsid w:val="00BA5967"/>
    <w:rsid w:val="00BA6290"/>
    <w:rsid w:val="00BA72AD"/>
    <w:rsid w:val="00BB03E5"/>
    <w:rsid w:val="00BB0B99"/>
    <w:rsid w:val="00BB0D40"/>
    <w:rsid w:val="00BB206F"/>
    <w:rsid w:val="00BB328D"/>
    <w:rsid w:val="00BB3BA5"/>
    <w:rsid w:val="00BB3D37"/>
    <w:rsid w:val="00BB52A3"/>
    <w:rsid w:val="00BB620B"/>
    <w:rsid w:val="00BB7343"/>
    <w:rsid w:val="00BC06AA"/>
    <w:rsid w:val="00BC0792"/>
    <w:rsid w:val="00BC0EBC"/>
    <w:rsid w:val="00BC245B"/>
    <w:rsid w:val="00BC27F7"/>
    <w:rsid w:val="00BC30AA"/>
    <w:rsid w:val="00BC58D6"/>
    <w:rsid w:val="00BC7A0C"/>
    <w:rsid w:val="00BD0772"/>
    <w:rsid w:val="00BD0A0A"/>
    <w:rsid w:val="00BD0E2C"/>
    <w:rsid w:val="00BD0FDB"/>
    <w:rsid w:val="00BD1C53"/>
    <w:rsid w:val="00BD3552"/>
    <w:rsid w:val="00BD3CD3"/>
    <w:rsid w:val="00BD41B6"/>
    <w:rsid w:val="00BD43B7"/>
    <w:rsid w:val="00BD463F"/>
    <w:rsid w:val="00BD5AF4"/>
    <w:rsid w:val="00BD64E3"/>
    <w:rsid w:val="00BD7911"/>
    <w:rsid w:val="00BE075B"/>
    <w:rsid w:val="00BE1738"/>
    <w:rsid w:val="00BE1EB6"/>
    <w:rsid w:val="00BE39E9"/>
    <w:rsid w:val="00BE48DE"/>
    <w:rsid w:val="00BE4BA2"/>
    <w:rsid w:val="00BE5534"/>
    <w:rsid w:val="00BE630C"/>
    <w:rsid w:val="00BE660B"/>
    <w:rsid w:val="00BE702D"/>
    <w:rsid w:val="00BF157A"/>
    <w:rsid w:val="00BF1B8B"/>
    <w:rsid w:val="00BF1EC5"/>
    <w:rsid w:val="00BF208D"/>
    <w:rsid w:val="00BF334D"/>
    <w:rsid w:val="00BF37AA"/>
    <w:rsid w:val="00BF3D48"/>
    <w:rsid w:val="00BF4BE5"/>
    <w:rsid w:val="00BF5654"/>
    <w:rsid w:val="00BF61F0"/>
    <w:rsid w:val="00BF70B5"/>
    <w:rsid w:val="00C0387E"/>
    <w:rsid w:val="00C0483B"/>
    <w:rsid w:val="00C0619A"/>
    <w:rsid w:val="00C075E7"/>
    <w:rsid w:val="00C10FB6"/>
    <w:rsid w:val="00C1319D"/>
    <w:rsid w:val="00C13BDF"/>
    <w:rsid w:val="00C13CB3"/>
    <w:rsid w:val="00C15DDF"/>
    <w:rsid w:val="00C1623D"/>
    <w:rsid w:val="00C16F3E"/>
    <w:rsid w:val="00C207FB"/>
    <w:rsid w:val="00C2240D"/>
    <w:rsid w:val="00C23F56"/>
    <w:rsid w:val="00C245D4"/>
    <w:rsid w:val="00C24BCC"/>
    <w:rsid w:val="00C25500"/>
    <w:rsid w:val="00C25F44"/>
    <w:rsid w:val="00C26A61"/>
    <w:rsid w:val="00C27A40"/>
    <w:rsid w:val="00C3025F"/>
    <w:rsid w:val="00C308C6"/>
    <w:rsid w:val="00C30A95"/>
    <w:rsid w:val="00C3275E"/>
    <w:rsid w:val="00C3330B"/>
    <w:rsid w:val="00C34AD8"/>
    <w:rsid w:val="00C35312"/>
    <w:rsid w:val="00C369DB"/>
    <w:rsid w:val="00C4124E"/>
    <w:rsid w:val="00C4297B"/>
    <w:rsid w:val="00C4481E"/>
    <w:rsid w:val="00C45394"/>
    <w:rsid w:val="00C45F25"/>
    <w:rsid w:val="00C50F23"/>
    <w:rsid w:val="00C55F3F"/>
    <w:rsid w:val="00C5640B"/>
    <w:rsid w:val="00C56E0D"/>
    <w:rsid w:val="00C5752A"/>
    <w:rsid w:val="00C578E9"/>
    <w:rsid w:val="00C600E9"/>
    <w:rsid w:val="00C60794"/>
    <w:rsid w:val="00C609FB"/>
    <w:rsid w:val="00C60DF5"/>
    <w:rsid w:val="00C60FEC"/>
    <w:rsid w:val="00C644B3"/>
    <w:rsid w:val="00C64555"/>
    <w:rsid w:val="00C65B5E"/>
    <w:rsid w:val="00C67438"/>
    <w:rsid w:val="00C67B43"/>
    <w:rsid w:val="00C7258C"/>
    <w:rsid w:val="00C727A7"/>
    <w:rsid w:val="00C7504A"/>
    <w:rsid w:val="00C75F76"/>
    <w:rsid w:val="00C81D4C"/>
    <w:rsid w:val="00C81EF5"/>
    <w:rsid w:val="00C84BCC"/>
    <w:rsid w:val="00C85C8C"/>
    <w:rsid w:val="00C903BE"/>
    <w:rsid w:val="00C907EA"/>
    <w:rsid w:val="00C90910"/>
    <w:rsid w:val="00C92D9C"/>
    <w:rsid w:val="00C93305"/>
    <w:rsid w:val="00C950BA"/>
    <w:rsid w:val="00C959A1"/>
    <w:rsid w:val="00C9650A"/>
    <w:rsid w:val="00C97D72"/>
    <w:rsid w:val="00CA23BF"/>
    <w:rsid w:val="00CA2493"/>
    <w:rsid w:val="00CA31DA"/>
    <w:rsid w:val="00CA32A0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01AD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46E0"/>
    <w:rsid w:val="00CD5C91"/>
    <w:rsid w:val="00CD5FA5"/>
    <w:rsid w:val="00CD6889"/>
    <w:rsid w:val="00CE0417"/>
    <w:rsid w:val="00CE2DF3"/>
    <w:rsid w:val="00CE4C85"/>
    <w:rsid w:val="00CF1373"/>
    <w:rsid w:val="00CF3EBB"/>
    <w:rsid w:val="00CF424F"/>
    <w:rsid w:val="00CF4FA9"/>
    <w:rsid w:val="00CF5ADC"/>
    <w:rsid w:val="00CF6A2D"/>
    <w:rsid w:val="00CF780B"/>
    <w:rsid w:val="00D0648B"/>
    <w:rsid w:val="00D10408"/>
    <w:rsid w:val="00D10E18"/>
    <w:rsid w:val="00D110F5"/>
    <w:rsid w:val="00D1129E"/>
    <w:rsid w:val="00D11EC3"/>
    <w:rsid w:val="00D122FB"/>
    <w:rsid w:val="00D15CF0"/>
    <w:rsid w:val="00D16ADA"/>
    <w:rsid w:val="00D20CBB"/>
    <w:rsid w:val="00D21B89"/>
    <w:rsid w:val="00D22A94"/>
    <w:rsid w:val="00D22AD7"/>
    <w:rsid w:val="00D2341F"/>
    <w:rsid w:val="00D23420"/>
    <w:rsid w:val="00D24795"/>
    <w:rsid w:val="00D2568F"/>
    <w:rsid w:val="00D25E9A"/>
    <w:rsid w:val="00D27EFF"/>
    <w:rsid w:val="00D30DA0"/>
    <w:rsid w:val="00D33004"/>
    <w:rsid w:val="00D34867"/>
    <w:rsid w:val="00D35325"/>
    <w:rsid w:val="00D40236"/>
    <w:rsid w:val="00D404D5"/>
    <w:rsid w:val="00D405C5"/>
    <w:rsid w:val="00D4171A"/>
    <w:rsid w:val="00D42491"/>
    <w:rsid w:val="00D42730"/>
    <w:rsid w:val="00D428A1"/>
    <w:rsid w:val="00D474E5"/>
    <w:rsid w:val="00D479F9"/>
    <w:rsid w:val="00D506EB"/>
    <w:rsid w:val="00D50E59"/>
    <w:rsid w:val="00D51DE9"/>
    <w:rsid w:val="00D521A4"/>
    <w:rsid w:val="00D52418"/>
    <w:rsid w:val="00D545B0"/>
    <w:rsid w:val="00D54C26"/>
    <w:rsid w:val="00D556A8"/>
    <w:rsid w:val="00D5637F"/>
    <w:rsid w:val="00D571C6"/>
    <w:rsid w:val="00D5731B"/>
    <w:rsid w:val="00D573F7"/>
    <w:rsid w:val="00D575C9"/>
    <w:rsid w:val="00D607E2"/>
    <w:rsid w:val="00D60896"/>
    <w:rsid w:val="00D620DC"/>
    <w:rsid w:val="00D625C3"/>
    <w:rsid w:val="00D62D05"/>
    <w:rsid w:val="00D64F57"/>
    <w:rsid w:val="00D6575E"/>
    <w:rsid w:val="00D66048"/>
    <w:rsid w:val="00D66C5F"/>
    <w:rsid w:val="00D74265"/>
    <w:rsid w:val="00D74E2D"/>
    <w:rsid w:val="00D75431"/>
    <w:rsid w:val="00D75D31"/>
    <w:rsid w:val="00D771E1"/>
    <w:rsid w:val="00D803FE"/>
    <w:rsid w:val="00D81104"/>
    <w:rsid w:val="00D82289"/>
    <w:rsid w:val="00D823D1"/>
    <w:rsid w:val="00D8440F"/>
    <w:rsid w:val="00D85F02"/>
    <w:rsid w:val="00D8651A"/>
    <w:rsid w:val="00D867D2"/>
    <w:rsid w:val="00D879D0"/>
    <w:rsid w:val="00D91CF7"/>
    <w:rsid w:val="00D92EA7"/>
    <w:rsid w:val="00D93A25"/>
    <w:rsid w:val="00D93A53"/>
    <w:rsid w:val="00D941BE"/>
    <w:rsid w:val="00D94A2A"/>
    <w:rsid w:val="00D95256"/>
    <w:rsid w:val="00D97347"/>
    <w:rsid w:val="00D97C7D"/>
    <w:rsid w:val="00DA118B"/>
    <w:rsid w:val="00DA1E55"/>
    <w:rsid w:val="00DA44FD"/>
    <w:rsid w:val="00DA472A"/>
    <w:rsid w:val="00DA4BFE"/>
    <w:rsid w:val="00DB0D17"/>
    <w:rsid w:val="00DB1346"/>
    <w:rsid w:val="00DB1930"/>
    <w:rsid w:val="00DB248C"/>
    <w:rsid w:val="00DB2642"/>
    <w:rsid w:val="00DB3F50"/>
    <w:rsid w:val="00DC06EF"/>
    <w:rsid w:val="00DC1413"/>
    <w:rsid w:val="00DC1907"/>
    <w:rsid w:val="00DC3A41"/>
    <w:rsid w:val="00DC425E"/>
    <w:rsid w:val="00DC4601"/>
    <w:rsid w:val="00DC53AE"/>
    <w:rsid w:val="00DC561E"/>
    <w:rsid w:val="00DC566C"/>
    <w:rsid w:val="00DC658B"/>
    <w:rsid w:val="00DC6AD1"/>
    <w:rsid w:val="00DC7B79"/>
    <w:rsid w:val="00DD0C44"/>
    <w:rsid w:val="00DD1157"/>
    <w:rsid w:val="00DD1B3B"/>
    <w:rsid w:val="00DD494F"/>
    <w:rsid w:val="00DD562A"/>
    <w:rsid w:val="00DD68C9"/>
    <w:rsid w:val="00DD706D"/>
    <w:rsid w:val="00DE10A2"/>
    <w:rsid w:val="00DE1D42"/>
    <w:rsid w:val="00DE676A"/>
    <w:rsid w:val="00DF0674"/>
    <w:rsid w:val="00DF105F"/>
    <w:rsid w:val="00DF1CCF"/>
    <w:rsid w:val="00DF3922"/>
    <w:rsid w:val="00DF3CCD"/>
    <w:rsid w:val="00DF4917"/>
    <w:rsid w:val="00DF5F30"/>
    <w:rsid w:val="00E00A95"/>
    <w:rsid w:val="00E00AF6"/>
    <w:rsid w:val="00E01FB6"/>
    <w:rsid w:val="00E02531"/>
    <w:rsid w:val="00E04904"/>
    <w:rsid w:val="00E04B7C"/>
    <w:rsid w:val="00E04FE1"/>
    <w:rsid w:val="00E05309"/>
    <w:rsid w:val="00E06704"/>
    <w:rsid w:val="00E076C3"/>
    <w:rsid w:val="00E10206"/>
    <w:rsid w:val="00E11792"/>
    <w:rsid w:val="00E11D5A"/>
    <w:rsid w:val="00E13224"/>
    <w:rsid w:val="00E1366F"/>
    <w:rsid w:val="00E14021"/>
    <w:rsid w:val="00E14241"/>
    <w:rsid w:val="00E1568B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7730"/>
    <w:rsid w:val="00E27AE6"/>
    <w:rsid w:val="00E306F7"/>
    <w:rsid w:val="00E31828"/>
    <w:rsid w:val="00E31C56"/>
    <w:rsid w:val="00E32147"/>
    <w:rsid w:val="00E324FF"/>
    <w:rsid w:val="00E32A23"/>
    <w:rsid w:val="00E33215"/>
    <w:rsid w:val="00E338FE"/>
    <w:rsid w:val="00E34507"/>
    <w:rsid w:val="00E36833"/>
    <w:rsid w:val="00E374C3"/>
    <w:rsid w:val="00E37F9F"/>
    <w:rsid w:val="00E40758"/>
    <w:rsid w:val="00E4161A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24A"/>
    <w:rsid w:val="00E6159E"/>
    <w:rsid w:val="00E61654"/>
    <w:rsid w:val="00E656C1"/>
    <w:rsid w:val="00E67444"/>
    <w:rsid w:val="00E6791F"/>
    <w:rsid w:val="00E67A9F"/>
    <w:rsid w:val="00E702DC"/>
    <w:rsid w:val="00E70547"/>
    <w:rsid w:val="00E741E8"/>
    <w:rsid w:val="00E745B8"/>
    <w:rsid w:val="00E74C2F"/>
    <w:rsid w:val="00E752BF"/>
    <w:rsid w:val="00E7696B"/>
    <w:rsid w:val="00E77C19"/>
    <w:rsid w:val="00E832B5"/>
    <w:rsid w:val="00E84514"/>
    <w:rsid w:val="00E846E7"/>
    <w:rsid w:val="00E85AF7"/>
    <w:rsid w:val="00E862C1"/>
    <w:rsid w:val="00E86B07"/>
    <w:rsid w:val="00E91AF7"/>
    <w:rsid w:val="00E92EFF"/>
    <w:rsid w:val="00E938F3"/>
    <w:rsid w:val="00E94988"/>
    <w:rsid w:val="00E9539A"/>
    <w:rsid w:val="00EA12F1"/>
    <w:rsid w:val="00EA2965"/>
    <w:rsid w:val="00EA3310"/>
    <w:rsid w:val="00EA3A35"/>
    <w:rsid w:val="00EA5502"/>
    <w:rsid w:val="00EA6900"/>
    <w:rsid w:val="00EA7427"/>
    <w:rsid w:val="00EB0D9C"/>
    <w:rsid w:val="00EB2C65"/>
    <w:rsid w:val="00EB2FD6"/>
    <w:rsid w:val="00EB481C"/>
    <w:rsid w:val="00EB4FDA"/>
    <w:rsid w:val="00EB5125"/>
    <w:rsid w:val="00EB5405"/>
    <w:rsid w:val="00EB649A"/>
    <w:rsid w:val="00EB7726"/>
    <w:rsid w:val="00EC03B5"/>
    <w:rsid w:val="00EC0A7B"/>
    <w:rsid w:val="00EC125A"/>
    <w:rsid w:val="00EC20E2"/>
    <w:rsid w:val="00EC379B"/>
    <w:rsid w:val="00EC62A0"/>
    <w:rsid w:val="00EC689C"/>
    <w:rsid w:val="00EC7311"/>
    <w:rsid w:val="00EC7A42"/>
    <w:rsid w:val="00ED159B"/>
    <w:rsid w:val="00ED3EE7"/>
    <w:rsid w:val="00ED50E3"/>
    <w:rsid w:val="00ED68E2"/>
    <w:rsid w:val="00ED6F28"/>
    <w:rsid w:val="00ED7A43"/>
    <w:rsid w:val="00EE2509"/>
    <w:rsid w:val="00EE6779"/>
    <w:rsid w:val="00EE7C0F"/>
    <w:rsid w:val="00EF2A41"/>
    <w:rsid w:val="00EF2C10"/>
    <w:rsid w:val="00EF2D02"/>
    <w:rsid w:val="00EF2EC4"/>
    <w:rsid w:val="00EF3CE4"/>
    <w:rsid w:val="00EF3F54"/>
    <w:rsid w:val="00EF4972"/>
    <w:rsid w:val="00EF6470"/>
    <w:rsid w:val="00EF7F8A"/>
    <w:rsid w:val="00F00F48"/>
    <w:rsid w:val="00F01012"/>
    <w:rsid w:val="00F01042"/>
    <w:rsid w:val="00F01FFE"/>
    <w:rsid w:val="00F0232A"/>
    <w:rsid w:val="00F03585"/>
    <w:rsid w:val="00F0555E"/>
    <w:rsid w:val="00F057B6"/>
    <w:rsid w:val="00F05D8C"/>
    <w:rsid w:val="00F06381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578E"/>
    <w:rsid w:val="00F261A7"/>
    <w:rsid w:val="00F263CD"/>
    <w:rsid w:val="00F33918"/>
    <w:rsid w:val="00F35868"/>
    <w:rsid w:val="00F361B6"/>
    <w:rsid w:val="00F36F4C"/>
    <w:rsid w:val="00F400E5"/>
    <w:rsid w:val="00F407BF"/>
    <w:rsid w:val="00F414C9"/>
    <w:rsid w:val="00F41CCE"/>
    <w:rsid w:val="00F41E8C"/>
    <w:rsid w:val="00F4284C"/>
    <w:rsid w:val="00F4427F"/>
    <w:rsid w:val="00F44D1D"/>
    <w:rsid w:val="00F44E2B"/>
    <w:rsid w:val="00F50499"/>
    <w:rsid w:val="00F5371F"/>
    <w:rsid w:val="00F53E06"/>
    <w:rsid w:val="00F55694"/>
    <w:rsid w:val="00F6190A"/>
    <w:rsid w:val="00F6204F"/>
    <w:rsid w:val="00F62824"/>
    <w:rsid w:val="00F70424"/>
    <w:rsid w:val="00F7136F"/>
    <w:rsid w:val="00F71479"/>
    <w:rsid w:val="00F765DC"/>
    <w:rsid w:val="00F76DD4"/>
    <w:rsid w:val="00F818F1"/>
    <w:rsid w:val="00F81B0C"/>
    <w:rsid w:val="00F829F3"/>
    <w:rsid w:val="00F83B5F"/>
    <w:rsid w:val="00F83F8A"/>
    <w:rsid w:val="00F8458B"/>
    <w:rsid w:val="00F86AFE"/>
    <w:rsid w:val="00F9127D"/>
    <w:rsid w:val="00F9261A"/>
    <w:rsid w:val="00F9346B"/>
    <w:rsid w:val="00F934C6"/>
    <w:rsid w:val="00F934D3"/>
    <w:rsid w:val="00F93659"/>
    <w:rsid w:val="00F9418F"/>
    <w:rsid w:val="00F9594F"/>
    <w:rsid w:val="00F96191"/>
    <w:rsid w:val="00FA1BF8"/>
    <w:rsid w:val="00FA1FF1"/>
    <w:rsid w:val="00FA327E"/>
    <w:rsid w:val="00FA41B5"/>
    <w:rsid w:val="00FA5450"/>
    <w:rsid w:val="00FA6DE3"/>
    <w:rsid w:val="00FB02EB"/>
    <w:rsid w:val="00FB059F"/>
    <w:rsid w:val="00FB0F7B"/>
    <w:rsid w:val="00FB1159"/>
    <w:rsid w:val="00FB11F1"/>
    <w:rsid w:val="00FB36C7"/>
    <w:rsid w:val="00FB4897"/>
    <w:rsid w:val="00FB4D31"/>
    <w:rsid w:val="00FB58E4"/>
    <w:rsid w:val="00FB7765"/>
    <w:rsid w:val="00FB7B1A"/>
    <w:rsid w:val="00FC00BF"/>
    <w:rsid w:val="00FC1320"/>
    <w:rsid w:val="00FC1EC2"/>
    <w:rsid w:val="00FC21FE"/>
    <w:rsid w:val="00FC2754"/>
    <w:rsid w:val="00FC308F"/>
    <w:rsid w:val="00FC38FF"/>
    <w:rsid w:val="00FC5901"/>
    <w:rsid w:val="00FC59F8"/>
    <w:rsid w:val="00FC5D8F"/>
    <w:rsid w:val="00FC6802"/>
    <w:rsid w:val="00FD045B"/>
    <w:rsid w:val="00FD1047"/>
    <w:rsid w:val="00FD31F6"/>
    <w:rsid w:val="00FD6287"/>
    <w:rsid w:val="00FD6883"/>
    <w:rsid w:val="00FD72C0"/>
    <w:rsid w:val="00FE125A"/>
    <w:rsid w:val="00FE1298"/>
    <w:rsid w:val="00FE1404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A4EE5"/>
    <w:pPr>
      <w:keepNext/>
      <w:overflowPunct w:val="false"/>
      <w:autoSpaceDE w:val="false"/>
      <w:autoSpaceDN w:val="false"/>
      <w:adjustRightInd w:val="false"/>
      <w:jc w:val="both"/>
      <w:textAlignment w:val="baseline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C132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BE39E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E39E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0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0F6"/>
    <w:rPr>
      <w:rFonts w:hAnsi="Garamond" w:ascii="Garamond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0F6"/>
    <w:rPr>
      <w:rFonts w:cs="Times New Roman" w:hAnsi="Garamond" w:ascii="Garamond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0F6"/>
    <w:rPr>
      <w:rFonts w:cs="Times New Roman" w:hAnsi="Garamond" w:ascii="Garamond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A4EE5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C132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BE39E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E39E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0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0F6"/>
    <w:rPr>
      <w:rFonts w:ascii="Garamond" w:hAnsi="Garamond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0F6"/>
    <w:rPr>
      <w:rFonts w:ascii="Garamond" w:cs="Times New Roman" w:hAnsi="Garamond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0F6"/>
    <w:rPr>
      <w:rFonts w:ascii="Garamond" w:cs="Times New Roman" w:hAnsi="Garamond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4132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St-74/2012-653</izvorni_sadrzaj>
    <derivirana_varijabla naziv="DomainObject.Oznaka_1">St-74/2012-653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izvorni_sadrzaj>
    <derivirana_varijabla naziv="DomainObject.Predmet.SudioniciListNazivOIB_1">
      <item>, OIB 96470231164</item>
      <item>, OIB 09637080512</item>
      <item>, OIB null</item>
      <item>, OIB 75277763692</item>
      <item>, OIB null</item>
      <item>, OIB null</item>
      <item>, OIB null</item>
      <item>, OIB 60131430579</item>
      <item>, OIB null</item>
      <item>, OIB 84663367442</item>
      <item>, OIB null</item>
      <item>, OIB null</item>
      <item>, OIB 25940944046</item>
      <item>, OIB null</item>
      <item>, OIB 13667298928</item>
      <item>, OIB null</item>
      <item>, OIB 02535697732</item>
      <item>, OIB 21146522885</item>
      <item>, OIB 37988746480</item>
      <item>, OIB null</item>
      <item>, OIB 18079518933</item>
      <item>, OIB 02347849218</item>
      <item>, OIB 32165824835</item>
      <item>, OIB 80328852561</item>
      <item>, OIB 04205450099</item>
      <item>, OIB 30722891722</item>
      <item>, OIB 06381817290</item>
      <item>, OIB null</item>
      <item>, OIB null</item>
      <item>, OIB null</item>
      <item>, OIB 66718146008</item>
      <item>, OIB 16095594061</item>
      <item>, OIB 81460953996</item>
      <item>, OIB 70923246479</item>
      <item>, OIB null</item>
      <item>, OIB 32165824835</item>
      <item>, OIB 80328852561</item>
      <item>, OIB 87341993376</item>
      <item>, OIB null</item>
      <item>, OIB null</item>
      <item>, OIB 25953903177</item>
      <item>, OIB 99381965992</item>
      <item>, OIB 18846383988</item>
      <item>, OIB 33039197637</item>
      <item>, OIB 69693144506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2348</properties:Words>
  <properties:Characters>15265</properties:Characters>
  <properties:Lines>2062</properties:Lines>
  <properties:Paragraphs>1369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Dioba</vt:lpstr>
    </vt:vector>
  </properties:TitlesOfParts>
  <properties:LinksUpToDate>false</properties:LinksUpToDate>
  <properties:CharactersWithSpaces>16325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2017-12-18T07:28:00Z</dcterms:created>
  <dc:creator>Revisio</dc:creator>
  <cp:lastModifiedBy>Tatjana Rukelj</cp:lastModifiedBy>
  <cp:lastPrinted>2017-12-14T21:29:00Z</cp:lastPrinted>
  <dcterms:modified xmlns:xsi="http://www.w3.org/2001/XMLSchema-instance" xsi:type="dcterms:W3CDTF">2017-12-18T11:24:00Z</dcterms:modified>
  <cp:revision>3</cp:revision>
  <dc:title>Dioba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St-74/2012-653 / Podnesak - Diobeni popis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