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8f8c" w14:paraId="59d8f8c"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w:t>
      </w:r>
      <w:r w:rsidR="00E81D55">
        <w:rPr>
          <w:sz w:val="24"/>
        </w:rPr>
        <w:t>2625</w:t>
      </w:r>
      <w:r w:rsidRPr="00B605E1">
        <w:rPr>
          <w:sz w:val="24"/>
        </w:rPr>
        <w:t>/</w:t>
      </w:r>
      <w:r w:rsidR="00B605E1" w:rsidRPr="00B605E1">
        <w:rPr>
          <w:sz w:val="24"/>
        </w:rPr>
        <w:t>2017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2A77B0">
        <w:rPr>
          <w:sz w:val="24"/>
          <w:szCs w:val="24"/>
        </w:rPr>
        <w:t xml:space="preserve">AM-GRAD </w:t>
      </w:r>
      <w:r w:rsidR="00BC1A34">
        <w:rPr>
          <w:sz w:val="24"/>
          <w:szCs w:val="24"/>
        </w:rPr>
        <w:t xml:space="preserve">d.o.o., Zagreb, </w:t>
      </w:r>
      <w:r w:rsidR="002A77B0">
        <w:rPr>
          <w:sz w:val="24"/>
          <w:szCs w:val="24"/>
        </w:rPr>
        <w:t>Borovje 10/A</w:t>
      </w:r>
      <w:r w:rsidR="0025697C">
        <w:rPr>
          <w:sz w:val="24"/>
          <w:szCs w:val="24"/>
        </w:rPr>
        <w:t xml:space="preserve">, </w:t>
      </w:r>
      <w:r w:rsidR="002A77B0">
        <w:rPr>
          <w:sz w:val="24"/>
          <w:szCs w:val="24"/>
        </w:rPr>
        <w:t xml:space="preserve">OIB 36788900449., </w:t>
      </w:r>
      <w:r w:rsidR="00CB464D" w:rsidRPr="008600EF">
        <w:rPr>
          <w:sz w:val="24"/>
          <w:szCs w:val="24"/>
        </w:rPr>
        <w:t xml:space="preserve">dana </w:t>
      </w:r>
      <w:r w:rsidR="004D5665">
        <w:rPr>
          <w:sz w:val="24"/>
          <w:szCs w:val="24"/>
        </w:rPr>
        <w:t>1</w:t>
      </w:r>
      <w:r w:rsidR="0009381A">
        <w:rPr>
          <w:sz w:val="24"/>
          <w:szCs w:val="24"/>
        </w:rPr>
        <w:t>8</w:t>
      </w:r>
      <w:r w:rsidR="004D5665">
        <w:rPr>
          <w:sz w:val="24"/>
          <w:szCs w:val="24"/>
        </w:rPr>
        <w:t>.ožujka</w:t>
      </w:r>
      <w:r w:rsidR="00CB464D" w:rsidRPr="008600EF">
        <w:rPr>
          <w:sz w:val="24"/>
          <w:szCs w:val="24"/>
        </w:rPr>
        <w:t xml:space="preserve"> 201</w:t>
      </w:r>
      <w:r w:rsidR="004D5665">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8D7ECD">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3458F">
        <w:rPr>
          <w:sz w:val="24"/>
          <w:szCs w:val="24"/>
        </w:rPr>
        <w:t>AM-GRAD d.o.o., Zagreb, Borovje 10/A, OIB 36788900449.</w:t>
      </w:r>
      <w:r w:rsidR="0033458F" w:rsidRPr="006668C1">
        <w:rPr>
          <w:b/>
          <w:sz w:val="40"/>
          <w:szCs w:val="40"/>
        </w:rPr>
        <w:t xml:space="preserve"> </w:t>
      </w:r>
    </w:p>
    <w:p w:rsidRDefault="0033458F" w:rsidP="00383694" w:rsidR="0033458F"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33458F">
        <w:rPr>
          <w:sz w:val="24"/>
          <w:szCs w:val="24"/>
        </w:rPr>
        <w:t>Anto Mil</w:t>
      </w:r>
      <w:r w:rsidR="004A3A45">
        <w:rPr>
          <w:sz w:val="24"/>
          <w:szCs w:val="24"/>
        </w:rPr>
        <w:t>a</w:t>
      </w:r>
      <w:r w:rsidR="0033458F">
        <w:rPr>
          <w:sz w:val="24"/>
          <w:szCs w:val="24"/>
        </w:rPr>
        <w:t xml:space="preserve">nović, </w:t>
      </w:r>
      <w:r w:rsidR="00361E43">
        <w:rPr>
          <w:sz w:val="24"/>
          <w:szCs w:val="24"/>
        </w:rPr>
        <w:t xml:space="preserve">Zagreb, </w:t>
      </w:r>
      <w:r w:rsidR="0033458F">
        <w:rPr>
          <w:sz w:val="24"/>
          <w:szCs w:val="24"/>
        </w:rPr>
        <w:t>Ulica grada Chicaga 3., OIB 8202</w:t>
      </w:r>
      <w:r w:rsidR="00E76C6C">
        <w:rPr>
          <w:sz w:val="24"/>
          <w:szCs w:val="24"/>
        </w:rPr>
        <w:t>2176541</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lastRenderedPageBreak/>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6D277F" w:rsidP="002F695D" w:rsidR="002F695D">
      <w:pPr>
        <w:ind w:left="1003"/>
        <w:jc w:val="both"/>
        <w:rPr>
          <w:sz w:val="24"/>
        </w:rPr>
      </w:pPr>
      <w:r>
        <w:rPr>
          <w:b/>
          <w:sz w:val="24"/>
        </w:rPr>
        <w:t>2</w:t>
      </w:r>
      <w:r w:rsidR="00FF32C0">
        <w:rPr>
          <w:b/>
          <w:sz w:val="24"/>
        </w:rPr>
        <w:t>9</w:t>
      </w:r>
      <w:r>
        <w:rPr>
          <w:b/>
          <w:sz w:val="24"/>
        </w:rPr>
        <w:t>.svibnja</w:t>
      </w:r>
      <w:r w:rsidR="002F695D">
        <w:rPr>
          <w:b/>
          <w:sz w:val="24"/>
        </w:rPr>
        <w:t xml:space="preserve"> 201</w:t>
      </w:r>
      <w:r w:rsidR="00AC697B">
        <w:rPr>
          <w:b/>
          <w:sz w:val="24"/>
        </w:rPr>
        <w:t>9</w:t>
      </w:r>
      <w:r w:rsidR="002F695D">
        <w:rPr>
          <w:b/>
          <w:sz w:val="24"/>
        </w:rPr>
        <w:t>. u 1</w:t>
      </w:r>
      <w:r w:rsidR="004A3A45">
        <w:rPr>
          <w:b/>
          <w:sz w:val="24"/>
        </w:rPr>
        <w:t>1</w:t>
      </w:r>
      <w:r w:rsidR="00FF32C0">
        <w:rPr>
          <w:b/>
          <w:sz w:val="24"/>
        </w:rPr>
        <w:t>,</w:t>
      </w:r>
      <w:r w:rsidR="00C5163D">
        <w:rPr>
          <w:b/>
          <w:sz w:val="24"/>
        </w:rPr>
        <w:t>00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2F1C8B">
        <w:rPr>
          <w:sz w:val="24"/>
          <w:szCs w:val="24"/>
        </w:rPr>
        <w:t>3</w:t>
      </w:r>
      <w:r w:rsidR="001F1243">
        <w:rPr>
          <w:sz w:val="24"/>
          <w:szCs w:val="24"/>
        </w:rPr>
        <w:t>0.listopada</w:t>
      </w:r>
      <w:r w:rsidR="00734177">
        <w:rPr>
          <w:sz w:val="24"/>
          <w:szCs w:val="24"/>
        </w:rPr>
        <w:t xml:space="preserve"> </w:t>
      </w:r>
      <w:r>
        <w:rPr>
          <w:sz w:val="24"/>
          <w:szCs w:val="24"/>
        </w:rPr>
        <w:t>201</w:t>
      </w:r>
      <w:r w:rsidR="002F1C8B">
        <w:rPr>
          <w:sz w:val="24"/>
          <w:szCs w:val="24"/>
        </w:rPr>
        <w:t>5</w:t>
      </w:r>
      <w:r>
        <w:rPr>
          <w:sz w:val="24"/>
          <w:szCs w:val="24"/>
        </w:rPr>
        <w:t>.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425C75">
      <w:pPr>
        <w:ind w:firstLine="708"/>
        <w:jc w:val="both"/>
        <w:rPr>
          <w:sz w:val="24"/>
          <w:szCs w:val="24"/>
        </w:rPr>
      </w:pPr>
      <w:r>
        <w:rPr>
          <w:sz w:val="24"/>
          <w:szCs w:val="24"/>
        </w:rPr>
        <w:t xml:space="preserve">Dana </w:t>
      </w:r>
      <w:r w:rsidR="00C5163D">
        <w:rPr>
          <w:sz w:val="24"/>
          <w:szCs w:val="24"/>
        </w:rPr>
        <w:t>27.svibnja</w:t>
      </w:r>
      <w:r>
        <w:rPr>
          <w:sz w:val="24"/>
          <w:szCs w:val="24"/>
        </w:rPr>
        <w:t xml:space="preserve"> 201</w:t>
      </w:r>
      <w:r w:rsidR="001F1243">
        <w:rPr>
          <w:sz w:val="24"/>
          <w:szCs w:val="24"/>
        </w:rPr>
        <w:t>6</w:t>
      </w:r>
      <w:r>
        <w:rPr>
          <w:sz w:val="24"/>
          <w:szCs w:val="24"/>
        </w:rPr>
        <w:t xml:space="preserve">. vjerovnik Republika Hrvatska, Ministarstvo financija po ŽDO u Zagrebu podnio  je ovom sudu prijedlog za otvaranje stečajnog postupka  nad dužnikom. U prijedlog predlagatelj </w:t>
      </w:r>
      <w:r w:rsidR="00D26132">
        <w:rPr>
          <w:sz w:val="24"/>
          <w:szCs w:val="24"/>
        </w:rPr>
        <w:t xml:space="preserve">navodi </w:t>
      </w:r>
      <w:r w:rsidR="00702A70">
        <w:rPr>
          <w:sz w:val="24"/>
          <w:szCs w:val="24"/>
        </w:rPr>
        <w:t xml:space="preserve">prema dužniku </w:t>
      </w:r>
      <w:r w:rsidR="00D26132">
        <w:rPr>
          <w:sz w:val="24"/>
          <w:szCs w:val="24"/>
        </w:rPr>
        <w:t xml:space="preserve">ima </w:t>
      </w:r>
      <w:r>
        <w:rPr>
          <w:sz w:val="24"/>
          <w:szCs w:val="24"/>
        </w:rPr>
        <w:t xml:space="preserve">novčanu tražbinu osnovom neplaćenih poreza u iznosu od </w:t>
      </w:r>
      <w:r w:rsidR="009F3EE8">
        <w:rPr>
          <w:sz w:val="24"/>
          <w:szCs w:val="24"/>
        </w:rPr>
        <w:t>103.744,59 kn</w:t>
      </w:r>
      <w:r w:rsidR="00425C75">
        <w:rPr>
          <w:sz w:val="24"/>
          <w:szCs w:val="24"/>
        </w:rPr>
        <w:t>.</w:t>
      </w:r>
      <w:r w:rsidR="00061D11">
        <w:rPr>
          <w:sz w:val="24"/>
          <w:szCs w:val="24"/>
        </w:rPr>
        <w:t xml:space="preserve"> Predlgatelj je uz prijedlog dostavio  isprave  - Stanje računa poreznog obveznika</w:t>
      </w:r>
    </w:p>
    <w:p w:rsidRDefault="00944938" w:rsidP="00944938" w:rsidR="00944938">
      <w:pPr>
        <w:ind w:firstLine="708"/>
        <w:jc w:val="both"/>
        <w:rPr>
          <w:sz w:val="24"/>
          <w:szCs w:val="24"/>
        </w:rPr>
      </w:pPr>
    </w:p>
    <w:p w:rsidRDefault="008765B8" w:rsidP="008765B8" w:rsidR="008765B8">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6E0C06">
        <w:rPr>
          <w:sz w:val="24"/>
          <w:szCs w:val="24"/>
        </w:rPr>
        <w:t>20.ožujka</w:t>
      </w:r>
      <w:r w:rsidR="00FE6540">
        <w:rPr>
          <w:sz w:val="24"/>
          <w:szCs w:val="24"/>
        </w:rPr>
        <w:t xml:space="preserve"> 2017.</w:t>
      </w:r>
      <w:r>
        <w:rPr>
          <w:sz w:val="24"/>
          <w:szCs w:val="24"/>
        </w:rPr>
        <w:t>, poslovni broj St-</w:t>
      </w:r>
      <w:r w:rsidR="006E0C06">
        <w:rPr>
          <w:sz w:val="24"/>
          <w:szCs w:val="24"/>
        </w:rPr>
        <w:t>4344</w:t>
      </w:r>
      <w:r w:rsidR="00EF1DC1">
        <w:rPr>
          <w:sz w:val="24"/>
          <w:szCs w:val="24"/>
        </w:rPr>
        <w:t>/15</w:t>
      </w:r>
      <w:r>
        <w:rPr>
          <w:sz w:val="24"/>
          <w:szCs w:val="24"/>
        </w:rPr>
        <w:t xml:space="preserve">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su dužnikovi vjerovnici, po pozivu suda, u dodijeljenom roku, predložili otvaranje stečajnog postupka nad dužnikom, te kako iz zahtjeva Financijske agencije za provedbu skraćenog stečajnog postupka proizlazi da je račun dužnika </w:t>
      </w:r>
      <w:r w:rsidR="004F7424">
        <w:rPr>
          <w:sz w:val="24"/>
          <w:szCs w:val="24"/>
        </w:rPr>
        <w:t xml:space="preserve">na dan </w:t>
      </w:r>
      <w:r w:rsidR="00816969">
        <w:rPr>
          <w:sz w:val="24"/>
          <w:szCs w:val="24"/>
        </w:rPr>
        <w:t>1.rujna</w:t>
      </w:r>
      <w:r w:rsidR="004F7424">
        <w:rPr>
          <w:sz w:val="24"/>
          <w:szCs w:val="24"/>
        </w:rPr>
        <w:t xml:space="preserve"> 201</w:t>
      </w:r>
      <w:r w:rsidR="00816969">
        <w:rPr>
          <w:sz w:val="24"/>
          <w:szCs w:val="24"/>
        </w:rPr>
        <w:t>5</w:t>
      </w:r>
      <w:r w:rsidR="004F7424">
        <w:rPr>
          <w:sz w:val="24"/>
          <w:szCs w:val="24"/>
        </w:rPr>
        <w:t xml:space="preserve">. </w:t>
      </w:r>
      <w:r>
        <w:rPr>
          <w:sz w:val="24"/>
          <w:szCs w:val="24"/>
        </w:rPr>
        <w:t xml:space="preserve">blokiran </w:t>
      </w:r>
      <w:r w:rsidR="00EF1DC1">
        <w:rPr>
          <w:sz w:val="24"/>
          <w:szCs w:val="24"/>
        </w:rPr>
        <w:t>1258</w:t>
      </w:r>
      <w:r w:rsidR="004F7424">
        <w:rPr>
          <w:sz w:val="24"/>
          <w:szCs w:val="24"/>
        </w:rPr>
        <w:t xml:space="preserve"> </w:t>
      </w:r>
      <w:r>
        <w:rPr>
          <w:sz w:val="24"/>
          <w:szCs w:val="24"/>
        </w:rPr>
        <w:t xml:space="preserve"> dana neprekidno, a iznos blokade je </w:t>
      </w:r>
      <w:r w:rsidR="00EF1DC1">
        <w:rPr>
          <w:sz w:val="24"/>
          <w:szCs w:val="24"/>
        </w:rPr>
        <w:t>32.256,54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6E0C06" w:rsidP="002F695D" w:rsidR="006E0C06">
      <w:pPr>
        <w:ind w:firstLine="708"/>
        <w:jc w:val="both"/>
        <w:rPr>
          <w:sz w:val="24"/>
          <w:szCs w:val="24"/>
        </w:rPr>
      </w:pP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2F695D" w:rsidR="002F695D">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3B2174">
        <w:rPr>
          <w:sz w:val="24"/>
        </w:rPr>
        <w:t>1</w:t>
      </w:r>
      <w:r w:rsidR="0009381A">
        <w:rPr>
          <w:sz w:val="24"/>
        </w:rPr>
        <w:t>8</w:t>
      </w:r>
      <w:r w:rsidR="00B53636">
        <w:rPr>
          <w:sz w:val="24"/>
        </w:rPr>
        <w:t>.ožujka</w:t>
      </w:r>
      <w:r w:rsidR="00383694">
        <w:rPr>
          <w:sz w:val="24"/>
        </w:rPr>
        <w:t xml:space="preserve"> 201</w:t>
      </w:r>
      <w:r w:rsidR="00B53636">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6E0C06">
      <w:pPr>
        <w:ind w:left="5040"/>
        <w:rPr>
          <w:sz w:val="24"/>
        </w:rPr>
      </w:pPr>
      <w:r>
        <w:rPr>
          <w:sz w:val="24"/>
        </w:rPr>
        <w:t>Ante Galić</w:t>
      </w:r>
      <w:r w:rsidR="005C5E15">
        <w:rPr>
          <w:sz w:val="24"/>
        </w:rPr>
        <w:t xml:space="preserve"> </w:t>
      </w:r>
      <w:r w:rsidR="00B5091C">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B5091C" w:rsidP="00B5091C" w:rsidR="00B5091C">
      <w:pPr>
        <w:ind w:firstLine="720" w:left="2880"/>
        <w:jc w:val="both"/>
        <w:rPr>
          <w:sz w:val="24"/>
        </w:rPr>
      </w:pPr>
      <w:r>
        <w:rPr>
          <w:sz w:val="24"/>
        </w:rPr>
        <w:t>Za točnost otpravka-ovlašteni službenik:</w:t>
      </w:r>
    </w:p>
    <w:p w:rsidRDefault="00B5091C" w:rsidP="00B5091C" w:rsidR="00B5091C">
      <w:pPr>
        <w:ind w:firstLine="720" w:left="4320"/>
        <w:jc w:val="both"/>
        <w:rPr>
          <w:sz w:val="24"/>
        </w:rPr>
      </w:pPr>
      <w:r>
        <w:rPr>
          <w:sz w:val="24"/>
        </w:rPr>
        <w:t>Valentina Delač</w:t>
      </w:r>
    </w:p>
    <w:p w:rsidRDefault="00B5091C" w:rsidR="00B5091C">
      <w:pPr>
        <w:jc w:val="both"/>
        <w:rPr>
          <w:sz w:val="24"/>
        </w:rPr>
      </w:pPr>
    </w:p>
    <w:sectPr w:rsidR="00B5091C">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5091C">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1D11"/>
    <w:rsid w:val="000676BD"/>
    <w:rsid w:val="00091466"/>
    <w:rsid w:val="0009381A"/>
    <w:rsid w:val="000A001C"/>
    <w:rsid w:val="000C7EB1"/>
    <w:rsid w:val="000D7759"/>
    <w:rsid w:val="000E13A9"/>
    <w:rsid w:val="0010374A"/>
    <w:rsid w:val="00113EC7"/>
    <w:rsid w:val="00131E99"/>
    <w:rsid w:val="0015587F"/>
    <w:rsid w:val="001662C4"/>
    <w:rsid w:val="00185D47"/>
    <w:rsid w:val="001A1A7F"/>
    <w:rsid w:val="001B0358"/>
    <w:rsid w:val="001B44D2"/>
    <w:rsid w:val="001E1365"/>
    <w:rsid w:val="001F1243"/>
    <w:rsid w:val="002431C4"/>
    <w:rsid w:val="0025697C"/>
    <w:rsid w:val="00260A9E"/>
    <w:rsid w:val="00265B97"/>
    <w:rsid w:val="00285392"/>
    <w:rsid w:val="00286FBD"/>
    <w:rsid w:val="002903F5"/>
    <w:rsid w:val="0029270E"/>
    <w:rsid w:val="002A3523"/>
    <w:rsid w:val="002A77B0"/>
    <w:rsid w:val="002C60B6"/>
    <w:rsid w:val="002D0838"/>
    <w:rsid w:val="002D6659"/>
    <w:rsid w:val="002F01C6"/>
    <w:rsid w:val="002F1C8B"/>
    <w:rsid w:val="002F5FD4"/>
    <w:rsid w:val="002F695D"/>
    <w:rsid w:val="0033458F"/>
    <w:rsid w:val="00334802"/>
    <w:rsid w:val="00336AE6"/>
    <w:rsid w:val="00337798"/>
    <w:rsid w:val="00340498"/>
    <w:rsid w:val="00361E43"/>
    <w:rsid w:val="0036396E"/>
    <w:rsid w:val="00383694"/>
    <w:rsid w:val="00397D86"/>
    <w:rsid w:val="003B0B8D"/>
    <w:rsid w:val="003B2174"/>
    <w:rsid w:val="003C6FB3"/>
    <w:rsid w:val="00425C75"/>
    <w:rsid w:val="00442A2B"/>
    <w:rsid w:val="00450221"/>
    <w:rsid w:val="00450676"/>
    <w:rsid w:val="00454BBA"/>
    <w:rsid w:val="00455856"/>
    <w:rsid w:val="004628B6"/>
    <w:rsid w:val="00475CDF"/>
    <w:rsid w:val="00476E8D"/>
    <w:rsid w:val="00482933"/>
    <w:rsid w:val="00483785"/>
    <w:rsid w:val="004A1858"/>
    <w:rsid w:val="004A3A45"/>
    <w:rsid w:val="004B4BDB"/>
    <w:rsid w:val="004D2841"/>
    <w:rsid w:val="004D5665"/>
    <w:rsid w:val="004D7110"/>
    <w:rsid w:val="004E2FD0"/>
    <w:rsid w:val="004E5FEF"/>
    <w:rsid w:val="004F7424"/>
    <w:rsid w:val="00516616"/>
    <w:rsid w:val="00531C4A"/>
    <w:rsid w:val="0056765A"/>
    <w:rsid w:val="005855E6"/>
    <w:rsid w:val="005916F8"/>
    <w:rsid w:val="00597E39"/>
    <w:rsid w:val="005B3F73"/>
    <w:rsid w:val="005B5A8A"/>
    <w:rsid w:val="005B5C24"/>
    <w:rsid w:val="005C5E15"/>
    <w:rsid w:val="005D68AB"/>
    <w:rsid w:val="005E34A3"/>
    <w:rsid w:val="005E6181"/>
    <w:rsid w:val="00601987"/>
    <w:rsid w:val="006021D7"/>
    <w:rsid w:val="00615124"/>
    <w:rsid w:val="00615A8B"/>
    <w:rsid w:val="006172EA"/>
    <w:rsid w:val="00623484"/>
    <w:rsid w:val="00626395"/>
    <w:rsid w:val="00660986"/>
    <w:rsid w:val="006668C1"/>
    <w:rsid w:val="00695D0D"/>
    <w:rsid w:val="006A538C"/>
    <w:rsid w:val="006B41C9"/>
    <w:rsid w:val="006B7292"/>
    <w:rsid w:val="006C0EF1"/>
    <w:rsid w:val="006C36E6"/>
    <w:rsid w:val="006C7E17"/>
    <w:rsid w:val="006D277F"/>
    <w:rsid w:val="006D3F94"/>
    <w:rsid w:val="006D7A0F"/>
    <w:rsid w:val="006E0C06"/>
    <w:rsid w:val="006F46EA"/>
    <w:rsid w:val="006F7455"/>
    <w:rsid w:val="00702512"/>
    <w:rsid w:val="00702A70"/>
    <w:rsid w:val="0070688B"/>
    <w:rsid w:val="00717E8A"/>
    <w:rsid w:val="00720405"/>
    <w:rsid w:val="00734177"/>
    <w:rsid w:val="007428FB"/>
    <w:rsid w:val="00755300"/>
    <w:rsid w:val="0075681B"/>
    <w:rsid w:val="007647F7"/>
    <w:rsid w:val="007947E9"/>
    <w:rsid w:val="007B593F"/>
    <w:rsid w:val="007B6ED7"/>
    <w:rsid w:val="007E0D28"/>
    <w:rsid w:val="00816969"/>
    <w:rsid w:val="00831C85"/>
    <w:rsid w:val="008366A0"/>
    <w:rsid w:val="0085270F"/>
    <w:rsid w:val="00876285"/>
    <w:rsid w:val="008765B8"/>
    <w:rsid w:val="008944A4"/>
    <w:rsid w:val="008959ED"/>
    <w:rsid w:val="008A5A1D"/>
    <w:rsid w:val="008C6112"/>
    <w:rsid w:val="008D7ECD"/>
    <w:rsid w:val="008E6A96"/>
    <w:rsid w:val="009026BB"/>
    <w:rsid w:val="00905471"/>
    <w:rsid w:val="00912817"/>
    <w:rsid w:val="009128F5"/>
    <w:rsid w:val="00923121"/>
    <w:rsid w:val="009320BA"/>
    <w:rsid w:val="00944938"/>
    <w:rsid w:val="00947FB7"/>
    <w:rsid w:val="00954C0E"/>
    <w:rsid w:val="00957C86"/>
    <w:rsid w:val="009850B8"/>
    <w:rsid w:val="009968CC"/>
    <w:rsid w:val="009F3EE8"/>
    <w:rsid w:val="00A110D0"/>
    <w:rsid w:val="00A15AB7"/>
    <w:rsid w:val="00A21F1C"/>
    <w:rsid w:val="00A34F68"/>
    <w:rsid w:val="00A44A71"/>
    <w:rsid w:val="00A51E8D"/>
    <w:rsid w:val="00A54D31"/>
    <w:rsid w:val="00A6313F"/>
    <w:rsid w:val="00A80EB3"/>
    <w:rsid w:val="00A828C1"/>
    <w:rsid w:val="00A90C82"/>
    <w:rsid w:val="00A93096"/>
    <w:rsid w:val="00A966DB"/>
    <w:rsid w:val="00AC697B"/>
    <w:rsid w:val="00AD3398"/>
    <w:rsid w:val="00AD75CD"/>
    <w:rsid w:val="00AF4C01"/>
    <w:rsid w:val="00B01169"/>
    <w:rsid w:val="00B270B0"/>
    <w:rsid w:val="00B32E61"/>
    <w:rsid w:val="00B35218"/>
    <w:rsid w:val="00B5091C"/>
    <w:rsid w:val="00B53636"/>
    <w:rsid w:val="00B605E1"/>
    <w:rsid w:val="00B719B6"/>
    <w:rsid w:val="00B74989"/>
    <w:rsid w:val="00B844BF"/>
    <w:rsid w:val="00B93B9A"/>
    <w:rsid w:val="00BC1A34"/>
    <w:rsid w:val="00BC4571"/>
    <w:rsid w:val="00BD27C7"/>
    <w:rsid w:val="00C03FD6"/>
    <w:rsid w:val="00C356A1"/>
    <w:rsid w:val="00C5163D"/>
    <w:rsid w:val="00CA6F06"/>
    <w:rsid w:val="00CB464D"/>
    <w:rsid w:val="00CB56CE"/>
    <w:rsid w:val="00CC43BC"/>
    <w:rsid w:val="00CC5211"/>
    <w:rsid w:val="00CC7D07"/>
    <w:rsid w:val="00CE018B"/>
    <w:rsid w:val="00CE3890"/>
    <w:rsid w:val="00CE3B7D"/>
    <w:rsid w:val="00CE4F52"/>
    <w:rsid w:val="00CF6727"/>
    <w:rsid w:val="00D10A0D"/>
    <w:rsid w:val="00D10A4F"/>
    <w:rsid w:val="00D26132"/>
    <w:rsid w:val="00D31451"/>
    <w:rsid w:val="00D448E9"/>
    <w:rsid w:val="00D44907"/>
    <w:rsid w:val="00D60187"/>
    <w:rsid w:val="00D60476"/>
    <w:rsid w:val="00D62AF4"/>
    <w:rsid w:val="00D731C6"/>
    <w:rsid w:val="00D8357A"/>
    <w:rsid w:val="00D959BC"/>
    <w:rsid w:val="00DA06C4"/>
    <w:rsid w:val="00DA5FA3"/>
    <w:rsid w:val="00DC217C"/>
    <w:rsid w:val="00DD1740"/>
    <w:rsid w:val="00DD392A"/>
    <w:rsid w:val="00DD67BA"/>
    <w:rsid w:val="00DE0CA8"/>
    <w:rsid w:val="00DE479D"/>
    <w:rsid w:val="00DE6696"/>
    <w:rsid w:val="00DF0F73"/>
    <w:rsid w:val="00E02B16"/>
    <w:rsid w:val="00E5305E"/>
    <w:rsid w:val="00E5703B"/>
    <w:rsid w:val="00E64D32"/>
    <w:rsid w:val="00E76C6C"/>
    <w:rsid w:val="00E815AE"/>
    <w:rsid w:val="00E81D55"/>
    <w:rsid w:val="00E94EF5"/>
    <w:rsid w:val="00EC1564"/>
    <w:rsid w:val="00EF1DC1"/>
    <w:rsid w:val="00EF6377"/>
    <w:rsid w:val="00F1101A"/>
    <w:rsid w:val="00F32E1C"/>
    <w:rsid w:val="00F3761C"/>
    <w:rsid w:val="00F42A90"/>
    <w:rsid w:val="00F5779C"/>
    <w:rsid w:val="00F71AC5"/>
    <w:rsid w:val="00F83060"/>
    <w:rsid w:val="00FC3E6C"/>
    <w:rsid w:val="00FC400B"/>
    <w:rsid w:val="00FD0250"/>
    <w:rsid w:val="00FE6540"/>
    <w:rsid w:val="00FF32C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B5091C"/>
    <w:rPr>
      <w:color w:val="808080"/>
      <w:bdr w:space="0" w:sz="0" w:color="auto" w:val="none"/>
      <w:shd w:fill="auto" w:color="auto" w:val="clear"/>
    </w:rPr>
  </w:style>
  <w:style w:customStyle="true" w:styleId="eSPISCCParagraphDefaultFont" w:type="character">
    <w:name w:val="eSPIS_CC_Paragraph Default Font"/>
    <w:basedOn w:val="Zadanifontodlomka"/>
    <w:rsid w:val="00B509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91C"/>
    <w:rPr>
      <w:sz w:val="24"/>
      <w:bdr w:space="0" w:sz="0" w:color="auto" w:val="none"/>
      <w:shd w:fill="FFFFCC" w:color="auto" w:val="clear"/>
      <w:lang w:val="hr-HR"/>
    </w:rPr>
  </w:style>
  <w:style w:customStyle="true" w:styleId="PozadinaSvijetloCrvena" w:type="character">
    <w:name w:val="Pozadina_SvijetloCrvena"/>
    <w:basedOn w:val="eSPISCCParagraphDefaultFont"/>
    <w:rsid w:val="00B509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9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B5091C"/>
    <w:rPr>
      <w:color w:val="808080"/>
      <w:bdr w:color="auto" w:space="0" w:sz="0" w:val="none"/>
      <w:shd w:color="auto" w:fill="auto" w:val="clear"/>
    </w:rPr>
  </w:style>
  <w:style w:customStyle="1" w:styleId="eSPISCCParagraphDefaultFont" w:type="character">
    <w:name w:val="eSPIS_CC_Paragraph Default Font"/>
    <w:basedOn w:val="Zadanifontodlomka"/>
    <w:rsid w:val="00B509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91C"/>
    <w:rPr>
      <w:sz w:val="24"/>
      <w:bdr w:color="auto" w:space="0" w:sz="0" w:val="none"/>
      <w:shd w:color="auto" w:fill="FFFFCC" w:val="clear"/>
      <w:lang w:val="hr-HR"/>
    </w:rPr>
  </w:style>
  <w:style w:customStyle="1" w:styleId="PozadinaSvijetloCrvena" w:type="character">
    <w:name w:val="Pozadina_SvijetloCrvena"/>
    <w:basedOn w:val="eSPISCCParagraphDefaultFont"/>
    <w:rsid w:val="00B509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9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424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St-2625/2017-10</izvorni_sadrzaj>
    <derivirana_varijabla naziv="DomainObject.Oznaka_1">St-2625/2017-10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St-2625/2017</izvorni_sadrzaj>
    <derivirana_varijabla naziv="DomainObject.Predmet.OznakaBroj_1">St-2625/2017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AM-GRAD d.o.o.</izvorni_sadrzaj>
    <derivirana_varijabla naziv="DomainObject.Predmet.ProtustrankaFormated_1">  AM-GRAD d.o.o.</derivirana_varijabla>
  </DomainObject.Predmet.ProtustrankaFormated>
  <DomainObject.Predmet.ProtustrankaFormatedOIB>
    <izvorni_sadrzaj>  AM-GRAD d.o.o., OIB 36788900449</izvorni_sadrzaj>
    <derivirana_varijabla naziv="DomainObject.Predmet.ProtustrankaFormatedOIB_1">  AM-GRAD d.o.o., OIB 36788900449</derivirana_varijabla>
  </DomainObject.Predmet.ProtustrankaFormatedOIB>
  <DomainObject.Predmet.ProtustrankaFormatedWithAdress>
    <izvorni_sadrzaj> AM-GRAD d.o.o., Borovje 10/A, 10000 Zagreb</izvorni_sadrzaj>
    <derivirana_varijabla naziv="DomainObject.Predmet.ProtustrankaFormatedWithAdress_1"> AM-GRAD d.o.o., Borovje 10/A, 10000 Zagreb</derivirana_varijabla>
  </DomainObject.Predmet.ProtustrankaFormatedWithAdress>
  <DomainObject.Predmet.ProtustrankaFormatedWithAdressOIB>
    <izvorni_sadrzaj> AM-GRAD d.o.o., OIB 36788900449, Borovje 10/A, 10000 Zagreb</izvorni_sadrzaj>
    <derivirana_varijabla naziv="DomainObject.Predmet.ProtustrankaFormatedWithAdressOIB_1"> AM-GRAD d.o.o., OIB 36788900449, Borovje 10/A, 10000 Zagreb</derivirana_varijabla>
  </DomainObject.Predmet.ProtustrankaFormatedWithAdressOIB>
  <DomainObject.Predmet.ProtustrankaWithAdress>
    <izvorni_sadrzaj>AM-GRAD d.o.o. Borovje 10/A, 10000 Zagreb</izvorni_sadrzaj>
    <derivirana_varijabla naziv="DomainObject.Predmet.ProtustrankaWithAdress_1">AM-GRAD d.o.o. Borovje 10/A, 10000 Zagreb</derivirana_varijabla>
  </DomainObject.Predmet.ProtustrankaWithAdress>
  <DomainObject.Predmet.ProtustrankaWithAdressOIB>
    <izvorni_sadrzaj>AM-GRAD d.o.o., OIB 36788900449, Borovje 10/A, 10000 Zagreb</izvorni_sadrzaj>
    <derivirana_varijabla naziv="DomainObject.Predmet.ProtustrankaWithAdressOIB_1">AM-GRAD d.o.o., OIB 36788900449, Borovje 10/A, 10000 Zagreb</derivirana_varijabla>
  </DomainObject.Predmet.ProtustrankaWithAdressOIB>
  <DomainObject.Predmet.ProtustrankaNazivFormated>
    <izvorni_sadrzaj>AM-GRAD d.o.o.</izvorni_sadrzaj>
    <derivirana_varijabla naziv="DomainObject.Predmet.ProtustrankaNazivFormated_1">AM-GRAD d.o.o.</derivirana_varijabla>
  </DomainObject.Predmet.ProtustrankaNazivFormated>
  <DomainObject.Predmet.ProtustrankaNazivFormatedOIB>
    <izvorni_sadrzaj>AM-GRAD d.o.o., OIB 36788900449</izvorni_sadrzaj>
    <derivirana_varijabla naziv="DomainObject.Predmet.ProtustrankaNazivFormatedOIB_1">AM-GRAD d.o.o., OIB 36788900449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AM-GRAD d.o.o.</item>
    </izvorni_sadrzaj>
    <derivirana_varijabla naziv="DomainObject.Predmet.ProtuStrankaListFormated_1">
      <item>AM-GRAD d.o.o.</item>
    </derivirana_varijabla>
  </DomainObject.Predmet.ProtuStrankaListFormated>
  <DomainObject.Predmet.ProtuStrankaListFormatedOIB>
    <izvorni_sadrzaj>
      <item>AM-GRAD d.o.o., OIB 36788900449</item>
    </izvorni_sadrzaj>
    <derivirana_varijabla naziv="DomainObject.Predmet.ProtuStrankaListFormatedOIB_1">
      <item>AM-GRAD d.o.o., OIB 36788900449</item>
    </derivirana_varijabla>
  </DomainObject.Predmet.ProtuStrankaListFormatedOIB>
  <DomainObject.Predmet.ProtuStrankaListFormatedWithAdress>
    <izvorni_sadrzaj>
      <item>AM-GRAD d.o.o., Borovje 10/A, 10000 Zagreb</item>
    </izvorni_sadrzaj>
    <derivirana_varijabla naziv="DomainObject.Predmet.ProtuStrankaListFormatedWithAdress_1">
      <item>AM-GRAD d.o.o., Borovje 10/A, 10000 Zagreb</item>
    </derivirana_varijabla>
  </DomainObject.Predmet.ProtuStrankaListFormatedWithAdress>
  <DomainObject.Predmet.ProtuStrankaListFormatedWithAdressOIB>
    <izvorni_sadrzaj>
      <item>AM-GRAD d.o.o., OIB 36788900449, Borovje 10/A, 10000 Zagreb</item>
    </izvorni_sadrzaj>
    <derivirana_varijabla naziv="DomainObject.Predmet.ProtuStrankaListFormatedWithAdressOIB_1">
      <item>AM-GRAD d.o.o., OIB 36788900449, Borovje 10/A, 10000 Zagreb</item>
    </derivirana_varijabla>
  </DomainObject.Predmet.ProtuStrankaListFormatedWithAdressOIB>
  <DomainObject.Predmet.ProtuStrankaListNazivFormated>
    <izvorni_sadrzaj>
      <item>AM-GRAD d.o.o.</item>
    </izvorni_sadrzaj>
    <derivirana_varijabla naziv="DomainObject.Predmet.ProtuStrankaListNazivFormated_1">
      <item>AM-GRAD d.o.o.</item>
    </derivirana_varijabla>
  </DomainObject.Predmet.ProtuStrankaListNazivFormated>
  <DomainObject.Predmet.ProtuStrankaListNazivFormatedOIB>
    <izvorni_sadrzaj>
      <item>AM-GRAD d.o.o., OIB 36788900449</item>
    </izvorni_sadrzaj>
    <derivirana_varijabla naziv="DomainObject.Predmet.ProtuStrankaListNazivFormatedOIB_1">
      <item>AM-GRAD d.o.o., OIB 36788900449</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cesta41, 10000 Zagreb punomoćnik sudionika u postupku RH MF porezna uprava Zagreb</item>
    </izvorni_sadrzaj>
    <derivirana_varijabla naziv="DomainObject.Predmet.OstaliListFormatedWithAdress_1">
      <item>ŽDO u Zagrebu, Savska cesta41, 10000 Zagreb punomoćnik sudionika u postupku RH MF porezna uprava Zagreb</item>
    </derivirana_varijabla>
  </DomainObject.Predmet.OstaliListFormatedWithAdress>
  <DomainObject.Predmet.OstaliListFormatedWithAdressOIB>
    <izvorni_sadrzaj>
      <item>ŽDO u Zagrebu, OIB 16488001145, Savska cesta41, 10000 Zagreb punomoćnik sudionika u postupku RH MF porezna uprava Zagreb</item>
    </izvorni_sadrzaj>
    <derivirana_varijabla naziv="DomainObject.Predmet.OstaliListFormatedWithAdressOIB_1">
      <item>ŽDO u Zagrebu, OIB 16488001145, Savska cesta41,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St-2625/2017-10</izvorni_sadrzaj>
    <derivirana_varijabla naziv="DomainObject.PoslovniBrojDokumenta_1">St-2625/2017-10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AM-GRAD d.o.o.</izvorni_sadrzaj>
    <derivirana_varijabla naziv="DomainObject.Predmet.ProtustrankaIDrugi_1">AM-GRAD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AM-GRAD d.o.o., OIB 36788900449, Borovje 10/A, 10000 Zagreb</izvorni_sadrzaj>
    <derivirana_varijabla naziv="DomainObject.Predmet.ProtustrankaIDrugiAdressOIB_1">AM-GRAD d.o.o., OIB 36788900449, Borovje 10/A,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AM-GRAD d.o.o.</item>
      <item>FINA Regionalni centar Zagreb</item>
      <item>RH MF porezna uprava Zagreb</item>
      <item>ŽDO u Zagrebu</item>
    </izvorni_sadrzaj>
    <derivirana_varijabla naziv="DomainObject.Predmet.SudioniciListNaziv_1">
      <item>AM-GRAD d.o.o.</item>
      <item>FINA Regionalni centar Zagreb</item>
      <item>RH MF porezna uprava Zagreb</item>
      <item>ŽDO u Zagrebu</item>
    </derivirana_varijabla>
  </DomainObject.Predmet.SudioniciListNaziv>
  <DomainObject.Predmet.SudioniciListAdressOIB>
    <izvorni_sadrzaj>
      <item>AM-GRAD d.o.o., OIB 36788900449, Borovje 10/A,10000 Zagreb</item>
      <item>FINA Regionalni centar Zagreb, OIB 85821130368, Trg svibanjskih žrtava 1995. 1,10000 Zagreb</item>
      <item>RH MF porezna uprava Zagreb, OIB 18683136487</item>
      <item>ŽDO u Zagrebu, OIB 16488001145, Savska cesta41,10000 Zagreb</item>
    </izvorni_sadrzaj>
    <derivirana_varijabla naziv="DomainObject.Predmet.SudioniciListAdressOIB_1">
      <item>AM-GRAD d.o.o., OIB 36788900449, Borovje 10/A,10000 Zagreb</item>
      <item>FINA Regionalni centar Zagreb, OIB 85821130368, Trg svibanjskih žrtava 1995. 1,10000 Zagreb</item>
      <item>RH MF porezna uprava Zagreb, OIB 18683136487</item>
      <item>ŽDO u Zagrebu, OIB 16488001145, Savska cesta41,10000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36788900449</item>
      <item>, OIB 85821130368</item>
      <item>, OIB 18683136487</item>
      <item>, OIB 16488001145</item>
    </izvorni_sadrzaj>
    <derivirana_varijabla naziv="DomainObject.Predmet.SudioniciListNazivOIB_1">
      <item>, OIB 36788900449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1016</properties:Words>
  <properties:Characters>5760</properties:Characters>
  <properties:Lines>145</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2019-03-18T07:47:00Z</dcterms:created>
  <dc:creator>Unknown</dc:creator>
  <cp:lastModifiedBy>Valentina Delač</cp:lastModifiedBy>
  <cp:lastPrinted>2019-03-18T07:50:00Z</cp:lastPrinted>
  <dcterms:modified xmlns:xsi="http://www.w3.org/2001/XMLSchema-instance" xsi:type="dcterms:W3CDTF">2019-03-18T07:50:00Z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St-2625/2017-10 / Odluka - Rješenje - pokretanje prethodnog postupka radi utvrđivanja uvjeta za otvaranje stečajnog postupka (AM Grad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