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eb9e" w14:paraId="99beb9e" w:rsidRDefault="00D54647" w:rsidP="00597F65" w:rsidR="00597F65">
      <w:pPr>
        <w:jc w:val="right"/>
        <w15:collapsed w:val="false"/>
      </w:pPr>
      <w:bookmarkStart w:name="_GoBack" w:id="0"/>
      <w:bookmarkEnd w:id="0"/>
      <w:r>
        <w:t>Poslovni b</w:t>
      </w:r>
      <w:r w:rsidR="002D77B4">
        <w:t xml:space="preserve">roj: </w:t>
      </w:r>
      <w:r w:rsidR="00240B7F">
        <w:t>5</w:t>
      </w:r>
      <w:r w:rsidR="000C53CA">
        <w:t xml:space="preserve"> </w:t>
      </w:r>
      <w:r w:rsidR="002D77B4">
        <w:t>St-</w:t>
      </w:r>
      <w:r w:rsidR="00CD495A">
        <w:t>467</w:t>
      </w:r>
      <w:r w:rsidR="00240B7F">
        <w:t>/1</w:t>
      </w:r>
      <w:r w:rsidR="00CD495A">
        <w:t>7-5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8226AC" w:rsidR="00366021">
      <w:pPr>
        <w:jc w:val="center"/>
      </w:pPr>
      <w:r>
        <w:t>R E P U B L I K A  H R V A T S K A</w:t>
      </w:r>
    </w:p>
    <w:p w:rsidRDefault="00EF5439" w:rsidP="008226AC" w:rsidR="00EF5439">
      <w:pPr>
        <w:jc w:val="center"/>
      </w:pPr>
    </w:p>
    <w:p w:rsidRDefault="004B741D" w:rsidP="008226AC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639AA" w:rsidR="000639AA">
      <w:pPr>
        <w:jc w:val="both"/>
      </w:pPr>
      <w:r>
        <w:tab/>
      </w:r>
      <w:r w:rsidR="000639AA" w:rsidRPr="00895554">
        <w:t xml:space="preserve">Trgovački sud u Osijeku, po </w:t>
      </w:r>
      <w:r w:rsidR="000639AA">
        <w:t>s</w:t>
      </w:r>
      <w:r w:rsidR="000639AA" w:rsidRPr="00895554">
        <w:t xml:space="preserve">ucu </w:t>
      </w:r>
      <w:r w:rsidR="000639AA">
        <w:t>Željku Jakšić kao</w:t>
      </w:r>
      <w:r w:rsidR="000639AA" w:rsidRPr="00895554">
        <w:t xml:space="preserve"> stečajnom sucu, povodom prijedloga </w:t>
      </w:r>
      <w:r w:rsidR="00D84B8E">
        <w:t>FINANCI</w:t>
      </w:r>
      <w:r w:rsidR="00D37952">
        <w:t xml:space="preserve">JSKE AGENCIJE, </w:t>
      </w:r>
      <w:r w:rsidR="00710971">
        <w:t>OIB 85821130368</w:t>
      </w:r>
      <w:r w:rsidR="00D37952">
        <w:t>, RC OSIJEK, Podružnica Osijek, L. Jagera 3, Osijek,</w:t>
      </w:r>
      <w:r w:rsidR="00710971">
        <w:t xml:space="preserve"> </w:t>
      </w:r>
      <w:r w:rsidR="000639AA" w:rsidRPr="00D76A8E">
        <w:t xml:space="preserve">za otvaranje stečajnog postupka nad dužnikom </w:t>
      </w:r>
      <w:r w:rsidR="00D37952">
        <w:t>KLEMENT j.d.o.o. z trgovinu i usluge</w:t>
      </w:r>
      <w:r w:rsidR="000639AA" w:rsidRPr="002D4161">
        <w:t xml:space="preserve">, </w:t>
      </w:r>
      <w:r w:rsidR="00D37952">
        <w:t>Osijek</w:t>
      </w:r>
      <w:r w:rsidR="000639AA" w:rsidRPr="002D4161">
        <w:t xml:space="preserve">, </w:t>
      </w:r>
      <w:r w:rsidR="00D37952">
        <w:t>Trg Ante Starčevića 10/I</w:t>
      </w:r>
      <w:r w:rsidR="000639AA" w:rsidRPr="002D4161">
        <w:t xml:space="preserve">, MBS </w:t>
      </w:r>
      <w:r w:rsidR="00D37952">
        <w:t>030165652</w:t>
      </w:r>
      <w:r w:rsidR="000639AA" w:rsidRPr="002D4161">
        <w:t xml:space="preserve">, OIB </w:t>
      </w:r>
      <w:r w:rsidR="00D37952">
        <w:t>96520397764</w:t>
      </w:r>
      <w:r w:rsidR="000639AA" w:rsidRPr="0041082E">
        <w:t xml:space="preserve">, dana </w:t>
      </w:r>
      <w:r w:rsidR="00D37952">
        <w:t>23</w:t>
      </w:r>
      <w:r w:rsidR="000639AA" w:rsidRPr="0041082E">
        <w:t xml:space="preserve">. </w:t>
      </w:r>
      <w:r w:rsidR="000639AA">
        <w:t>siječnja</w:t>
      </w:r>
      <w:r w:rsidR="000639AA" w:rsidRPr="0041082E">
        <w:t xml:space="preserve"> 201</w:t>
      </w:r>
      <w:r w:rsidR="00D37952">
        <w:t>9</w:t>
      </w:r>
      <w:r w:rsidR="000639AA" w:rsidRPr="0041082E">
        <w:t>.</w:t>
      </w:r>
    </w:p>
    <w:p w:rsidRDefault="000639AA" w:rsidP="000639AA" w:rsidR="000639AA">
      <w:pPr>
        <w:jc w:val="both"/>
      </w:pPr>
    </w:p>
    <w:p w:rsidRDefault="004F25AD" w:rsidP="008226AC" w:rsidR="00A0258F">
      <w:pPr>
        <w:tabs>
          <w:tab w:pos="3705" w:val="left"/>
        </w:tabs>
        <w:jc w:val="both"/>
      </w:pPr>
      <w:r>
        <w:tab/>
      </w:r>
    </w:p>
    <w:p w:rsidRDefault="004B741D" w:rsidP="005E4CFC" w:rsidR="00366021" w:rsidRPr="0013209D">
      <w:pPr>
        <w:jc w:val="center"/>
      </w:pPr>
      <w:r w:rsidRPr="0013209D">
        <w:t>r i j e š i o   j e</w:t>
      </w:r>
    </w:p>
    <w:p w:rsidRDefault="00A0258F" w:rsidP="008226AC" w:rsidR="00A0258F" w:rsidRPr="004011EC">
      <w:pPr>
        <w:pStyle w:val="Tijeloteksta"/>
      </w:pP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67BE5">
        <w:t>KLEMENT j.d.o.o. z trgovinu i usluge</w:t>
      </w:r>
      <w:r w:rsidR="00E67BE5" w:rsidRPr="002D4161">
        <w:t xml:space="preserve">, </w:t>
      </w:r>
      <w:r w:rsidR="00E67BE5">
        <w:t>Osijek</w:t>
      </w:r>
      <w:r w:rsidR="00E67BE5" w:rsidRPr="002D4161">
        <w:t xml:space="preserve">, </w:t>
      </w:r>
      <w:r w:rsidR="00E67BE5">
        <w:t>Trg Ante Starčevića 10/I</w:t>
      </w:r>
      <w:r w:rsidR="00E67BE5" w:rsidRPr="002D4161">
        <w:t xml:space="preserve">, MBS </w:t>
      </w:r>
      <w:r w:rsidR="00E67BE5">
        <w:t>030165652</w:t>
      </w:r>
      <w:r w:rsidR="00E67BE5" w:rsidRPr="002D4161">
        <w:t xml:space="preserve">, OIB </w:t>
      </w:r>
      <w:r w:rsidR="00E67BE5">
        <w:t>96520397764</w:t>
      </w:r>
      <w:r w:rsidRPr="0004295A">
        <w:t>.</w:t>
      </w:r>
      <w:r>
        <w:t xml:space="preserve"> </w:t>
      </w:r>
    </w:p>
    <w:p w:rsidRDefault="0004295A" w:rsidP="008226AC" w:rsidR="0004295A">
      <w:pPr>
        <w:pStyle w:val="Tijeloteksta"/>
        <w:numPr>
          <w:ilvl w:val="0"/>
          <w:numId w:val="1"/>
        </w:numPr>
      </w:pPr>
      <w:r>
        <w:t>U ovo</w:t>
      </w:r>
      <w:r w:rsidR="00003A62">
        <w:t xml:space="preserve">m postupku imenuje se </w:t>
      </w:r>
      <w:r w:rsidR="00003A62" w:rsidRPr="00813697">
        <w:t>privremena</w:t>
      </w:r>
      <w:r w:rsidRPr="00813697">
        <w:t xml:space="preserve"> stečajn</w:t>
      </w:r>
      <w:r w:rsidR="00003A62" w:rsidRPr="00813697">
        <w:t>a</w:t>
      </w:r>
      <w:r w:rsidRPr="00813697">
        <w:t xml:space="preserve"> upravitelj</w:t>
      </w:r>
      <w:r w:rsidR="00003A62" w:rsidRPr="00813697">
        <w:t>ica</w:t>
      </w:r>
      <w:r w:rsidR="00813697">
        <w:t xml:space="preserve"> </w:t>
      </w:r>
      <w:r>
        <w:t xml:space="preserve">u osobi </w:t>
      </w:r>
      <w:r w:rsidR="00813697">
        <w:t>Lovorka Juranović</w:t>
      </w:r>
      <w:r w:rsidRPr="0004295A">
        <w:t xml:space="preserve"> iz </w:t>
      </w:r>
      <w:r w:rsidR="00813697">
        <w:t>Rijeke</w:t>
      </w:r>
      <w:r w:rsidRPr="0004295A">
        <w:t xml:space="preserve">, </w:t>
      </w:r>
      <w:r w:rsidR="00474107">
        <w:t>V</w:t>
      </w:r>
      <w:r w:rsidR="00813697">
        <w:t>erdieva 6/III</w:t>
      </w:r>
      <w:r w:rsidR="00474107">
        <w:t xml:space="preserve"> 17</w:t>
      </w:r>
      <w:r w:rsidRPr="0004295A">
        <w:t xml:space="preserve">, OIB </w:t>
      </w:r>
      <w:r w:rsidR="00813697">
        <w:t>83481633615</w:t>
      </w:r>
      <w:r w:rsidRPr="0004295A">
        <w:t>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13767">
        <w:t>1</w:t>
      </w:r>
      <w:r w:rsidR="000C53CA" w:rsidRPr="0004295A">
        <w:t xml:space="preserve">. </w:t>
      </w:r>
      <w:r w:rsidR="00D13767">
        <w:t>ožujka</w:t>
      </w:r>
      <w:r w:rsidR="000C53CA" w:rsidRPr="0004295A">
        <w:t xml:space="preserve"> 2019. g. u </w:t>
      </w:r>
      <w:r w:rsidR="00D13767">
        <w:t>10</w:t>
      </w:r>
      <w:r w:rsidR="00D54647" w:rsidRPr="0004295A">
        <w:t>,</w:t>
      </w:r>
      <w:r w:rsidR="00D13767">
        <w:t>30</w:t>
      </w:r>
      <w:r w:rsidRPr="00914EB4">
        <w:rPr>
          <w:b/>
        </w:rPr>
        <w:t xml:space="preserve"> </w:t>
      </w:r>
      <w:r w:rsidRPr="0004295A">
        <w:t>sati</w:t>
      </w:r>
      <w:r>
        <w:t xml:space="preserve"> u zgradi ovog suda u Osije</w:t>
      </w:r>
      <w:r w:rsidR="00FE7C7E">
        <w:t>ku, Zagrebačka br. 2, soba br. 40</w:t>
      </w:r>
      <w:r>
        <w:t>/II, na koje se pozivaju sve zainteresirane stranke dostavom ovog rješenja.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 w:rsidRPr="00D13767">
        <w:t>Privremen</w:t>
      </w:r>
      <w:r w:rsidR="00003A62" w:rsidRPr="00D13767">
        <w:t>a</w:t>
      </w:r>
      <w:r w:rsidRPr="00D13767">
        <w:t xml:space="preserve"> stečajn</w:t>
      </w:r>
      <w:r w:rsidR="00003A62" w:rsidRPr="00D13767">
        <w:t>a</w:t>
      </w:r>
      <w:r w:rsidRPr="00D13767">
        <w:t xml:space="preserve"> upravitelj</w:t>
      </w:r>
      <w:r w:rsidR="00003A62" w:rsidRPr="00D13767">
        <w:t>ica</w:t>
      </w:r>
      <w:r w:rsidR="00003A62" w:rsidRPr="00D84B8E">
        <w:rPr>
          <w:color w:val="FF0000"/>
        </w:rPr>
        <w:t xml:space="preserve"> </w:t>
      </w:r>
      <w:r w:rsidR="00003A62" w:rsidRPr="00D13767">
        <w:t>dužna</w:t>
      </w:r>
      <w:r w:rsidRPr="00D13767">
        <w:t xml:space="preserve"> je</w:t>
      </w:r>
      <w:r w:rsidR="007C0EEE">
        <w:t xml:space="preserve"> </w:t>
      </w:r>
      <w:r>
        <w:t xml:space="preserve">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 w:rsidRPr="00D13767">
        <w:t>Privremen</w:t>
      </w:r>
      <w:r w:rsidR="00003A62" w:rsidRPr="00D13767">
        <w:t>a</w:t>
      </w:r>
      <w:r w:rsidRPr="00D13767">
        <w:t xml:space="preserve"> stečajn</w:t>
      </w:r>
      <w:r w:rsidR="00003A62" w:rsidRPr="00D13767">
        <w:t>a</w:t>
      </w:r>
      <w:r w:rsidRPr="00D13767">
        <w:t xml:space="preserve"> upravitelj</w:t>
      </w:r>
      <w:r w:rsidR="00003A62" w:rsidRPr="00D13767">
        <w:t>ica</w:t>
      </w:r>
      <w:r w:rsidR="00D13767">
        <w:rPr>
          <w:color w:val="FF0000"/>
        </w:rPr>
        <w:t xml:space="preserve"> </w:t>
      </w:r>
      <w:r w:rsidRPr="00D13767">
        <w:t>ovlašten</w:t>
      </w:r>
      <w:r w:rsidR="00003A62" w:rsidRPr="00D13767">
        <w:t>a</w:t>
      </w:r>
      <w:r w:rsidR="007C0EEE" w:rsidRPr="00D84B8E">
        <w:rPr>
          <w:color w:val="FF0000"/>
        </w:rPr>
        <w:t xml:space="preserve"> </w:t>
      </w:r>
      <w:r w:rsidR="007C0EEE">
        <w:t xml:space="preserve">je </w:t>
      </w:r>
      <w:r>
        <w:t xml:space="preserve"> stupiti u poslovne prostorije dužnika, te tamo provesti sve radnje.</w:t>
      </w:r>
    </w:p>
    <w:p w:rsidRDefault="0004295A" w:rsidP="008226AC" w:rsidR="003768C2">
      <w:pPr>
        <w:pStyle w:val="Tijeloteksta"/>
        <w:numPr>
          <w:ilvl w:val="0"/>
          <w:numId w:val="1"/>
        </w:numPr>
      </w:pPr>
      <w:r>
        <w:t xml:space="preserve">Osobe ovlaštene za zastupanje dužnika po zakonu, članovi tijela dužnika, radnici dužnika i u slučaju ako im je prestala dužnost odnosno zaposlenje, te tijela javne vlasti, dužni su </w:t>
      </w:r>
      <w:r w:rsidRPr="00D13767">
        <w:t>privremenoj stečajnoj upraviteljici</w:t>
      </w:r>
      <w:r w:rsidRPr="00E67BE5">
        <w:rPr>
          <w:color w:val="FF0000"/>
        </w:rPr>
        <w:t xml:space="preserve"> </w:t>
      </w:r>
      <w:r>
        <w:t xml:space="preserve">dopustiti uvid u poslovne knjige i svu poslovnu dokumentaciju dužnika i pružiti mu sve potrebne podatke i </w:t>
      </w:r>
      <w:r w:rsidR="003768C2">
        <w:t xml:space="preserve">obavijesti, </w:t>
      </w:r>
      <w:r w:rsidR="00C06380">
        <w:t xml:space="preserve">a </w:t>
      </w:r>
      <w:r w:rsidR="003768C2">
        <w:t>pod prijetnjom zakonskih posljedica.</w:t>
      </w:r>
    </w:p>
    <w:p w:rsidRDefault="00C06380" w:rsidP="008226AC" w:rsidR="00C06380">
      <w:pPr>
        <w:pStyle w:val="Tijeloteksta"/>
        <w:numPr>
          <w:ilvl w:val="0"/>
          <w:numId w:val="1"/>
        </w:numPr>
      </w:pPr>
      <w:r w:rsidRPr="00D13767">
        <w:t>Privremen</w:t>
      </w:r>
      <w:r w:rsidR="00003A62" w:rsidRPr="00D13767">
        <w:t>a</w:t>
      </w:r>
      <w:r w:rsidRPr="00D13767">
        <w:t xml:space="preserve"> stečajn</w:t>
      </w:r>
      <w:r w:rsidR="00003A62" w:rsidRPr="00D13767">
        <w:t>a</w:t>
      </w:r>
      <w:r w:rsidRPr="00D13767">
        <w:t xml:space="preserve"> upravitelj</w:t>
      </w:r>
      <w:r w:rsidR="00003A62" w:rsidRPr="00D13767">
        <w:t>ica</w:t>
      </w:r>
      <w:r w:rsidR="007C0EEE" w:rsidRPr="00D84B8E">
        <w:rPr>
          <w:color w:val="FF0000"/>
        </w:rPr>
        <w:t xml:space="preserve"> </w:t>
      </w:r>
      <w:r w:rsidR="00003A62" w:rsidRPr="00D13767">
        <w:t>dužna</w:t>
      </w:r>
      <w:r w:rsidRPr="00D13767">
        <w:t xml:space="preserve"> je</w:t>
      </w:r>
      <w:r w:rsidR="007C0EEE" w:rsidRPr="00D84B8E">
        <w:rPr>
          <w:color w:val="FF0000"/>
        </w:rPr>
        <w:t xml:space="preserve"> </w:t>
      </w:r>
      <w:r w:rsidRPr="00D84B8E">
        <w:rPr>
          <w:color w:val="FF0000"/>
        </w:rPr>
        <w:t xml:space="preserve"> </w:t>
      </w:r>
      <w:r>
        <w:t>posebno provjeriti da li je dužnik imao promet nekretnina u razdoblju od 4 godine prije podnošenja prijedloga za otvaranje stečajnog postupka te da li postoje pobojne pravne radnje dužnika.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D13767" w:rsidP="003768C2" w:rsidR="00D13767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EC2BA2" w:rsidP="00EC2BA2" w:rsidR="00EC2BA2">
      <w:pPr>
        <w:ind w:firstLine="720"/>
        <w:jc w:val="both"/>
      </w:pPr>
      <w:r>
        <w:t xml:space="preserve">Dana </w:t>
      </w:r>
      <w:r w:rsidR="00E67BE5">
        <w:t>4</w:t>
      </w:r>
      <w:r>
        <w:t>.</w:t>
      </w:r>
      <w:r w:rsidR="00E67BE5">
        <w:t xml:space="preserve"> travnja </w:t>
      </w:r>
      <w:r>
        <w:t xml:space="preserve">2017. zaprimljen je na Trgovačkom sudu u </w:t>
      </w:r>
      <w:r w:rsidR="00E67BE5">
        <w:t>Osijeku</w:t>
      </w:r>
      <w:r>
        <w:t xml:space="preserve"> </w:t>
      </w:r>
      <w:r w:rsidR="00E67BE5">
        <w:t>prijedlog</w:t>
      </w:r>
      <w:r>
        <w:t xml:space="preserve"> </w:t>
      </w:r>
      <w:r w:rsidR="00E67BE5">
        <w:t>FINANCIJSKE AGENCIJE, OIB 85821130368, RC OSIJEK, Podružnica Osijek, L. Jagera 3, Osijek</w:t>
      </w:r>
      <w:r>
        <w:t>, klasa: 110</w:t>
      </w:r>
      <w:r w:rsidR="00E67BE5">
        <w:t>-07/17-01/04 Ur. broj 04-06-17-1907 od 3</w:t>
      </w:r>
      <w:r>
        <w:t>.</w:t>
      </w:r>
      <w:r w:rsidR="00E67BE5">
        <w:t xml:space="preserve"> travnja </w:t>
      </w:r>
      <w:r>
        <w:t xml:space="preserve">2017. godine, za provedbu stečajnog postupka nad dužnikom </w:t>
      </w:r>
      <w:r w:rsidR="00E67BE5">
        <w:t>KLEMENT j.d.o.o. z trgovinu i usluge</w:t>
      </w:r>
      <w:r w:rsidR="00E67BE5" w:rsidRPr="002D4161">
        <w:t xml:space="preserve">, </w:t>
      </w:r>
      <w:r w:rsidR="00E67BE5">
        <w:t>Osijek</w:t>
      </w:r>
      <w:r w:rsidR="00E67BE5" w:rsidRPr="002D4161">
        <w:t xml:space="preserve">, </w:t>
      </w:r>
      <w:r w:rsidR="00E67BE5">
        <w:t>Trg Ante Starčevića 10/I</w:t>
      </w:r>
      <w:r w:rsidR="00E67BE5" w:rsidRPr="002D4161">
        <w:t xml:space="preserve">, MBS </w:t>
      </w:r>
      <w:r w:rsidR="00E67BE5">
        <w:t>030165652</w:t>
      </w:r>
      <w:r w:rsidR="00E67BE5" w:rsidRPr="002D4161">
        <w:t xml:space="preserve">, OIB </w:t>
      </w:r>
      <w:r w:rsidR="00E67BE5">
        <w:t>96520397764</w:t>
      </w:r>
      <w:r>
        <w:t>, temeljem odredbe čl. 110. st. 1. Stečajnog zakona (NN 71/15 i 104/17, dalje: SZ).</w:t>
      </w:r>
    </w:p>
    <w:p w:rsidRDefault="007A15E7" w:rsidP="007A15E7" w:rsidR="007A15E7" w:rsidRPr="00E67BE5">
      <w:pPr>
        <w:ind w:firstLine="720"/>
        <w:jc w:val="both"/>
      </w:pPr>
      <w:r>
        <w:t xml:space="preserve">U prijedlogu je navela da na dan </w:t>
      </w:r>
      <w:r w:rsidR="00E67BE5">
        <w:t xml:space="preserve">31. ožujka </w:t>
      </w:r>
      <w:r>
        <w:t xml:space="preserve">2017. dužnik u Očevidniku redoslijeda osnova za plaćanje ima evidentirane neizvršene osnove za plaćanje u neprekinutom razdoblju od 120 dana, u ukupnom iznosu od </w:t>
      </w:r>
      <w:r w:rsidR="00E67BE5">
        <w:t>77.313,40</w:t>
      </w:r>
      <w:r>
        <w:t xml:space="preserve"> kn, u koji iznos je uračunata kamata i naknada FINE za provedbe ovrhe na novčanim sredstvima dužnika. </w:t>
      </w:r>
      <w:r w:rsidRPr="00E67BE5">
        <w:t xml:space="preserve">Navodi da dužnik </w:t>
      </w:r>
      <w:r w:rsidR="00DC50E9" w:rsidRPr="00E67BE5">
        <w:t>i</w:t>
      </w:r>
      <w:r w:rsidRPr="00E67BE5">
        <w:t xml:space="preserve">ma </w:t>
      </w:r>
      <w:r w:rsidR="00E67BE5" w:rsidRPr="00E67BE5">
        <w:t>1</w:t>
      </w:r>
      <w:r w:rsidR="00DC50E9" w:rsidRPr="00E67BE5">
        <w:t xml:space="preserve"> </w:t>
      </w:r>
      <w:r w:rsidRPr="00E67BE5">
        <w:t>zaposlen</w:t>
      </w:r>
      <w:r w:rsidR="00E67BE5" w:rsidRPr="00E67BE5">
        <w:t>og</w:t>
      </w:r>
      <w:r w:rsidRPr="00E67BE5">
        <w:t xml:space="preserve"> radnika.</w:t>
      </w:r>
    </w:p>
    <w:p w:rsidRDefault="007A15E7" w:rsidP="007A15E7" w:rsidR="007A15E7" w:rsidRPr="00E67BE5">
      <w:pPr>
        <w:ind w:firstLine="720"/>
        <w:jc w:val="both"/>
      </w:pPr>
      <w:r>
        <w:t xml:space="preserve">Dostavlja popis računa i oročenih novčanih sredstava dužnika na dan </w:t>
      </w:r>
      <w:r w:rsidR="00E67BE5">
        <w:t>31. ožujka 2017.</w:t>
      </w:r>
      <w:r>
        <w:t xml:space="preserve">, te navodi da na temelju čl. 112. st. 5. SZ dužnik na ime predujma za namirenje troškova stečajnog postupka na dan </w:t>
      </w:r>
      <w:r w:rsidR="00E67BE5">
        <w:t xml:space="preserve">31. ožujka 2017. </w:t>
      </w:r>
      <w:r w:rsidR="00D84B8E" w:rsidRPr="00E67BE5">
        <w:t>ima zapl</w:t>
      </w:r>
      <w:r w:rsidR="00E67BE5">
        <w:t>i</w:t>
      </w:r>
      <w:r w:rsidR="00D84B8E" w:rsidRPr="00E67BE5">
        <w:t xml:space="preserve">jenjena novčana sredstva u iznosu od </w:t>
      </w:r>
      <w:r w:rsidR="00E67BE5">
        <w:t>1.133,00 kn</w:t>
      </w:r>
      <w:r w:rsidRPr="00E67BE5">
        <w:t xml:space="preserve">. </w:t>
      </w:r>
    </w:p>
    <w:p w:rsidRDefault="00C06380" w:rsidP="008226AC" w:rsidR="005173F9">
      <w:pPr>
        <w:ind w:firstLine="708"/>
        <w:jc w:val="both"/>
      </w:pPr>
      <w:r>
        <w:t xml:space="preserve">Sud je utvrdio da </w:t>
      </w:r>
      <w:r w:rsidR="005A175A">
        <w:t>je</w:t>
      </w:r>
      <w:r>
        <w:t xml:space="preserve"> predlagatelj ovlašten za podnošenje predmetnog prijedloga</w:t>
      </w:r>
      <w:r w:rsidR="005173F9">
        <w:t xml:space="preserve"> temeljem čl. </w:t>
      </w:r>
      <w:r w:rsidR="005A175A">
        <w:t>110</w:t>
      </w:r>
      <w:r>
        <w:t>. Stečajnog zakona, te je donio rješenje o pokretanju prethodnog postupka i imenovao je</w:t>
      </w:r>
      <w:r w:rsidR="005173F9">
        <w:t xml:space="preserve"> </w:t>
      </w:r>
      <w:r w:rsidR="005173F9" w:rsidRPr="00D13767">
        <w:t>privremen</w:t>
      </w:r>
      <w:r w:rsidRPr="00D13767">
        <w:t>u</w:t>
      </w:r>
      <w:r w:rsidR="005173F9" w:rsidRPr="00D13767">
        <w:t xml:space="preserve"> stečajn</w:t>
      </w:r>
      <w:r w:rsidRPr="00D13767">
        <w:t>u</w:t>
      </w:r>
      <w:r w:rsidR="005173F9" w:rsidRPr="00D13767">
        <w:t xml:space="preserve"> upravitelj</w:t>
      </w:r>
      <w:r w:rsidR="00F17476" w:rsidRPr="00D13767">
        <w:t>ic</w:t>
      </w:r>
      <w:r w:rsidRPr="00D13767">
        <w:t>u</w:t>
      </w:r>
      <w:r w:rsidR="00D13767">
        <w:t xml:space="preserve"> </w:t>
      </w:r>
      <w:r w:rsidR="005173F9">
        <w:t xml:space="preserve">u osobi </w:t>
      </w:r>
      <w:r w:rsidR="00D13767">
        <w:t>Lovorka Juranović</w:t>
      </w:r>
      <w:r w:rsidR="00D13767" w:rsidRPr="0004295A">
        <w:t xml:space="preserve"> iz </w:t>
      </w:r>
      <w:r w:rsidR="00D13767">
        <w:t>Rijeke</w:t>
      </w:r>
      <w:r w:rsidR="00D13767" w:rsidRPr="0004295A">
        <w:t xml:space="preserve">, </w:t>
      </w:r>
      <w:r w:rsidR="00D13767">
        <w:t>Verdieva 6/III 17</w:t>
      </w:r>
      <w:r w:rsidR="00D13767" w:rsidRPr="0004295A">
        <w:t xml:space="preserve">, OIB </w:t>
      </w:r>
      <w:r w:rsidR="00D13767">
        <w:t xml:space="preserve">83481633615 </w:t>
      </w:r>
      <w:r w:rsidR="005173F9">
        <w:t xml:space="preserve">(automatski odabir), </w:t>
      </w:r>
      <w:r>
        <w:t xml:space="preserve">sukladno čl. 115. </w:t>
      </w:r>
      <w:r w:rsidR="004966CB">
        <w:t>st. 1. i 2. Stečajnog zakona</w:t>
      </w:r>
      <w:r w:rsidR="006B376F">
        <w:t xml:space="preserve">, odredio mu je dužnosti </w:t>
      </w:r>
      <w:r w:rsidR="00FE53F5">
        <w:t>(čl.119. st.2. i 3. SZ-a) i zakazao ročište.</w:t>
      </w: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8226AC" w:rsidR="003768C2">
      <w:pPr>
        <w:pStyle w:val="Tijeloteksta"/>
        <w:tabs>
          <w:tab w:pos="4536" w:val="center"/>
          <w:tab w:pos="6585" w:val="left"/>
        </w:tabs>
        <w:jc w:val="center"/>
      </w:pPr>
      <w:r>
        <w:t xml:space="preserve">U Osijeku </w:t>
      </w:r>
      <w:r w:rsidR="00FE53F5">
        <w:t>2</w:t>
      </w:r>
      <w:r w:rsidR="00211D14">
        <w:t>3</w:t>
      </w:r>
      <w:r w:rsidR="00D54647">
        <w:t xml:space="preserve">. </w:t>
      </w:r>
      <w:r w:rsidR="00D861FA">
        <w:t>siječnj</w:t>
      </w:r>
      <w:r w:rsidR="00D54647">
        <w:t>a</w:t>
      </w:r>
      <w:r w:rsidR="00D861FA">
        <w:t xml:space="preserve"> 2019</w:t>
      </w:r>
      <w:r w:rsidR="005173F9">
        <w:t>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7A15E7" w:rsidP="003768C2" w:rsidR="003768C2">
      <w:pPr>
        <w:pStyle w:val="Tijeloteksta"/>
        <w:jc w:val="left"/>
      </w:pPr>
      <w:r>
        <w:t xml:space="preserve">   </w:t>
      </w:r>
      <w:r w:rsidR="003768C2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Stečajni sudac</w:t>
      </w:r>
    </w:p>
    <w:p w:rsidRDefault="00F47628" w:rsidP="003768C2" w:rsidR="003768C2">
      <w:pPr>
        <w:pStyle w:val="Tijeloteksta"/>
        <w:jc w:val="left"/>
      </w:pPr>
      <w:r>
        <w:t>Maja Videnović</w:t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  <w:t xml:space="preserve">                   Željko Jakšić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7628">
        <w:t xml:space="preserve">    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8226AC" w:rsidR="003768C2">
      <w:pPr>
        <w:pStyle w:val="Tijeloteksta"/>
      </w:pPr>
      <w:r>
        <w:t>POUKA O PRAVNOM LIJEKU:</w:t>
      </w:r>
    </w:p>
    <w:p w:rsidRDefault="003768C2" w:rsidP="008226AC" w:rsidR="003768C2">
      <w:pPr>
        <w:pStyle w:val="Tijeloteksta"/>
      </w:pPr>
      <w:r>
        <w:t>Protiv ovog rješenja nije dopuštena posebna žalba (čl. 115. st. 1. Stečajnog zakona).</w:t>
      </w:r>
    </w:p>
    <w:p w:rsidRDefault="004966CB" w:rsidP="003768C2" w:rsidR="004966CB">
      <w:pPr>
        <w:pStyle w:val="Tijeloteksta"/>
        <w:jc w:val="left"/>
      </w:pPr>
    </w:p>
    <w:p w:rsidRDefault="00FA1C47" w:rsidP="008226AC" w:rsidR="00FA1C47">
      <w:pPr>
        <w:pStyle w:val="Tijeloteksta"/>
      </w:pPr>
      <w:r>
        <w:t>DNA</w:t>
      </w:r>
    </w:p>
    <w:p w:rsidRDefault="00FA1C47" w:rsidP="008226AC" w:rsidR="00FA1C47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priv. st. </w:t>
      </w:r>
      <w:r w:rsidR="00FE53F5">
        <w:t>u</w:t>
      </w:r>
      <w:r>
        <w:t xml:space="preserve">praviteljica  </w:t>
      </w:r>
    </w:p>
    <w:p w:rsidRDefault="00FA1C47" w:rsidP="008226AC" w:rsidR="00FA1C47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  <w:r w:rsidR="00FE53F5">
        <w:t>u</w:t>
      </w:r>
      <w:r w:rsidR="002A3C1D">
        <w:t xml:space="preserve"> FINI</w:t>
      </w:r>
    </w:p>
    <w:p w:rsidRDefault="00FA1C47" w:rsidP="008226AC" w:rsidR="00FA1C47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zz dužnika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ŽDO Osijek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Sudskom registru-elektroničkom poštom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Ministarstvo pravosuđa-elektroničkom poštom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e-ogl. pl. uz prijedlog vjerovnika</w:t>
      </w:r>
    </w:p>
    <w:p w:rsidRDefault="0000631E" w:rsidP="008226AC" w:rsidR="00FA1C47">
      <w:pPr>
        <w:pStyle w:val="Tijeloteksta"/>
        <w:numPr>
          <w:ilvl w:val="0"/>
          <w:numId w:val="3"/>
        </w:numPr>
      </w:pPr>
      <w:r>
        <w:t>R- 1.3</w:t>
      </w:r>
    </w:p>
    <w:sectPr w:rsidSect="004340C7" w:rsidR="00FA1C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604" w:rsidR="00250604">
      <w:r>
        <w:separator/>
      </w:r>
    </w:p>
  </w:endnote>
  <w:endnote w:id="0" w:type="continuationSeparator">
    <w:p w:rsidRDefault="00250604" w:rsidR="00250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604" w:rsidR="00250604">
      <w:r>
        <w:separator/>
      </w:r>
    </w:p>
  </w:footnote>
  <w:footnote w:id="0" w:type="continuationSeparator">
    <w:p w:rsidRDefault="00250604" w:rsidR="00250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0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FA1C47" w:rsidR="00FA1C47">
    <w:pPr>
      <w:jc w:val="right"/>
    </w:pPr>
    <w:r>
      <w:tab/>
    </w:r>
    <w:r>
      <w:tab/>
    </w:r>
    <w:r w:rsidR="00CD495A">
      <w:t>Poslovni broj: 5 St-467</w:t>
    </w:r>
    <w:r w:rsidR="00FA1C47">
      <w:t>/1</w:t>
    </w:r>
    <w:r w:rsidR="00CD495A">
      <w:t>7-5</w:t>
    </w: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62"/>
    <w:rsid w:val="0000631E"/>
    <w:rsid w:val="00011C18"/>
    <w:rsid w:val="000242C5"/>
    <w:rsid w:val="0003172C"/>
    <w:rsid w:val="00036EE7"/>
    <w:rsid w:val="0004295A"/>
    <w:rsid w:val="0005396D"/>
    <w:rsid w:val="000639AA"/>
    <w:rsid w:val="00070D0F"/>
    <w:rsid w:val="00086442"/>
    <w:rsid w:val="00094230"/>
    <w:rsid w:val="000C20F1"/>
    <w:rsid w:val="000C53CA"/>
    <w:rsid w:val="000E0073"/>
    <w:rsid w:val="000E414B"/>
    <w:rsid w:val="000F5A4D"/>
    <w:rsid w:val="000F5A6D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72E"/>
    <w:rsid w:val="001A6201"/>
    <w:rsid w:val="001B5E31"/>
    <w:rsid w:val="001E75FC"/>
    <w:rsid w:val="00211D14"/>
    <w:rsid w:val="002142C7"/>
    <w:rsid w:val="00223C8E"/>
    <w:rsid w:val="00230830"/>
    <w:rsid w:val="0023795C"/>
    <w:rsid w:val="00240B7F"/>
    <w:rsid w:val="00250604"/>
    <w:rsid w:val="00284339"/>
    <w:rsid w:val="00291B9C"/>
    <w:rsid w:val="002A3C1D"/>
    <w:rsid w:val="002D5985"/>
    <w:rsid w:val="002D77B4"/>
    <w:rsid w:val="00302459"/>
    <w:rsid w:val="00313F98"/>
    <w:rsid w:val="00316834"/>
    <w:rsid w:val="00316E40"/>
    <w:rsid w:val="00327B99"/>
    <w:rsid w:val="00347D31"/>
    <w:rsid w:val="00350A59"/>
    <w:rsid w:val="00366021"/>
    <w:rsid w:val="003768C2"/>
    <w:rsid w:val="00377AF1"/>
    <w:rsid w:val="00386AD3"/>
    <w:rsid w:val="003E08E5"/>
    <w:rsid w:val="003E0E45"/>
    <w:rsid w:val="003E147C"/>
    <w:rsid w:val="003E3A0B"/>
    <w:rsid w:val="003F10D6"/>
    <w:rsid w:val="004011EC"/>
    <w:rsid w:val="004340C7"/>
    <w:rsid w:val="00447FD2"/>
    <w:rsid w:val="004518A3"/>
    <w:rsid w:val="00474107"/>
    <w:rsid w:val="004806AD"/>
    <w:rsid w:val="004952D7"/>
    <w:rsid w:val="004966CB"/>
    <w:rsid w:val="0049726A"/>
    <w:rsid w:val="00497410"/>
    <w:rsid w:val="004B741D"/>
    <w:rsid w:val="004C1680"/>
    <w:rsid w:val="004C5B9D"/>
    <w:rsid w:val="004D1B09"/>
    <w:rsid w:val="004D6D25"/>
    <w:rsid w:val="004E5065"/>
    <w:rsid w:val="004E7CD5"/>
    <w:rsid w:val="004F25AD"/>
    <w:rsid w:val="00500BBD"/>
    <w:rsid w:val="0050162D"/>
    <w:rsid w:val="005173F9"/>
    <w:rsid w:val="00555D95"/>
    <w:rsid w:val="0055624C"/>
    <w:rsid w:val="00572070"/>
    <w:rsid w:val="00576EA0"/>
    <w:rsid w:val="0058078B"/>
    <w:rsid w:val="00597F65"/>
    <w:rsid w:val="005A175A"/>
    <w:rsid w:val="005A1D35"/>
    <w:rsid w:val="005A3E5A"/>
    <w:rsid w:val="005A7923"/>
    <w:rsid w:val="005B403D"/>
    <w:rsid w:val="005D3232"/>
    <w:rsid w:val="005D4764"/>
    <w:rsid w:val="005E149E"/>
    <w:rsid w:val="005E4CFC"/>
    <w:rsid w:val="005E5805"/>
    <w:rsid w:val="00607A56"/>
    <w:rsid w:val="00607E75"/>
    <w:rsid w:val="006130DA"/>
    <w:rsid w:val="00615FE6"/>
    <w:rsid w:val="006235FB"/>
    <w:rsid w:val="00651E04"/>
    <w:rsid w:val="0066093B"/>
    <w:rsid w:val="00665A1B"/>
    <w:rsid w:val="00676A0F"/>
    <w:rsid w:val="00681A2D"/>
    <w:rsid w:val="006836C9"/>
    <w:rsid w:val="006A52A2"/>
    <w:rsid w:val="006A56C2"/>
    <w:rsid w:val="006B376F"/>
    <w:rsid w:val="006C078C"/>
    <w:rsid w:val="006C2276"/>
    <w:rsid w:val="006C6777"/>
    <w:rsid w:val="006D4A3F"/>
    <w:rsid w:val="006D64E6"/>
    <w:rsid w:val="00710971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A15E7"/>
    <w:rsid w:val="007B0C60"/>
    <w:rsid w:val="007B4562"/>
    <w:rsid w:val="007C0EEE"/>
    <w:rsid w:val="007C1241"/>
    <w:rsid w:val="007C7E62"/>
    <w:rsid w:val="0080666F"/>
    <w:rsid w:val="00813697"/>
    <w:rsid w:val="00814F1F"/>
    <w:rsid w:val="008226AC"/>
    <w:rsid w:val="00827354"/>
    <w:rsid w:val="00845777"/>
    <w:rsid w:val="00850A85"/>
    <w:rsid w:val="008737C5"/>
    <w:rsid w:val="00881840"/>
    <w:rsid w:val="00891BF4"/>
    <w:rsid w:val="008D373D"/>
    <w:rsid w:val="009001D6"/>
    <w:rsid w:val="00906032"/>
    <w:rsid w:val="00914EB4"/>
    <w:rsid w:val="00914F1D"/>
    <w:rsid w:val="00926DED"/>
    <w:rsid w:val="00935547"/>
    <w:rsid w:val="009505E8"/>
    <w:rsid w:val="0095795B"/>
    <w:rsid w:val="00965A37"/>
    <w:rsid w:val="00994095"/>
    <w:rsid w:val="009B0969"/>
    <w:rsid w:val="009C13EB"/>
    <w:rsid w:val="009E23A2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738F"/>
    <w:rsid w:val="00AE7DAB"/>
    <w:rsid w:val="00AF0E4E"/>
    <w:rsid w:val="00B00E84"/>
    <w:rsid w:val="00B32D98"/>
    <w:rsid w:val="00B96D02"/>
    <w:rsid w:val="00BC33DE"/>
    <w:rsid w:val="00BD7DB3"/>
    <w:rsid w:val="00BF5580"/>
    <w:rsid w:val="00C008D6"/>
    <w:rsid w:val="00C060B0"/>
    <w:rsid w:val="00C06380"/>
    <w:rsid w:val="00C15361"/>
    <w:rsid w:val="00C473BD"/>
    <w:rsid w:val="00C51BAF"/>
    <w:rsid w:val="00C84F12"/>
    <w:rsid w:val="00C9197B"/>
    <w:rsid w:val="00CA5EA9"/>
    <w:rsid w:val="00CB7AB0"/>
    <w:rsid w:val="00CD495A"/>
    <w:rsid w:val="00CF4431"/>
    <w:rsid w:val="00CF53A8"/>
    <w:rsid w:val="00CF69F9"/>
    <w:rsid w:val="00D0169E"/>
    <w:rsid w:val="00D13767"/>
    <w:rsid w:val="00D178DC"/>
    <w:rsid w:val="00D37952"/>
    <w:rsid w:val="00D47883"/>
    <w:rsid w:val="00D526A5"/>
    <w:rsid w:val="00D54647"/>
    <w:rsid w:val="00D64559"/>
    <w:rsid w:val="00D73015"/>
    <w:rsid w:val="00D7525E"/>
    <w:rsid w:val="00D84B8E"/>
    <w:rsid w:val="00D85A5F"/>
    <w:rsid w:val="00D86163"/>
    <w:rsid w:val="00D861FA"/>
    <w:rsid w:val="00D951EE"/>
    <w:rsid w:val="00DC50E9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56EEA"/>
    <w:rsid w:val="00E67BE5"/>
    <w:rsid w:val="00E92E59"/>
    <w:rsid w:val="00EA5625"/>
    <w:rsid w:val="00EB1391"/>
    <w:rsid w:val="00EB3AC0"/>
    <w:rsid w:val="00EB3D75"/>
    <w:rsid w:val="00EC103F"/>
    <w:rsid w:val="00EC2BA2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47628"/>
    <w:rsid w:val="00F618C3"/>
    <w:rsid w:val="00F61B56"/>
    <w:rsid w:val="00F76EF7"/>
    <w:rsid w:val="00F80660"/>
    <w:rsid w:val="00F8686C"/>
    <w:rsid w:val="00F94E39"/>
    <w:rsid w:val="00FA1C47"/>
    <w:rsid w:val="00FE53F5"/>
    <w:rsid w:val="00FE7C7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KLEMENT j.d.o.o. za trgovinu i usluge</izvorni_sadrzaj>
    <derivirana_varijabla naziv="DomainObject.Predmet.ProtustrankaFormated_1">  KLEMENT j.d.o.o. za trgovinu i usluge</derivirana_varijabla>
  </DomainObject.Predmet.ProtustrankaFormated>
  <DomainObject.Predmet.ProtustrankaFormatedOIB>
    <izvorni_sadrzaj>  KLEMENT j.d.o.o. za trgovinu i usluge, OIB 96520397764</izvorni_sadrzaj>
    <derivirana_varijabla naziv="DomainObject.Predmet.ProtustrankaFormatedOIB_1">  KLEMENT j.d.o.o. za trgovinu i usluge, OIB 96520397764</derivirana_varijabla>
  </DomainObject.Predmet.ProtustrankaFormatedOIB>
  <DomainObject.Predmet.ProtustrankaFormatedWithAdress>
    <izvorni_sadrzaj> KLEMENT j.d.o.o. za trgovinu i usluge, Trg Ante Starčevića 10I, 31000 Osijek</izvorni_sadrzaj>
    <derivirana_varijabla naziv="DomainObject.Predmet.ProtustrankaFormatedWithAdress_1"> KLEMENT j.d.o.o. za trgovinu i usluge, Trg Ante Starčevića 10I, 31000 Osijek</derivirana_varijabla>
  </DomainObject.Predmet.ProtustrankaFormatedWithAdress>
  <DomainObject.Predmet.ProtustrankaFormatedWithAdressOIB>
    <izvorni_sadrzaj> KLEMENT j.d.o.o. za trgovinu i usluge, OIB 96520397764, Trg Ante Starčevića 10I, 31000 Osijek</izvorni_sadrzaj>
    <derivirana_varijabla naziv="DomainObject.Predmet.ProtustrankaFormatedWithAdressOIB_1"> KLEMENT j.d.o.o. za trgovinu i usluge, OIB 96520397764, Trg Ante Starčevića 10I, 31000 Osijek</derivirana_varijabla>
  </DomainObject.Predmet.ProtustrankaFormatedWithAdressOIB>
  <DomainObject.Predmet.ProtustrankaWithAdress>
    <izvorni_sadrzaj>KLEMENT j.d.o.o. za trgovinu i usluge Trg Ante Starčevića 10I, 31000 Osijek</izvorni_sadrzaj>
    <derivirana_varijabla naziv="DomainObject.Predmet.ProtustrankaWithAdress_1">KLEMENT j.d.o.o. za trgovinu i usluge Trg Ante Starčevića 10I, 31000 Osijek</derivirana_varijabla>
  </DomainObject.Predmet.ProtustrankaWithAdress>
  <DomainObject.Predmet.ProtustrankaWithAdressOIB>
    <izvorni_sadrzaj>KLEMENT j.d.o.o. za trgovinu i usluge, OIB 96520397764, Trg Ante Starčevića 10I, 31000 Osijek</izvorni_sadrzaj>
    <derivirana_varijabla naziv="DomainObject.Predmet.ProtustrankaWithAdressOIB_1">KLEMENT j.d.o.o. za trgovinu i usluge, OIB 96520397764, Trg Ante Starčevića 10I, 31000 Osijek</derivirana_varijabla>
  </DomainObject.Predmet.ProtustrankaWithAdressOIB>
  <DomainObject.Predmet.ProtustrankaNazivFormated>
    <izvorni_sadrzaj>KLEMENT j.d.o.o. za trgovinu i usluge</izvorni_sadrzaj>
    <derivirana_varijabla naziv="DomainObject.Predmet.ProtustrankaNazivFormated_1">KLEMENT j.d.o.o. za trgovinu i usluge</derivirana_varijabla>
  </DomainObject.Predmet.ProtustrankaNazivFormated>
  <DomainObject.Predmet.ProtustrankaNazivFormatedOIB>
    <izvorni_sadrzaj>KLEMENT j.d.o.o. za trgovinu i usluge, OIB 96520397764</izvorni_sadrzaj>
    <derivirana_varijabla naziv="DomainObject.Predmet.ProtustrankaNazivFormatedOIB_1">KLEMENT j.d.o.o. za trgovinu i usluge, OIB 96520397764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KLEMENT j.d.o.o. za trgovinu i usluge</item>
    </izvorni_sadrzaj>
    <derivirana_varijabla naziv="DomainObject.Predmet.ProtuStrankaListFormated_1">
      <item>KLEMENT j.d.o.o. za trgovinu i usluge</item>
    </derivirana_varijabla>
  </DomainObject.Predmet.ProtuStrankaListFormated>
  <DomainObject.Predmet.ProtuStrankaListFormatedOIB>
    <izvorni_sadrzaj>
      <item>KLEMENT j.d.o.o. za trgovinu i usluge, OIB 96520397764</item>
    </izvorni_sadrzaj>
    <derivirana_varijabla naziv="DomainObject.Predmet.ProtuStrankaListFormatedOIB_1">
      <item>KLEMENT j.d.o.o. za trgovinu i usluge, OIB 96520397764</item>
    </derivirana_varijabla>
  </DomainObject.Predmet.ProtuStrankaListFormatedOIB>
  <DomainObject.Predmet.ProtuStrankaListFormatedWithAdress>
    <izvorni_sadrzaj>
      <item>KLEMENT j.d.o.o. za trgovinu i usluge, Trg Ante Starčevića 10I, 31000 Osijek</item>
    </izvorni_sadrzaj>
    <derivirana_varijabla naziv="DomainObject.Predmet.ProtuStrankaListFormatedWithAdress_1">
      <item>KLEMENT j.d.o.o. za trgovinu i usluge, Trg Ante Starčevića 10I, 31000 Osijek</item>
    </derivirana_varijabla>
  </DomainObject.Predmet.ProtuStrankaListFormatedWithAdress>
  <DomainObject.Predmet.ProtuStrankaListFormatedWithAdressOIB>
    <izvorni_sadrzaj>
      <item>KLEMENT j.d.o.o. za trgovinu i usluge, OIB 96520397764, Trg Ante Starčevića 10I, 31000 Osijek</item>
    </izvorni_sadrzaj>
    <derivirana_varijabla naziv="DomainObject.Predmet.ProtuStrankaListFormatedWithAdressOIB_1">
      <item>KLEMENT j.d.o.o. za trgovinu i usluge, OIB 96520397764, Trg Ante Starčevića 10I, 31000 Osijek</item>
    </derivirana_varijabla>
  </DomainObject.Predmet.ProtuStrankaListFormatedWithAdressOIB>
  <DomainObject.Predmet.ProtuStrankaListNazivFormated>
    <izvorni_sadrzaj>
      <item>KLEMENT j.d.o.o. za trgovinu i usluge</item>
    </izvorni_sadrzaj>
    <derivirana_varijabla naziv="DomainObject.Predmet.ProtuStrankaListNazivFormated_1">
      <item>KLEMENT j.d.o.o. za trgovinu i usluge</item>
    </derivirana_varijabla>
  </DomainObject.Predmet.ProtuStrankaListNazivFormated>
  <DomainObject.Predmet.ProtuStrankaListNazivFormatedOIB>
    <izvorni_sadrzaj>
      <item>KLEMENT j.d.o.o. za trgovinu i usluge, OIB 96520397764</item>
    </izvorni_sadrzaj>
    <derivirana_varijabla naziv="DomainObject.Predmet.ProtuStrankaListNazivFormatedOIB_1">
      <item>KLEMENT j.d.o.o. za trgovinu i usluge, OIB 96520397764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KLEMENT j.d.o.o. za trgovinu i usluge</izvorni_sadrzaj>
    <derivirana_varijabla naziv="DomainObject.Predmet.ProtustrankaIDrugi_1">KLEMENT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KLEMENT j.d.o.o. za trgovinu i usluge, OIB 96520397764, Trg Ante Starčevića 10I, 31000 Osijek</izvorni_sadrzaj>
    <derivirana_varijabla naziv="DomainObject.Predmet.ProtustrankaIDrugiAdressOIB_1">KLEMENT j.d.o.o. za trgovinu i usluge, OIB 96520397764, Trg Ante Starčevića 10I,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KLEMENT j.d.o.o. za trgovinu i usluge</item>
    </izvorni_sadrzaj>
    <derivirana_varijabla naziv="DomainObject.Predmet.SudioniciListNaziv_1">
      <item>FINA RC OSIJEK</item>
      <item>KLEMENT j.d.o.o. za trgovinu i usluge</item>
    </derivirana_varijabla>
  </DomainObject.Predmet.SudioniciListNaziv>
  <DomainObject.Predmet.SudioniciListAdressOIB>
    <izvorni_sadrzaj>
      <item>FINA RC OSIJEK, OIB 85821130368</item>
      <item>KLEMENT j.d.o.o. za trgovinu i usluge, OIB 96520397764, Trg Ante Starčevića 10I,31000 Osijek</item>
    </izvorni_sadrzaj>
    <derivirana_varijabla naziv="DomainObject.Predmet.SudioniciListAdressOIB_1">
      <item>FINA RC OSIJEK, OIB 85821130368</item>
      <item>KLEMENT j.d.o.o. za trgovinu i usluge, OIB 96520397764, Trg Ante Starčevića 10I,31000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96520397764</item>
    </izvorni_sadrzaj>
    <derivirana_varijabla naziv="DomainObject.Predmet.SudioniciListNazivOIB_1">
      <item>, OIB 85821130368</item>
      <item>, OIB 96520397764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38D6E-30B3-4041-809B-C65AB0B0E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3424</properties:Characters>
  <properties:Lines>90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2019-01-22T12:24:00Z</dcterms:created>
  <dc:creator>hermanj</dc:creator>
  <cp:lastModifiedBy>Maja Videnović</cp:lastModifiedBy>
  <cp:lastPrinted>2019-01-18T10:28:00Z</cp:lastPrinted>
  <dcterms:modified xmlns:xsi="http://www.w3.org/2001/XMLSchema-instance" xsi:type="dcterms:W3CDTF">2019-01-23T10:21:00Z</dcterms:modified>
  <cp:revision>12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(RJ-prethodni_postupak po prijedlogu FINE USTUP.docx)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