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7f33" w14:paraId="70a7f33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6440F" w:rsidP="0096440F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NADEŽDA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Vodicama, Ranka Marinkovića 2/7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98039491689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ima Eleni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 Igoru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iz Rusije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1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</w:t>
      </w: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>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9A697B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II. izreke ovog zaključka pozivaju se osob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 zastupanje dužnika po zakonu</w:t>
      </w:r>
      <w:r w:rsidR="009A697B" w:rsidRP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Elena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 Igor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iz Rusije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Ako osob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ovlašten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za zastupanje dužnika po zakonu </w:t>
      </w:r>
      <w:r w:rsidR="009A697B" w:rsidRPr="009A697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Elena </w:t>
      </w:r>
      <w:proofErr w:type="spellStart"/>
      <w:r w:rsidR="009A697B" w:rsidRPr="009A697B">
        <w:rPr>
          <w:rFonts w:eastAsia="Times New Roman" w:hAnsi="Times New Roman" w:ascii="Times New Roman"/>
          <w:b/>
          <w:sz w:val="24"/>
          <w:szCs w:val="24"/>
          <w:lang w:eastAsia="hr-HR"/>
        </w:rPr>
        <w:t>Erofeev</w:t>
      </w:r>
      <w:proofErr w:type="spellEnd"/>
      <w:r w:rsidR="009A697B" w:rsidRPr="009A697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 Igor </w:t>
      </w:r>
      <w:proofErr w:type="spellStart"/>
      <w:r w:rsidR="009A697B" w:rsidRPr="009A697B">
        <w:rPr>
          <w:rFonts w:eastAsia="Times New Roman" w:hAnsi="Times New Roman" w:ascii="Times New Roman"/>
          <w:b/>
          <w:sz w:val="24"/>
          <w:szCs w:val="24"/>
          <w:lang w:eastAsia="hr-HR"/>
        </w:rPr>
        <w:t>Erofeev</w:t>
      </w:r>
      <w:proofErr w:type="spellEnd"/>
      <w:r w:rsidR="009A697B" w:rsidRPr="009A697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Rusije</w:t>
      </w:r>
      <w:r w:rsidR="0045301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>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navedeno ročište ili u 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daljnjem tijeku postupka odbiju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davanje odgovarajućih obavijesti sudu i drugim tijelima stečajnog postupka, kaznit će se novčanom kaznom u iznosu od 10.000,00 kuna te će se za iduće ročište odrediti nj</w:t>
      </w:r>
      <w:r w:rsidR="009A697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ihovo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DB5B40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DB5B40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ima Eleni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 Igoru </w:t>
      </w:r>
      <w:proofErr w:type="spellStart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>Erofeev</w:t>
      </w:r>
      <w:proofErr w:type="spellEnd"/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 iz Rusije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 adresu </w:t>
      </w:r>
      <w:r w:rsidR="009A697B">
        <w:rPr>
          <w:rFonts w:eastAsia="Times New Roman" w:hAnsi="Times New Roman" w:ascii="Times New Roman"/>
          <w:sz w:val="24"/>
          <w:szCs w:val="24"/>
          <w:lang w:eastAsia="hr-HR"/>
        </w:rPr>
        <w:t xml:space="preserve">društva,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96440F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St-5</w:t>
        </w:r>
        <w:r w:rsidR="009A697B">
          <w:rPr>
            <w:rFonts w:hAnsi="Times New Roman" w:ascii="Times New Roman"/>
            <w:sz w:val="24"/>
            <w:szCs w:val="24"/>
          </w:rPr>
          <w:t>13/2017-2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F2523"/>
    <w:rsid w:val="00453011"/>
    <w:rsid w:val="00742F5A"/>
    <w:rsid w:val="0096440F"/>
    <w:rsid w:val="009A697B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644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40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440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440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440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4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440F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644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4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440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44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440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44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440F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NADEŽDA društvo s ograničenom odgovornošću za usluge</izvorni_sadrzaj>
    <derivirana_varijabla naziv="DomainObject.Predmet.ProtustrankaFormated_1">  NADEŽDA društvo s ograničenom odgovornošću za usluge</derivirana_varijabla>
  </DomainObject.Predmet.ProtustrankaFormated>
  <DomainObject.Predmet.ProtustrankaFormatedOIB>
    <izvorni_sadrzaj>  NADEŽDA društvo s ograničenom odgovornošću za usluge, OIB 98039491689</izvorni_sadrzaj>
    <derivirana_varijabla naziv="DomainObject.Predmet.ProtustrankaFormatedOIB_1">  NADEŽDA društvo s ograničenom odgovornošću za usluge, OIB 98039491689</derivirana_varijabla>
  </DomainObject.Predmet.ProtustrankaFormatedOIB>
  <DomainObject.Predmet.ProtustrankaFormatedWithAdress>
    <izvorni_sadrzaj> NADEŽDA društvo s ograničenom odgovornošću za usluge, Ranka Marinkovića 2/7, 22211 Vodice</izvorni_sadrzaj>
    <derivirana_varijabla naziv="DomainObject.Predmet.ProtustrankaFormatedWithAdress_1"> NADEŽDA društvo s ograničenom odgovornošću za usluge, Ranka Marinkovića 2/7, 22211 Vodice</derivirana_varijabla>
  </DomainObject.Predmet.ProtustrankaFormatedWithAdress>
  <DomainObject.Predmet.ProtustrankaFormatedWithAdressOIB>
    <izvorni_sadrzaj> NADEŽDA društvo s ograničenom odgovornošću za usluge, OIB 98039491689, Ranka Marinkovića 2/7, 22211 Vodice</izvorni_sadrzaj>
    <derivirana_varijabla naziv="DomainObject.Predmet.ProtustrankaFormatedWithAdressOIB_1"> NADEŽDA društvo s ograničenom odgovornošću za usluge, OIB 98039491689, Ranka Marinkovića 2/7, 22211 Vodice</derivirana_varijabla>
  </DomainObject.Predmet.ProtustrankaFormatedWithAdressOIB>
  <DomainObject.Predmet.ProtustrankaWithAdress>
    <izvorni_sadrzaj>NADEŽDA društvo s ograničenom odgovornošću za usluge Ranka Marinkovića 2/7, 22211 Vodice</izvorni_sadrzaj>
    <derivirana_varijabla naziv="DomainObject.Predmet.ProtustrankaWithAdress_1">NADEŽDA društvo s ograničenom odgovornošću za usluge Ranka Marinkovića 2/7, 22211 Vodice</derivirana_varijabla>
  </DomainObject.Predmet.ProtustrankaWithAdress>
  <DomainObject.Predmet.ProtustrankaWithAdressOIB>
    <izvorni_sadrzaj>NADEŽDA društvo s ograničenom odgovornošću za usluge, OIB 98039491689, Ranka Marinkovića 2/7, 22211 Vodice</izvorni_sadrzaj>
    <derivirana_varijabla naziv="DomainObject.Predmet.ProtustrankaWithAdressOIB_1">NADEŽDA društvo s ograničenom odgovornošću za usluge, OIB 98039491689, Ranka Marinkovića 2/7, 22211 Vodice</derivirana_varijabla>
  </DomainObject.Predmet.ProtustrankaWithAdressOIB>
  <DomainObject.Predmet.ProtustrankaNazivFormated>
    <izvorni_sadrzaj>NADEŽDA društvo s ograničenom odgovornošću za usluge</izvorni_sadrzaj>
    <derivirana_varijabla naziv="DomainObject.Predmet.ProtustrankaNazivFormated_1">NADEŽDA društvo s ograničenom odgovornošću za usluge</derivirana_varijabla>
  </DomainObject.Predmet.ProtustrankaNazivFormated>
  <DomainObject.Predmet.ProtustrankaNazivFormatedOIB>
    <izvorni_sadrzaj>NADEŽDA društvo s ograničenom odgovornošću za usluge, OIB 98039491689</izvorni_sadrzaj>
    <derivirana_varijabla naziv="DomainObject.Predmet.ProtustrankaNazivFormatedOIB_1">NADEŽDA društvo s ograničenom odgovornošću za usluge, OIB 98039491689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NADEŽDA društvo s ograničenom odgovornošću za usluge</item>
    </izvorni_sadrzaj>
    <derivirana_varijabla naziv="DomainObject.Predmet.ProtuStrankaListFormated_1">
      <item>NADEŽDA društvo s ograničenom odgovornošću za usluge</item>
    </derivirana_varijabla>
  </DomainObject.Predmet.ProtuStrankaListFormated>
  <DomainObject.Predmet.ProtuStrankaListFormatedOIB>
    <izvorni_sadrzaj>
      <item>NADEŽDA društvo s ograničenom odgovornošću za usluge, OIB 98039491689</item>
    </izvorni_sadrzaj>
    <derivirana_varijabla naziv="DomainObject.Predmet.ProtuStrankaListFormatedOIB_1">
      <item>NADEŽDA društvo s ograničenom odgovornošću za usluge, OIB 98039491689</item>
    </derivirana_varijabla>
  </DomainObject.Predmet.ProtuStrankaListFormatedOIB>
  <DomainObject.Predmet.ProtuStrankaListFormatedWithAdress>
    <izvorni_sadrzaj>
      <item>NADEŽDA društvo s ograničenom odgovornošću za usluge, Ranka Marinkovića 2/7, 22211 Vodice</item>
    </izvorni_sadrzaj>
    <derivirana_varijabla naziv="DomainObject.Predmet.ProtuStrankaListFormatedWithAdress_1">
      <item>NADEŽDA društvo s ograničenom odgovornošću za usluge, Ranka Marinkovića 2/7, 22211 Vodice</item>
    </derivirana_varijabla>
  </DomainObject.Predmet.ProtuStrankaListFormatedWithAdress>
  <DomainObject.Predmet.ProtuStrankaListFormatedWithAdressOIB>
    <izvorni_sadrzaj>
      <item>NADEŽDA društvo s ograničenom odgovornošću za usluge, OIB 98039491689, Ranka Marinkovića 2/7, 22211 Vodice</item>
    </izvorni_sadrzaj>
    <derivirana_varijabla naziv="DomainObject.Predmet.ProtuStrankaListFormatedWithAdressOIB_1">
      <item>NADEŽDA društvo s ograničenom odgovornošću za usluge, OIB 98039491689, Ranka Marinkovića 2/7, 22211 Vodice</item>
    </derivirana_varijabla>
  </DomainObject.Predmet.ProtuStrankaListFormatedWithAdressOIB>
  <DomainObject.Predmet.ProtuStrankaListNazivFormated>
    <izvorni_sadrzaj>
      <item>NADEŽDA društvo s ograničenom odgovornošću za usluge</item>
    </izvorni_sadrzaj>
    <derivirana_varijabla naziv="DomainObject.Predmet.ProtuStrankaListNazivFormated_1">
      <item>NADEŽDA društvo s ograničenom odgovornošću za usluge</item>
    </derivirana_varijabla>
  </DomainObject.Predmet.ProtuStrankaListNazivFormated>
  <DomainObject.Predmet.ProtuStrankaListNazivFormatedOIB>
    <izvorni_sadrzaj>
      <item>NADEŽDA društvo s ograničenom odgovornošću za usluge, OIB 98039491689</item>
    </izvorni_sadrzaj>
    <derivirana_varijabla naziv="DomainObject.Predmet.ProtuStrankaListNazivFormatedOIB_1">
      <item>NADEŽDA društvo s ograničenom odgovornošću za usluge, OIB 98039491689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NADEŽDA društvo s ograničenom odgovornošću za usluge</izvorni_sadrzaj>
    <derivirana_varijabla naziv="DomainObject.Predmet.ProtustrankaIDrugi_1">NADEŽDA društvo s ograničenom odgovornošću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NADEŽDA društvo s ograničenom odgovornošću za usluge, OIB 98039491689, Ranka Marinkovića 2/7, 22211 Vodice</izvorni_sadrzaj>
    <derivirana_varijabla naziv="DomainObject.Predmet.ProtustrankaIDrugiAdressOIB_1">NADEŽDA društvo s ograničenom odgovornošću za usluge, OIB 98039491689, Ranka Marinkovića 2/7,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NADEŽDA društvo s ograničenom odgovornošću za usluge</item>
      <item>Financijska agencija</item>
    </izvorni_sadrzaj>
    <derivirana_varijabla naziv="DomainObject.Predmet.SudioniciListNaziv_1">
      <item>NADEŽDA društvo s ograničenom odgovornošću za usluge</item>
      <item>Financijska agencija</item>
    </derivirana_varijabla>
  </DomainObject.Predmet.SudioniciListNaziv>
  <DomainObject.Predmet.SudioniciListAdressOIB>
    <izvorni_sadrzaj>
      <item>NADEŽDA društvo s ograničenom odgovornošću za usluge, OIB 98039491689, Ranka Marinkovića 2/7,22211 Vodice</item>
      <item>Financijska agencija, OIB 85821130368, Perivoj L.Marune 1,22000 Šibenik</item>
    </izvorni_sadrzaj>
    <derivirana_varijabla naziv="DomainObject.Predmet.SudioniciListAdressOIB_1">
      <item>NADEŽDA društvo s ograničenom odgovornošću za usluge, OIB 98039491689, Ranka Marinkovića 2/7,22211 Vodice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98039491689</item>
      <item>, OIB 85821130368</item>
    </izvorni_sadrzaj>
    <derivirana_varijabla naziv="DomainObject.Predmet.SudioniciListNazivOIB_1">
      <item>, OIB 98039491689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1888</properties:Characters>
  <properties:Lines>54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2018-01-19T10:28:00Z</cp:lastPrinted>
  <dcterms:modified xmlns:xsi="http://www.w3.org/2001/XMLSchema-instance" xsi:type="dcterms:W3CDTF">2018-01-19T10:30:00Z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