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81ba" w14:paraId="c4b81ba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8435E7">
        <w:rPr>
          <w:rFonts w:hAnsi="Times New Roman" w:ascii="Times New Roman"/>
          <w:bCs/>
        </w:rPr>
        <w:t>-99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 w:rsidRPr="00445387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445387" w:rsidRPr="00445387">
        <w:rPr>
          <w:rFonts w:hAnsi="Times New Roman" w:ascii="Times New Roman"/>
          <w:b/>
          <w:u w:val="single"/>
        </w:rPr>
        <w:t>zk.ul.br. 12038</w:t>
      </w:r>
      <w:r w:rsidR="00445387">
        <w:rPr>
          <w:rFonts w:hAnsi="Times New Roman" w:ascii="Times New Roman"/>
          <w:b/>
          <w:u w:val="single"/>
        </w:rPr>
        <w:t>,</w:t>
      </w:r>
      <w:r w:rsidR="00445387" w:rsidRPr="00445387">
        <w:rPr>
          <w:rFonts w:hAnsi="Times New Roman" w:ascii="Times New Roman"/>
        </w:rPr>
        <w:t xml:space="preserve"> k.o. Grad Zagreb kao kč.br. 8613/73 – </w:t>
      </w:r>
      <w:r w:rsidR="0049559C" w:rsidRPr="00445387">
        <w:rPr>
          <w:rFonts w:hAnsi="Times New Roman" w:ascii="Times New Roman"/>
        </w:rPr>
        <w:t>KUĆA BR. 38/A U ZAGREBU, JELENOVAC I DVORIŠTE</w:t>
      </w:r>
      <w:r w:rsidR="00445387" w:rsidRPr="00445387">
        <w:rPr>
          <w:rFonts w:hAnsi="Times New Roman" w:ascii="Times New Roman"/>
        </w:rPr>
        <w:t>, ukupne površine 1173 m2 ili 326,2 čhv</w:t>
      </w:r>
      <w:r w:rsidR="0049559C">
        <w:rPr>
          <w:rFonts w:hAnsi="Times New Roman" w:ascii="Times New Roman"/>
        </w:rPr>
        <w:t>,</w:t>
      </w:r>
      <w:r w:rsidR="00FE46DA" w:rsidRPr="00445387">
        <w:rPr>
          <w:rFonts w:hAnsi="Times New Roman" w:ascii="Times New Roman"/>
        </w:rPr>
        <w:t xml:space="preserve">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393414" w:rsidP="00F240FD" w:rsidR="0049559C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393414">
        <w:rPr>
          <w:rFonts w:hAnsi="Times New Roman" w:ascii="Times New Roman"/>
        </w:rPr>
        <w:t>suvlasnički dio 1/100 ETAŽNO VLASNIŠTVO (E-3) – Spremište 1 u e</w:t>
      </w:r>
      <w:r>
        <w:rPr>
          <w:rFonts w:hAnsi="Times New Roman" w:ascii="Times New Roman"/>
        </w:rPr>
        <w:t>taži suterena površine 2,15 čm.</w:t>
      </w:r>
    </w:p>
    <w:p w:rsidRDefault="00393414" w:rsidP="00F240FD" w:rsidR="00393414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393414" w:rsidRPr="00393414">
        <w:rPr>
          <w:rFonts w:hAnsi="Times New Roman" w:ascii="Times New Roman"/>
          <w:b/>
        </w:rPr>
        <w:t xml:space="preserve">22.100,00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393414" w:rsidRPr="00393414">
        <w:rPr>
          <w:rFonts w:hAnsi="Times New Roman" w:ascii="Times New Roman"/>
          <w:b/>
        </w:rPr>
        <w:t xml:space="preserve">22.100,00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FF7945">
        <w:rPr>
          <w:rFonts w:hAnsi="Times New Roman" w:ascii="Times New Roman"/>
          <w:bCs/>
        </w:rPr>
        <w:t>200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8435E7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8435E7" w:rsidP="008435E7" w:rsidR="008435E7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435E7" w:rsidP="008435E7" w:rsidR="008435E7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8435E7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435E7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84B99"/>
    <w:rsid w:val="000B55DC"/>
    <w:rsid w:val="0011092F"/>
    <w:rsid w:val="00154A9F"/>
    <w:rsid w:val="0019483E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48CF"/>
    <w:rsid w:val="003930D9"/>
    <w:rsid w:val="00393414"/>
    <w:rsid w:val="003C3094"/>
    <w:rsid w:val="003C5632"/>
    <w:rsid w:val="003F2C55"/>
    <w:rsid w:val="004115DB"/>
    <w:rsid w:val="004118A5"/>
    <w:rsid w:val="00412EA2"/>
    <w:rsid w:val="0043200E"/>
    <w:rsid w:val="00445387"/>
    <w:rsid w:val="00446694"/>
    <w:rsid w:val="004466DD"/>
    <w:rsid w:val="0049559C"/>
    <w:rsid w:val="004D054A"/>
    <w:rsid w:val="004D4D3C"/>
    <w:rsid w:val="0052581B"/>
    <w:rsid w:val="005D1B78"/>
    <w:rsid w:val="005E5B38"/>
    <w:rsid w:val="005E71F2"/>
    <w:rsid w:val="005F23F0"/>
    <w:rsid w:val="00601A52"/>
    <w:rsid w:val="00626CC5"/>
    <w:rsid w:val="0064212D"/>
    <w:rsid w:val="00643337"/>
    <w:rsid w:val="0065269D"/>
    <w:rsid w:val="00664F12"/>
    <w:rsid w:val="006961E1"/>
    <w:rsid w:val="006D1F60"/>
    <w:rsid w:val="007400BF"/>
    <w:rsid w:val="007A6B7D"/>
    <w:rsid w:val="007C007C"/>
    <w:rsid w:val="007D5E26"/>
    <w:rsid w:val="007D719B"/>
    <w:rsid w:val="0080136D"/>
    <w:rsid w:val="008435E7"/>
    <w:rsid w:val="0086551D"/>
    <w:rsid w:val="008740D3"/>
    <w:rsid w:val="00892AC6"/>
    <w:rsid w:val="008F6A85"/>
    <w:rsid w:val="00972EA4"/>
    <w:rsid w:val="009C0265"/>
    <w:rsid w:val="00A1670C"/>
    <w:rsid w:val="00AA473C"/>
    <w:rsid w:val="00AB6750"/>
    <w:rsid w:val="00AE0C80"/>
    <w:rsid w:val="00B45CEF"/>
    <w:rsid w:val="00B523A6"/>
    <w:rsid w:val="00B850DD"/>
    <w:rsid w:val="00B94F67"/>
    <w:rsid w:val="00BD5B9F"/>
    <w:rsid w:val="00C01C70"/>
    <w:rsid w:val="00C4180E"/>
    <w:rsid w:val="00C76702"/>
    <w:rsid w:val="00CC20B9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5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5E7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5E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5E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435E7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435E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5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5E7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5E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5E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435E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435E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4732</properties:Characters>
  <properties:Lines>131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2018-09-12T12:51:00Z</dcterms:created>
  <dc:creator>Monika Grbac</dc:creator>
  <cp:lastModifiedBy>Monika Grbac</cp:lastModifiedBy>
  <cp:lastPrinted>2018-09-13T07:41:00Z</cp:lastPrinted>
  <dcterms:modified xmlns:xsi="http://www.w3.org/2001/XMLSchema-instance" xsi:type="dcterms:W3CDTF">2018-09-13T07:41:00Z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- 2.3.docx)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