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439d" w14:paraId="21c439d" w:rsidRDefault="0049791A" w:rsidP="0049791A" w:rsidR="00E51E45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9791A">
        <w:rPr>
          <w:rFonts w:cs="Times New Roman" w:hAnsi="Times New Roman" w:ascii="Times New Roman"/>
          <w:sz w:val="24"/>
          <w:szCs w:val="24"/>
        </w:rPr>
        <w:t>9St-103/2014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Predlagatelj: FINA – Regionalni centar Split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Ivan Ljubić, vlasnik obrta Dva Mornara, Šibenik, Mate Leoni 36, OIB: </w:t>
      </w:r>
      <w:r w:rsidRPr="0049791A">
        <w:rPr>
          <w:rFonts w:cs="Times New Roman" w:hAnsi="Times New Roman" w:ascii="Times New Roman"/>
          <w:sz w:val="24"/>
          <w:szCs w:val="24"/>
        </w:rPr>
        <w:t>76453238182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Izvještajno ročište zakazano za dan 27. Travnja 2017.g. u 10.30 sati, sudnica 212 Stalne službe u Šibeniku, odgađa se zbog bolesti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suca, te će se o novom ročištu odlučiti novim rješenjem, nakon povratka suca na rad. 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19. Travnja 2017.g.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 w:rsidRP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sectPr w:rsidR="0049791A" w:rsidRPr="004979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715A5"/>
    <w:multiLevelType w:val="hybridMultilevel"/>
    <w:tmpl w:val="7D6AD8CC"/>
    <w:lvl w:tplc="90EAD60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8CE"/>
    <w:rsid w:val="0049791A"/>
    <w:rsid w:val="009C18CE"/>
    <w:rsid w:val="00E51E45"/>
    <w:rsid w:val="00F3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34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6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6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6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6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34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6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6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6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6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 09.03.17., 4.4.17.</izvorni_sadrzaj>
    <derivirana_varijabla naziv="DomainObject.Predmet.PrimjedbaSuca_1">- uvid  09.03.17., 4.4.17.</derivirana_varijabla>
  </DomainObject.Predmet.PrimjedbaSuc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76453238182</item>
      <item>, OIB 48593997552</item>
    </izvorni_sadrzaj>
    <derivirana_varijabla naziv="DomainObject.Predmet.SudioniciListNazivOIB_1">
      <item>, OIB 85821130368</item>
      <item>, OIB 76453238182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503</properties:Characters>
  <properties:Lines>31</properties:Lines>
  <properties:Paragraphs>16</properties:Paragraphs>
  <properties:TotalTime>1</properties:TotalTime>
  <properties:ScaleCrop>false</properties:ScaleCrop>
  <properties:LinksUpToDate>false</properties:LinksUpToDate>
  <properties:CharactersWithSpaces>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2017-04-19T07:56:00Z</dcterms:created>
  <dc:creator>Marina Gulin</dc:creator>
  <dc:description/>
  <cp:keywords/>
  <cp:lastModifiedBy>Marina Gulin</cp:lastModifiedBy>
  <cp:lastPrinted>2017-04-19T08:01:00Z</cp:lastPrinted>
  <dcterms:modified xmlns:xsi="http://www.w3.org/2001/XMLSchema-instance" xsi:type="dcterms:W3CDTF">2017-04-19T08:03:00Z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