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259f" w14:paraId="55f259f" w:rsidRDefault="00B93A1D" w:rsidP="00B93A1D" w:rsidR="00B93A1D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</w:t>
      </w:r>
    </w:p>
    <w:p w:rsidRDefault="00B93A1D" w:rsidP="00B93A1D" w:rsidR="00B93A1D">
      <w:pPr>
        <w:jc w:val="both"/>
      </w:pPr>
      <w:r>
        <w:t xml:space="preserve">    REPUBLIKA HRVATSKA</w:t>
      </w:r>
    </w:p>
    <w:p w:rsidRDefault="00B93A1D" w:rsidP="00B93A1D" w:rsidR="00B93A1D">
      <w:pPr>
        <w:jc w:val="both"/>
      </w:pPr>
      <w:r>
        <w:t>TRGOVAČKI SUD U ZAGREBU</w:t>
      </w:r>
    </w:p>
    <w:p w:rsidRDefault="00B93A1D" w:rsidP="00B93A1D" w:rsidR="00B93A1D">
      <w:pPr>
        <w:jc w:val="both"/>
      </w:pPr>
      <w:r>
        <w:t xml:space="preserve">        Zagreb, Amruševa 2/II.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right"/>
      </w:pPr>
      <w:r>
        <w:t>Poslovni broj: 21. St-2750/17-</w:t>
      </w:r>
      <w:r w:rsidR="00CA110C">
        <w:t>9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</w:p>
    <w:p w:rsidRDefault="00B93A1D" w:rsidP="00B93A1D" w:rsidR="00B93A1D">
      <w:pPr>
        <w:jc w:val="center"/>
      </w:pPr>
    </w:p>
    <w:p w:rsidRDefault="00B93A1D" w:rsidP="00B93A1D" w:rsidR="00B93A1D">
      <w:pPr>
        <w:jc w:val="center"/>
      </w:pPr>
      <w:r>
        <w:t>R E P U B L I K A   H R V A T S K A</w:t>
      </w:r>
    </w:p>
    <w:p w:rsidRDefault="00B93A1D" w:rsidP="00B93A1D" w:rsidR="00B93A1D">
      <w:pPr>
        <w:jc w:val="center"/>
      </w:pPr>
    </w:p>
    <w:p w:rsidRDefault="00B93A1D" w:rsidP="00B93A1D" w:rsidR="00B93A1D">
      <w:pPr>
        <w:jc w:val="center"/>
      </w:pPr>
      <w:r>
        <w:t>Z A K L J U Č A K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ab/>
        <w:t xml:space="preserve">Trgovački sud u Zagrebu, po sutkinji Ivani Manestar, u stečajnom predmetu povodom zahtjeva FINANCIJSKE AGENCIJE, Zagreb, Trg svibanjskih žrtava 1995. 1, za provedbu skraćenog stečajnog postupka nad dužnikom </w:t>
      </w:r>
      <w:r w:rsidR="000E2161">
        <w:t>VITA – PEK d.o.o., Zagreb, Gajnice 32, OIB: 42945493530</w:t>
      </w:r>
      <w:r>
        <w:t xml:space="preserve">, dana </w:t>
      </w:r>
      <w:r w:rsidR="000E2161">
        <w:t>16. travnja 2018</w:t>
      </w:r>
      <w:r>
        <w:t>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</w:p>
    <w:p w:rsidRDefault="00B93A1D" w:rsidP="00B93A1D" w:rsidR="00B93A1D">
      <w:pPr>
        <w:jc w:val="center"/>
      </w:pPr>
      <w:r>
        <w:t>z a k l j u č i o   j e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ab/>
        <w:t xml:space="preserve">I. Nalaže se društvu </w:t>
      </w:r>
      <w:r w:rsidR="000E2161">
        <w:t>DUOS – USLUGE d.o.o.</w:t>
      </w:r>
      <w:r>
        <w:t xml:space="preserve">, u roku od 8 dana od primitka ovog rješenja, očitovati je li vjerovnik dužnika </w:t>
      </w:r>
      <w:r w:rsidR="000E2161">
        <w:t>VITA - PEK</w:t>
      </w:r>
      <w:r>
        <w:t xml:space="preserve"> d.o.o. te predlaže li da se nad dužnikom otvori stečajni postupak, a ako kao vjerovnik predlaže otvaranje stečajnog postupka, poziva se u navedenom roku dostaviti ovom sudu prijedlog za otvaranje stečajnog postupka na propisanom obrascu.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ab/>
        <w:t xml:space="preserve">II. Ako </w:t>
      </w:r>
      <w:r w:rsidR="000E2161" w:rsidRPr="000E2161">
        <w:t>DUOS – USLUGE d.o.o</w:t>
      </w:r>
      <w:r>
        <w:t xml:space="preserve">. u zadanom roku ne dostavi ovom sudu prijedlog za otvaranje stečaja nad dužnikom </w:t>
      </w:r>
      <w:r w:rsidR="000E2161" w:rsidRPr="000E2161">
        <w:t xml:space="preserve">VITA - PEK </w:t>
      </w:r>
      <w:r>
        <w:t>d.o.o., sud će donijeti rješenje o otvaranju i istovremenom zaključenju stečajnog postupka.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</w:p>
    <w:p w:rsidRDefault="00B93A1D" w:rsidP="00B93A1D" w:rsidR="00B93A1D">
      <w:pPr>
        <w:jc w:val="center"/>
      </w:pPr>
      <w:r>
        <w:t>Obrazloženje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ab/>
        <w:t xml:space="preserve">Podneskom od </w:t>
      </w:r>
      <w:r w:rsidR="000E2161">
        <w:t>16. siječnja 2018</w:t>
      </w:r>
      <w:r>
        <w:t xml:space="preserve">. društvo </w:t>
      </w:r>
      <w:r w:rsidR="000E2161">
        <w:t>DUOS – USLUGE d.o.o.</w:t>
      </w:r>
      <w:r>
        <w:t xml:space="preserve"> obavijestilo je ovaj sud da </w:t>
      </w:r>
      <w:r w:rsidR="000E2161">
        <w:t>mu</w:t>
      </w:r>
      <w:r>
        <w:t xml:space="preserve"> </w:t>
      </w:r>
      <w:r w:rsidR="000E2161">
        <w:t xml:space="preserve">je </w:t>
      </w:r>
      <w:r>
        <w:t xml:space="preserve">dužnik </w:t>
      </w:r>
      <w:r w:rsidR="000E2161">
        <w:t>VITA – PEK d.o.o. dužan te u prilog toj tvrdnji dostavio izvadak iz otvorenih stavaka iz kojeg proizlazi da mu je dužnik duža</w:t>
      </w:r>
      <w:r w:rsidR="00734911">
        <w:t>n</w:t>
      </w:r>
      <w:r w:rsidR="000E2161">
        <w:t xml:space="preserve"> iznos od 3.882,18 kn</w:t>
      </w:r>
      <w:r>
        <w:t>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ab/>
        <w:t xml:space="preserve">Društvu </w:t>
      </w:r>
      <w:r w:rsidR="0065779D">
        <w:t>DUOS – USLUGE d.o.o.</w:t>
      </w:r>
      <w:r>
        <w:t xml:space="preserve"> napominje se da su oglasom ovog suda, objavljenim </w:t>
      </w:r>
      <w:r w:rsidR="0065779D">
        <w:t>10. siječnja 2018</w:t>
      </w:r>
      <w:r>
        <w:t>., temeljem odredbe čl. 430. Stečajnog zakona (Narodne novine, broj: 71/2015., dalje u tekstu: SZ), pozvani zastupnici po zakonu dužnika dostaviti sudu javnobilježnički ovjeren popis imovine i obveza na propisanom obrascu, a vjerovnici dužnika pozvani su predložiti otvaranje stečajnog postupka i po pozivu suda predujmiti sredstva za namirenje troškova stečajnog postupka.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lastRenderedPageBreak/>
        <w:tab/>
        <w:t>Odredbom čl. 431.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ab/>
        <w:t>Zastupnici po zakonu dužnika nisu sudu podnijeli javnobilježnički ovjeren popis imovine i obveza, niti je netko od vjerovnika podnio prijedlog za otvaranje redovnog stečajnog postupka nad dužnikom.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ab/>
        <w:t xml:space="preserve">Stoga je društvo </w:t>
      </w:r>
      <w:r w:rsidR="0065779D">
        <w:t>DUOS – USLUGE d.o.o.</w:t>
      </w:r>
      <w:r>
        <w:t xml:space="preserve"> pozvano očitovati se </w:t>
      </w:r>
      <w:r w:rsidR="0065779D">
        <w:t xml:space="preserve">predlaže li otvaranje redovnog stečajnog postupka te, ako predlaže, </w:t>
      </w:r>
      <w:r>
        <w:t>dostaviti ovom sudu prijedlog za otvaranje stečajnog postupka nad dužnikom</w:t>
      </w:r>
      <w:r w:rsidR="0065779D">
        <w:t xml:space="preserve"> na propisanom obrascu</w:t>
      </w:r>
      <w:r>
        <w:t>, uz upozorenje na pravne posljedice iz odredbe čl. 431. st. 2. SZ-a.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center"/>
      </w:pPr>
      <w:r>
        <w:t xml:space="preserve">U Zagrebu </w:t>
      </w:r>
      <w:r w:rsidR="0065779D">
        <w:t>16. travnja 2018</w:t>
      </w:r>
      <w:r>
        <w:t>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Sutkinja:</w:t>
      </w:r>
    </w:p>
    <w:p w:rsidRDefault="00B93A1D" w:rsidP="00B93A1D" w:rsidR="00B93A1D">
      <w:pPr>
        <w:jc w:val="right"/>
      </w:pPr>
      <w:r>
        <w:t>Ivana Manestar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>UPUTA O PRAVNOM LIJEKU:</w:t>
      </w:r>
    </w:p>
    <w:p w:rsidRDefault="00B93A1D" w:rsidP="00B93A1D" w:rsidR="00B93A1D">
      <w:pPr>
        <w:jc w:val="both"/>
      </w:pPr>
      <w:r>
        <w:t>Protiv zaključka žalba nije dopuštena.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  <w:r>
        <w:t>DNA:</w:t>
      </w:r>
    </w:p>
    <w:p w:rsidRDefault="00B93A1D" w:rsidP="00B93A1D" w:rsidR="00B93A1D">
      <w:pPr>
        <w:jc w:val="both"/>
      </w:pPr>
      <w:r>
        <w:t>-</w:t>
      </w:r>
      <w:r>
        <w:tab/>
        <w:t xml:space="preserve">društvu </w:t>
      </w:r>
      <w:r w:rsidR="0065779D">
        <w:t>DUOS – USLUGE d.o.o.</w:t>
      </w:r>
      <w:r w:rsidR="00237A25">
        <w:t xml:space="preserve">, </w:t>
      </w:r>
      <w:r w:rsidR="0065779D">
        <w:t>Zagreb, Čopci 27A</w:t>
      </w:r>
    </w:p>
    <w:p w:rsidRDefault="00B93A1D" w:rsidP="00B93A1D" w:rsidR="00B93A1D">
      <w:pPr>
        <w:jc w:val="both"/>
      </w:pPr>
      <w:r>
        <w:t>-</w:t>
      </w:r>
      <w:r>
        <w:tab/>
        <w:t>e-oglasna ploča</w:t>
      </w:r>
    </w:p>
    <w:p w:rsidRDefault="00B93A1D" w:rsidP="00B93A1D" w:rsidR="00B93A1D">
      <w:pPr>
        <w:jc w:val="both"/>
      </w:pPr>
    </w:p>
    <w:p w:rsidRDefault="00B93A1D" w:rsidP="00B93A1D" w:rsidR="00B93A1D">
      <w:pPr>
        <w:jc w:val="both"/>
      </w:pPr>
    </w:p>
    <w:p w:rsidRDefault="00131E95" w:rsidP="00B93A1D" w:rsidR="00131E95">
      <w:pPr>
        <w:jc w:val="both"/>
      </w:pPr>
    </w:p>
    <w:sectPr w:rsidSect="00237A25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A25" w:rsidP="00237A25" w:rsidR="00237A25">
      <w:r>
        <w:separator/>
      </w:r>
    </w:p>
  </w:endnote>
  <w:endnote w:id="0" w:type="continuationSeparator">
    <w:p w:rsidRDefault="00237A25" w:rsidP="00237A25" w:rsidR="00237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A25" w:rsidP="00237A25" w:rsidR="00237A25">
      <w:r>
        <w:separator/>
      </w:r>
    </w:p>
  </w:footnote>
  <w:footnote w:id="0" w:type="continuationSeparator">
    <w:p w:rsidRDefault="00237A25" w:rsidP="00237A25" w:rsidR="00237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6267437"/>
      <w:docPartObj>
        <w:docPartGallery w:val="Page Numbers (Top of Page)"/>
        <w:docPartUnique/>
      </w:docPartObj>
    </w:sdtPr>
    <w:sdtEndPr/>
    <w:sdtContent>
      <w:p w:rsidRDefault="00237A25" w:rsidR="00237A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576">
          <w:rPr>
            <w:noProof/>
          </w:rPr>
          <w:t>2</w:t>
        </w:r>
        <w:r>
          <w:fldChar w:fldCharType="end"/>
        </w:r>
      </w:p>
      <w:p w:rsidRDefault="00237A25" w:rsidP="00237A25" w:rsidR="00237A25">
        <w:pPr>
          <w:pStyle w:val="Zaglavlje"/>
          <w:jc w:val="right"/>
        </w:pPr>
        <w:r>
          <w:t>Poslovni broj: 21. St-2750/17-</w:t>
        </w:r>
        <w:r w:rsidR="00CA110C">
          <w:t>9</w:t>
        </w:r>
      </w:p>
    </w:sdtContent>
  </w:sdt>
  <w:p w:rsidRDefault="00237A25" w:rsidR="00237A2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7F7"/>
    <w:rsid w:val="000E2161"/>
    <w:rsid w:val="001032F4"/>
    <w:rsid w:val="00131E95"/>
    <w:rsid w:val="0019711A"/>
    <w:rsid w:val="00197F24"/>
    <w:rsid w:val="001A1D04"/>
    <w:rsid w:val="00237A25"/>
    <w:rsid w:val="0034753A"/>
    <w:rsid w:val="00457EF8"/>
    <w:rsid w:val="0065779D"/>
    <w:rsid w:val="00734911"/>
    <w:rsid w:val="007A1913"/>
    <w:rsid w:val="0085059C"/>
    <w:rsid w:val="00861576"/>
    <w:rsid w:val="00950F54"/>
    <w:rsid w:val="009D3B13"/>
    <w:rsid w:val="00A53DC3"/>
    <w:rsid w:val="00B4105F"/>
    <w:rsid w:val="00B93A1D"/>
    <w:rsid w:val="00C81BCE"/>
    <w:rsid w:val="00CA110C"/>
    <w:rsid w:val="00CA63C1"/>
    <w:rsid w:val="00D05353"/>
    <w:rsid w:val="00D90085"/>
    <w:rsid w:val="00FC67F7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3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3A1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7A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7A25"/>
  </w:style>
  <w:style w:styleId="Podnoje" w:type="paragraph">
    <w:name w:val="footer"/>
    <w:basedOn w:val="Normal"/>
    <w:link w:val="PodnojeChar"/>
    <w:uiPriority w:val="99"/>
    <w:unhideWhenUsed/>
    <w:rsid w:val="00237A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7A25"/>
  </w:style>
  <w:style w:styleId="Tekstrezerviranogmjesta" w:type="character">
    <w:name w:val="Placeholder Text"/>
    <w:basedOn w:val="Zadanifontodlomka"/>
    <w:uiPriority w:val="99"/>
    <w:semiHidden/>
    <w:rsid w:val="00861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5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5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5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5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3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3A1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7A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7A25"/>
  </w:style>
  <w:style w:styleId="Podnoje" w:type="paragraph">
    <w:name w:val="footer"/>
    <w:basedOn w:val="Normal"/>
    <w:link w:val="PodnojeChar"/>
    <w:uiPriority w:val="99"/>
    <w:unhideWhenUsed/>
    <w:rsid w:val="00237A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7A25"/>
  </w:style>
  <w:style w:styleId="Tekstrezerviranogmjesta" w:type="character">
    <w:name w:val="Placeholder Text"/>
    <w:basedOn w:val="Zadanifontodlomka"/>
    <w:uiPriority w:val="99"/>
    <w:semiHidden/>
    <w:rsid w:val="00861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5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5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5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5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St-2750/2017</izvorni_sadrzaj>
    <derivirana_varijabla naziv="DomainObject.Predmet.OznakaBroj_1">St-2750/2017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- PEK d.o.o.</izvorni_sadrzaj>
    <derivirana_varijabla naziv="DomainObject.Predmet.ProtustrankaFormated_1">  VITA - PEK d.o.o.</derivirana_varijabla>
  </DomainObject.Predmet.ProtustrankaFormated>
  <DomainObject.Predmet.ProtustrankaFormatedOIB>
    <izvorni_sadrzaj>  VITA - PEK d.o.o., OIB 42945493530</izvorni_sadrzaj>
    <derivirana_varijabla naziv="DomainObject.Predmet.ProtustrankaFormatedOIB_1">  VITA - PEK d.o.o., OIB 42945493530</derivirana_varijabla>
  </DomainObject.Predmet.ProtustrankaFormatedOIB>
  <DomainObject.Predmet.ProtustrankaFormatedWithAdress>
    <izvorni_sadrzaj> VITA - PEK d.o.o., Gajnice 32, 10000 Zagreb</izvorni_sadrzaj>
    <derivirana_varijabla naziv="DomainObject.Predmet.ProtustrankaFormatedWithAdress_1"> VITA - PEK d.o.o., Gajnice 32, 10000 Zagreb</derivirana_varijabla>
  </DomainObject.Predmet.ProtustrankaFormatedWithAdress>
  <DomainObject.Predmet.ProtustrankaFormatedWithAdressOIB>
    <izvorni_sadrzaj> VITA - PEK d.o.o., OIB 42945493530, Gajnice 32, 10000 Zagreb</izvorni_sadrzaj>
    <derivirana_varijabla naziv="DomainObject.Predmet.ProtustrankaFormatedWithAdressOIB_1"> VITA - PEK d.o.o., OIB 42945493530, Gajnice 32, 10000 Zagreb</derivirana_varijabla>
  </DomainObject.Predmet.ProtustrankaFormatedWithAdressOIB>
  <DomainObject.Predmet.ProtustrankaWithAdress>
    <izvorni_sadrzaj>VITA - PEK d.o.o. Gajnice 32, 10000 Zagreb</izvorni_sadrzaj>
    <derivirana_varijabla naziv="DomainObject.Predmet.ProtustrankaWithAdress_1">VITA - PEK d.o.o. Gajnice 32, 10000 Zagreb</derivirana_varijabla>
  </DomainObject.Predmet.ProtustrankaWithAdress>
  <DomainObject.Predmet.ProtustrankaWithAdressOIB>
    <izvorni_sadrzaj>VITA - PEK d.o.o., OIB 42945493530, Gajnice 32, 10000 Zagreb</izvorni_sadrzaj>
    <derivirana_varijabla naziv="DomainObject.Predmet.ProtustrankaWithAdressOIB_1">VITA - PEK d.o.o., OIB 42945493530, Gajnice 32, 10000 Zagreb</derivirana_varijabla>
  </DomainObject.Predmet.ProtustrankaWithAdressOIB>
  <DomainObject.Predmet.ProtustrankaNazivFormated>
    <izvorni_sadrzaj>VITA - PEK d.o.o.</izvorni_sadrzaj>
    <derivirana_varijabla naziv="DomainObject.Predmet.ProtustrankaNazivFormated_1">VITA - PEK d.o.o.</derivirana_varijabla>
  </DomainObject.Predmet.ProtustrankaNazivFormated>
  <DomainObject.Predmet.ProtustrankaNazivFormatedOIB>
    <izvorni_sadrzaj>VITA - PEK d.o.o., OIB 42945493530</izvorni_sadrzaj>
    <derivirana_varijabla naziv="DomainObject.Predmet.ProtustrankaNazivFormatedOIB_1">VITA - PEK d.o.o., OIB 42945493530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- PEK d.o.o.</item>
    </izvorni_sadrzaj>
    <derivirana_varijabla naziv="DomainObject.Predmet.ProtuStrankaListFormated_1">
      <item>VITA - PEK d.o.o.</item>
    </derivirana_varijabla>
  </DomainObject.Predmet.ProtuStrankaListFormated>
  <DomainObject.Predmet.ProtuStrankaListFormatedOIB>
    <izvorni_sadrzaj>
      <item>VITA - PEK d.o.o., OIB 42945493530</item>
    </izvorni_sadrzaj>
    <derivirana_varijabla naziv="DomainObject.Predmet.ProtuStrankaListFormatedOIB_1">
      <item>VITA - PEK d.o.o., OIB 42945493530</item>
    </derivirana_varijabla>
  </DomainObject.Predmet.ProtuStrankaListFormatedOIB>
  <DomainObject.Predmet.ProtuStrankaListFormatedWithAdress>
    <izvorni_sadrzaj>
      <item>VITA - PEK d.o.o., Gajnice 32, 10000 Zagreb</item>
    </izvorni_sadrzaj>
    <derivirana_varijabla naziv="DomainObject.Predmet.ProtuStrankaListFormatedWithAdress_1">
      <item>VITA - PEK d.o.o., Gajnice 32, 10000 Zagreb</item>
    </derivirana_varijabla>
  </DomainObject.Predmet.ProtuStrankaListFormatedWithAdress>
  <DomainObject.Predmet.ProtuStrankaListFormatedWithAdressOIB>
    <izvorni_sadrzaj>
      <item>VITA - PEK d.o.o., OIB 42945493530, Gajnice 32, 10000 Zagreb</item>
    </izvorni_sadrzaj>
    <derivirana_varijabla naziv="DomainObject.Predmet.ProtuStrankaListFormatedWithAdressOIB_1">
      <item>VITA - PEK d.o.o., OIB 42945493530, Gajnice 32, 10000 Zagreb</item>
    </derivirana_varijabla>
  </DomainObject.Predmet.ProtuStrankaListFormatedWithAdressOIB>
  <DomainObject.Predmet.ProtuStrankaListNazivFormated>
    <izvorni_sadrzaj>
      <item>VITA - PEK d.o.o.</item>
    </izvorni_sadrzaj>
    <derivirana_varijabla naziv="DomainObject.Predmet.ProtuStrankaListNazivFormated_1">
      <item>VITA - PEK d.o.o.</item>
    </derivirana_varijabla>
  </DomainObject.Predmet.ProtuStrankaListNazivFormated>
  <DomainObject.Predmet.ProtuStrankaListNazivFormatedOIB>
    <izvorni_sadrzaj>
      <item>VITA - PEK d.o.o., OIB 42945493530</item>
    </izvorni_sadrzaj>
    <derivirana_varijabla naziv="DomainObject.Predmet.ProtuStrankaListNazivFormatedOIB_1">
      <item>VITA - PEK d.o.o., OIB 42945493530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- PEK d.o.o.</izvorni_sadrzaj>
    <derivirana_varijabla naziv="DomainObject.Predmet.ProtustrankaIDrugi_1">VITA - PEK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- PEK d.o.o., OIB 42945493530, Gajnice 32, 10000 Zagreb</izvorni_sadrzaj>
    <derivirana_varijabla naziv="DomainObject.Predmet.ProtustrankaIDrugiAdressOIB_1">VITA - PEK d.o.o., OIB 42945493530, Gajnice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- PEK d.o.o.</item>
    </izvorni_sadrzaj>
    <derivirana_varijabla naziv="DomainObject.Predmet.SudioniciListNaziv_1">
      <item>FINA Regionalni centar Zagreb</item>
      <item>VITA - PEK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- PEK d.o.o., OIB 42945493530, Gajnice 32,10000 Zagreb</item>
    </izvorni_sadrzaj>
    <derivirana_varijabla naziv="DomainObject.Predmet.SudioniciListAdressOIB_1">
      <item>FINA Regionalni centar Zagreb, OIB 85821130368, Trg svibanjskih žrtava 1995. br. 1,10000 Zagreb</item>
      <item>VITA - PEK d.o.o., OIB 42945493530, Gajnice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42945493530</item>
    </izvorni_sadrzaj>
    <derivirana_varijabla naziv="DomainObject.Predmet.SudioniciListNazivOIB_1">
      <item>, OIB 85821130368</item>
      <item>, OIB 42945493530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2540</properties:Characters>
  <properties:Lines>78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2018-04-16T09:03:00Z</dcterms:created>
  <dc:creator>Ivana Manestar</dc:creator>
  <dc:description/>
  <cp:keywords/>
  <cp:lastModifiedBy>Ivana Manestar</cp:lastModifiedBy>
  <dcterms:modified xmlns:xsi="http://www.w3.org/2001/XMLSchema-instance" xsi:type="dcterms:W3CDTF">2018-04-18T07:10:00Z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(St-2750-17-predlaže li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