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160a" w14:paraId="7fc160a" w:rsidRDefault="00DD2365" w:rsidP="00A27295" w:rsidR="004B741D">
      <w:pPr>
        <w:jc w:val="right"/>
        <w15:collapsed w:val="false"/>
      </w:pPr>
      <w:r>
        <w:t>Broj: St-</w:t>
      </w:r>
      <w:r w:rsidR="009666DA">
        <w:t>136</w:t>
      </w:r>
      <w:r w:rsidR="00F27F6F">
        <w:t>/18-</w:t>
      </w:r>
      <w:r w:rsidR="009666DA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9666DA">
        <w:t xml:space="preserve">Financijske agencije Regionalni centar Osijek Podružnica Osijek, L. Jagera 3, za pokretanje skraćenog stečajnog postupka nad dužnikom </w:t>
      </w:r>
      <w:r w:rsidR="009666DA" w:rsidRPr="009666DA">
        <w:rPr>
          <w:b/>
        </w:rPr>
        <w:t>ENERGOGRADNJA MONITOR d.o.o. za proizvodnju, trgovinu i usluge, Osijek, Reisnerova 75/a, OIB: 63462561545</w:t>
      </w:r>
      <w:r w:rsidR="0072710A">
        <w:t xml:space="preserve">, </w:t>
      </w:r>
      <w:r w:rsidR="003B4C28">
        <w:t xml:space="preserve">dana </w:t>
      </w:r>
      <w:r w:rsidR="009666DA">
        <w:t>16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9666DA">
        <w:t xml:space="preserve">Vesna Žulj, Osijek, S. Radića 36, OIB: 43865106555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9666DA">
        <w:rPr>
          <w:b/>
        </w:rPr>
        <w:t>136</w:t>
      </w:r>
      <w:r w:rsidR="00F27F6F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9666DA" w:rsidRPr="009666DA">
        <w:rPr>
          <w:b/>
        </w:rPr>
        <w:t>ENERGOGRADNJA MONITOR d.o.o. za proizvodnju, trgovinu i usluge, Osijek, Reisnerova 75/a, OIB: 63462561545</w:t>
      </w:r>
      <w:r w:rsidR="009666DA">
        <w:rPr>
          <w:b/>
        </w:rPr>
        <w:t xml:space="preserve">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9666DA">
        <w:rPr>
          <w:b/>
        </w:rPr>
        <w:t>136</w:t>
      </w:r>
      <w:r w:rsidR="00E16539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2F7AE9">
        <w:t xml:space="preserve">Miljan Vukojević, Zagreb, II. Vrandučka ulica 6, OIB: 81496207376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666DA">
        <w:t>16</w:t>
      </w:r>
      <w:r w:rsidR="00E16539">
        <w:t>. veljače</w:t>
      </w:r>
      <w:r w:rsidR="002F7AE9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9666DA">
      <w:pPr>
        <w:numPr>
          <w:ilvl w:val="0"/>
          <w:numId w:val="6"/>
        </w:numPr>
        <w:jc w:val="both"/>
      </w:pPr>
      <w:r>
        <w:t xml:space="preserve">z.z. dužnika </w:t>
      </w:r>
      <w:r w:rsidR="009666DA">
        <w:t>Vesna Žulj, Osijek, S. Radića 36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2F7AE9">
        <w:t>11</w:t>
      </w:r>
      <w:r w:rsidR="00F27F6F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70C" w:rsidR="0047570C">
      <w:r>
        <w:separator/>
      </w:r>
    </w:p>
  </w:endnote>
  <w:endnote w:id="0" w:type="continuationSeparator">
    <w:p w:rsidRDefault="0047570C" w:rsidR="00475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70C" w:rsidR="0047570C">
      <w:r>
        <w:separator/>
      </w:r>
    </w:p>
  </w:footnote>
  <w:footnote w:id="0" w:type="continuationSeparator">
    <w:p w:rsidRDefault="0047570C" w:rsidR="004757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13EB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7570C"/>
    <w:rsid w:val="004806AD"/>
    <w:rsid w:val="00497410"/>
    <w:rsid w:val="004B741D"/>
    <w:rsid w:val="004E5065"/>
    <w:rsid w:val="00500BBD"/>
    <w:rsid w:val="0055624C"/>
    <w:rsid w:val="005B403D"/>
    <w:rsid w:val="005E116E"/>
    <w:rsid w:val="005E5D90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13EB0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3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3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ENERGOGRADNJA MONITOR d.o.o. za proizvodnju, trgovinu i usluge</izvorni_sadrzaj>
    <derivirana_varijabla naziv="DomainObject.Predmet.ProtustrankaFormated_1">  ENERGOGRADNJA MONITOR d.o.o. za proizvodnju, trgovinu i usluge</derivirana_varijabla>
  </DomainObject.Predmet.ProtustrankaFormated>
  <DomainObject.Predmet.ProtustrankaFormatedOIB>
    <izvorni_sadrzaj>  ENERGOGRADNJA MONITOR d.o.o. za proizvodnju, trgovinu i usluge, OIB 63462561545</izvorni_sadrzaj>
    <derivirana_varijabla naziv="DomainObject.Predmet.ProtustrankaFormatedOIB_1">  ENERGOGRADNJA MONITOR d.o.o. za proizvodnju, trgovinu i usluge, OIB 63462561545</derivirana_varijabla>
  </DomainObject.Predmet.ProtustrankaFormatedOIB>
  <DomainObject.Predmet.ProtustrankaFormatedWithAdress>
    <izvorni_sadrzaj> ENERGOGRADNJA MONITOR d.o.o. za proizvodnju, trgovinu i usluge, Reisnerova 75/a, 31000 Osijek</izvorni_sadrzaj>
    <derivirana_varijabla naziv="DomainObject.Predmet.ProtustrankaFormatedWithAdress_1"> ENERGOGRADNJA MONITOR d.o.o. za proizvodnju, trgovinu i usluge, Reisnerova 75/a, 31000 Osijek</derivirana_varijabla>
  </DomainObject.Predmet.ProtustrankaFormatedWithAdress>
  <DomainObject.Predmet.ProtustrankaFormatedWithAdressOIB>
    <izvorni_sadrzaj> ENERGOGRADNJA MONITOR d.o.o. za proizvodnju, trgovinu i usluge, OIB 63462561545, Reisnerova 75/a, 31000 Osijek</izvorni_sadrzaj>
    <derivirana_varijabla naziv="DomainObject.Predmet.ProtustrankaFormatedWithAdressOIB_1"> ENERGOGRADNJA MONITOR d.o.o. za proizvodnju, trgovinu i usluge, OIB 63462561545, Reisnerova 75/a, 31000 Osijek</derivirana_varijabla>
  </DomainObject.Predmet.ProtustrankaFormatedWithAdressOIB>
  <DomainObject.Predmet.ProtustrankaWithAdress>
    <izvorni_sadrzaj>ENERGOGRADNJA MONITOR d.o.o. za proizvodnju, trgovinu i usluge Reisnerova 75/a, 31000 Osijek</izvorni_sadrzaj>
    <derivirana_varijabla naziv="DomainObject.Predmet.ProtustrankaWithAdress_1">ENERGOGRADNJA MONITOR d.o.o. za proizvodnju, trgovinu i usluge Reisnerova 75/a, 31000 Osijek</derivirana_varijabla>
  </DomainObject.Predmet.ProtustrankaWithAdress>
  <DomainObject.Predmet.ProtustrankaWithAdressOIB>
    <izvorni_sadrzaj>ENERGOGRADNJA MONITOR d.o.o. za proizvodnju, trgovinu i usluge, OIB 63462561545, Reisnerova 75/a, 31000 Osijek</izvorni_sadrzaj>
    <derivirana_varijabla naziv="DomainObject.Predmet.ProtustrankaWithAdressOIB_1">ENERGOGRADNJA MONITOR d.o.o. za proizvodnju, trgovinu i usluge, OIB 63462561545, Reisnerova 75/a, 31000 Osijek</derivirana_varijabla>
  </DomainObject.Predmet.ProtustrankaWithAdressOIB>
  <DomainObject.Predmet.ProtustrankaNazivFormated>
    <izvorni_sadrzaj>ENERGOGRADNJA MONITOR d.o.o. za proizvodnju, trgovinu i usluge</izvorni_sadrzaj>
    <derivirana_varijabla naziv="DomainObject.Predmet.ProtustrankaNazivFormated_1">ENERGOGRADNJA MONITOR d.o.o. za proizvodnju, trgovinu i usluge</derivirana_varijabla>
  </DomainObject.Predmet.ProtustrankaNazivFormated>
  <DomainObject.Predmet.ProtustrankaNazivFormatedOIB>
    <izvorni_sadrzaj>ENERGOGRADNJA MONITOR d.o.o. za proizvodnju, trgovinu i usluge, OIB 63462561545</izvorni_sadrzaj>
    <derivirana_varijabla naziv="DomainObject.Predmet.ProtustrankaNazivFormatedOIB_1">ENERGOGRADNJA MONITOR d.o.o. za proizvodnju, trgovinu i usluge, OIB 63462561545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ENERGOGRADNJA MONITOR d.o.o. za proizvodnju, trgovinu i usluge</item>
    </izvorni_sadrzaj>
    <derivirana_varijabla naziv="DomainObject.Predmet.ProtuStrankaListFormated_1">
      <item>ENERGOGRADNJA MONITOR d.o.o. za proizvodnju, trgovinu i usluge</item>
    </derivirana_varijabla>
  </DomainObject.Predmet.ProtuStrankaListFormated>
  <DomainObject.Predmet.ProtuStrankaListFormatedOIB>
    <izvorni_sadrzaj>
      <item>ENERGOGRADNJA MONITOR d.o.o. za proizvodnju, trgovinu i usluge, OIB 63462561545</item>
    </izvorni_sadrzaj>
    <derivirana_varijabla naziv="DomainObject.Predmet.ProtuStrankaListFormatedOIB_1">
      <item>ENERGOGRADNJA MONITOR d.o.o. za proizvodnju, trgovinu i usluge, OIB 63462561545</item>
    </derivirana_varijabla>
  </DomainObject.Predmet.ProtuStrankaListFormatedOIB>
  <DomainObject.Predmet.ProtuStrankaListFormatedWithAdress>
    <izvorni_sadrzaj>
      <item>ENERGOGRADNJA MONITOR d.o.o. za proizvodnju, trgovinu i usluge, Reisnerova 75/a, 31000 Osijek</item>
    </izvorni_sadrzaj>
    <derivirana_varijabla naziv="DomainObject.Predmet.ProtuStrankaListFormatedWithAdress_1">
      <item>ENERGOGRADNJA MONITOR d.o.o. za proizvodnju, trgovinu i usluge, Reisnerova 75/a, 31000 Osijek</item>
    </derivirana_varijabla>
  </DomainObject.Predmet.ProtuStrankaListFormatedWithAdress>
  <DomainObject.Predmet.ProtuStrankaListFormatedWithAdressOIB>
    <izvorni_sadrzaj>
      <item>ENERGOGRADNJA MONITOR d.o.o. za proizvodnju, trgovinu i usluge, OIB 63462561545, Reisnerova 75/a, 31000 Osijek</item>
    </izvorni_sadrzaj>
    <derivirana_varijabla naziv="DomainObject.Predmet.ProtuStrankaListFormatedWithAdressOIB_1">
      <item>ENERGOGRADNJA MONITOR d.o.o. za proizvodnju, trgovinu i usluge, OIB 63462561545, Reisnerova 75/a, 31000 Osijek</item>
    </derivirana_varijabla>
  </DomainObject.Predmet.ProtuStrankaListFormatedWithAdressOIB>
  <DomainObject.Predmet.ProtuStrankaListNazivFormated>
    <izvorni_sadrzaj>
      <item>ENERGOGRADNJA MONITOR d.o.o. za proizvodnju, trgovinu i usluge</item>
    </izvorni_sadrzaj>
    <derivirana_varijabla naziv="DomainObject.Predmet.ProtuStrankaListNazivFormated_1">
      <item>ENERGOGRADNJA MONITOR d.o.o. za proizvodnju, trgovinu i usluge</item>
    </derivirana_varijabla>
  </DomainObject.Predmet.ProtuStrankaListNazivFormated>
  <DomainObject.Predmet.ProtuStrankaListNazivFormatedOIB>
    <izvorni_sadrzaj>
      <item>ENERGOGRADNJA MONITOR d.o.o. za proizvodnju, trgovinu i usluge, OIB 63462561545</item>
    </izvorni_sadrzaj>
    <derivirana_varijabla naziv="DomainObject.Predmet.ProtuStrankaListNazivFormatedOIB_1">
      <item>ENERGOGRADNJA MONITOR d.o.o. za proizvodnju, trgovinu i usluge, OIB 63462561545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ENERGOGRADNJA MONITOR d.o.o. za proizvodnju, trgovinu i usluge</izvorni_sadrzaj>
    <derivirana_varijabla naziv="DomainObject.Predmet.ProtustrankaIDrugi_1">ENERGOGRADNJA MONITOR 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ENERGOGRADNJA MONITOR d.o.o. za proizvodnju, trgovinu i usluge, OIB 63462561545, Reisnerova 75/a, 31000 Osijek</izvorni_sadrzaj>
    <derivirana_varijabla naziv="DomainObject.Predmet.ProtustrankaIDrugiAdressOIB_1">ENERGOGRADNJA MONITOR d.o.o. za proizvodnju, trgovinu i usluge, OIB 63462561545, Reisnerova 75/a,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ENERGOGRADNJA MONITOR d.o.o. za proizvodnju, trgovinu i usluge</item>
      <item>RH MF POREZNA UPRAVA</item>
    </izvorni_sadrzaj>
    <derivirana_varijabla naziv="DomainObject.Predmet.SudioniciListNaziv_1">
      <item>ENERGOGRADNJA MONITOR d.o.o. za proizvodnju, trgovinu i usluge</item>
      <item>RH MF POREZNA UPRAVA</item>
    </derivirana_varijabla>
  </DomainObject.Predmet.SudioniciListNaziv>
  <DomainObject.Predmet.SudioniciListAdressOIB>
    <izvorni_sadrzaj>
      <item>ENERGOGRADNJA MONITOR d.o.o. za proizvodnju, trgovinu i usluge, OIB 63462561545, Reisnerova 75/a,31000 Osijek</item>
      <item>RH MF POREZNA UPRAVA, OIB 18683136487</item>
    </izvorni_sadrzaj>
    <derivirana_varijabla naziv="DomainObject.Predmet.SudioniciListAdressOIB_1">
      <item>ENERGOGRADNJA MONITOR d.o.o. za proizvodnju, trgovinu i usluge, OIB 63462561545, Reisnerova 75/a,31000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63462561545</item>
      <item>, OIB 18683136487</item>
    </izvorni_sadrzaj>
    <derivirana_varijabla naziv="DomainObject.Predmet.SudioniciListNazivOIB_1">
      <item>, OIB 63462561545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E239D-A046-4560-BEA3-2AD249EF2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1540</properties:Characters>
  <properties:Lines>120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2018-02-16T06:49:00Z</cp:lastPrinted>
  <dcterms:modified xmlns:xsi="http://www.w3.org/2001/XMLSchema-instance" xsi:type="dcterms:W3CDTF">2018-02-16T06:50:00Z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