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bc83" w14:paraId="220bc83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BD26B0">
        <w:rPr>
          <w:b/>
        </w:rPr>
        <w:t>434</w:t>
      </w:r>
      <w:r w:rsidRPr="001564E5">
        <w:rPr>
          <w:b/>
        </w:rPr>
        <w:t>/2015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E62755" w:rsidR="00FC06AF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BD26B0">
        <w:t xml:space="preserve"> </w:t>
      </w:r>
      <w:r w:rsidR="00BD26B0" w:rsidRPr="00BD26B0">
        <w:t xml:space="preserve">LABDIR </w:t>
      </w:r>
      <w:proofErr w:type="spellStart"/>
      <w:r w:rsidR="00BD26B0" w:rsidRPr="00BD26B0">
        <w:t>d.o.o</w:t>
      </w:r>
      <w:proofErr w:type="spellEnd"/>
      <w:r w:rsidR="00BD26B0" w:rsidRPr="00BD26B0">
        <w:t xml:space="preserve">. </w:t>
      </w:r>
      <w:proofErr w:type="spellStart"/>
      <w:r w:rsidR="00BD26B0" w:rsidRPr="00BD26B0">
        <w:t>za</w:t>
      </w:r>
      <w:proofErr w:type="spellEnd"/>
      <w:r w:rsidR="00BD26B0" w:rsidRPr="00BD26B0">
        <w:t xml:space="preserve"> </w:t>
      </w:r>
      <w:proofErr w:type="spellStart"/>
      <w:r w:rsidR="00BD26B0" w:rsidRPr="00BD26B0">
        <w:t>građenje</w:t>
      </w:r>
      <w:proofErr w:type="spellEnd"/>
      <w:r w:rsidR="00BD26B0">
        <w:t>, OIB :</w:t>
      </w:r>
      <w:r w:rsidR="00BD26B0" w:rsidRPr="00BD26B0">
        <w:t xml:space="preserve"> 15175696334</w:t>
      </w:r>
      <w:r w:rsidR="00BD26B0">
        <w:t xml:space="preserve">, </w:t>
      </w:r>
      <w:proofErr w:type="spellStart"/>
      <w:r w:rsidR="00BD26B0">
        <w:t>Trogir</w:t>
      </w:r>
      <w:proofErr w:type="spellEnd"/>
      <w:r w:rsidR="00BD26B0">
        <w:t xml:space="preserve">, Put </w:t>
      </w:r>
      <w:proofErr w:type="spellStart"/>
      <w:r w:rsidR="00BD26B0">
        <w:t>Balana</w:t>
      </w:r>
      <w:proofErr w:type="spellEnd"/>
      <w:r w:rsidR="00BD26B0">
        <w:t xml:space="preserve"> 57,</w:t>
      </w:r>
      <w:r w:rsidR="00E62755">
        <w:t xml:space="preserve"> </w:t>
      </w:r>
      <w:proofErr w:type="spellStart"/>
      <w:r w:rsidR="00FC06AF">
        <w:t>dana</w:t>
      </w:r>
      <w:proofErr w:type="spellEnd"/>
      <w:r w:rsidR="00FC06AF">
        <w:t xml:space="preserve"> </w:t>
      </w:r>
      <w:r w:rsidR="00BD26B0">
        <w:t>24</w:t>
      </w:r>
      <w:r w:rsidR="00E62755">
        <w:t>.svibnja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BD26B0" w:rsidP="00E62755" w:rsidR="00BD26B0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FC06AF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r w:rsidR="00BD26B0" w:rsidRPr="00BD26B0">
        <w:t xml:space="preserve">LABDIR </w:t>
      </w:r>
      <w:proofErr w:type="spellStart"/>
      <w:r w:rsidR="00BD26B0" w:rsidRPr="00BD26B0">
        <w:t>d.o.o</w:t>
      </w:r>
      <w:proofErr w:type="spellEnd"/>
      <w:r w:rsidR="00BD26B0" w:rsidRPr="00BD26B0">
        <w:t xml:space="preserve">. </w:t>
      </w:r>
      <w:proofErr w:type="spellStart"/>
      <w:r w:rsidR="00BD26B0" w:rsidRPr="00BD26B0">
        <w:t>za</w:t>
      </w:r>
      <w:proofErr w:type="spellEnd"/>
      <w:r w:rsidR="00BD26B0" w:rsidRPr="00BD26B0">
        <w:t xml:space="preserve"> </w:t>
      </w:r>
      <w:proofErr w:type="spellStart"/>
      <w:r w:rsidR="00BD26B0" w:rsidRPr="00BD26B0">
        <w:t>građenje</w:t>
      </w:r>
      <w:proofErr w:type="spellEnd"/>
      <w:r w:rsidR="00BD26B0">
        <w:t xml:space="preserve">, </w:t>
      </w:r>
      <w:proofErr w:type="gramStart"/>
      <w:r w:rsidR="00BD26B0">
        <w:t>OIB :</w:t>
      </w:r>
      <w:proofErr w:type="gramEnd"/>
      <w:r w:rsidR="00BD26B0" w:rsidRPr="00BD26B0">
        <w:t xml:space="preserve"> 15175696334</w:t>
      </w:r>
      <w:r w:rsidR="00BD26B0">
        <w:t xml:space="preserve">, </w:t>
      </w:r>
      <w:proofErr w:type="spellStart"/>
      <w:r w:rsidR="00BD26B0">
        <w:t>Trogir</w:t>
      </w:r>
      <w:proofErr w:type="spellEnd"/>
      <w:r w:rsidR="00BD26B0">
        <w:t xml:space="preserve">, Put </w:t>
      </w:r>
      <w:proofErr w:type="spellStart"/>
      <w:r w:rsidR="00BD26B0">
        <w:t>Balana</w:t>
      </w:r>
      <w:proofErr w:type="spellEnd"/>
      <w:r w:rsidR="00BD26B0">
        <w:t xml:space="preserve"> 57.</w:t>
      </w:r>
    </w:p>
    <w:p w:rsidRDefault="00BD26B0" w:rsidP="00E62755" w:rsidR="00BD26B0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1564E5" w:rsidR="00FC06AF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E62755">
        <w:t>2</w:t>
      </w:r>
      <w:r w:rsidR="00BD26B0">
        <w:t>3</w:t>
      </w:r>
      <w:r w:rsidR="00E62755">
        <w:t xml:space="preserve">.rujna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E62755" w:rsidRPr="00E62755">
        <w:t xml:space="preserve"> </w:t>
      </w:r>
      <w:r w:rsidR="00BD26B0" w:rsidRPr="00BD26B0">
        <w:t xml:space="preserve">LABDIR </w:t>
      </w:r>
      <w:proofErr w:type="spellStart"/>
      <w:r w:rsidR="00BD26B0" w:rsidRPr="00BD26B0">
        <w:t>d.o.o</w:t>
      </w:r>
      <w:proofErr w:type="spellEnd"/>
      <w:r w:rsidR="00BD26B0" w:rsidRPr="00BD26B0">
        <w:t xml:space="preserve">. </w:t>
      </w:r>
      <w:proofErr w:type="spellStart"/>
      <w:r w:rsidR="00BD26B0" w:rsidRPr="00BD26B0">
        <w:t>za</w:t>
      </w:r>
      <w:proofErr w:type="spellEnd"/>
      <w:r w:rsidR="00BD26B0" w:rsidRPr="00BD26B0">
        <w:t xml:space="preserve"> </w:t>
      </w:r>
      <w:proofErr w:type="spellStart"/>
      <w:r w:rsidR="00BD26B0" w:rsidRPr="00BD26B0">
        <w:t>građenje</w:t>
      </w:r>
      <w:proofErr w:type="spellEnd"/>
      <w:r w:rsidR="00BD26B0">
        <w:t>, OIB :</w:t>
      </w:r>
      <w:r w:rsidR="00BD26B0" w:rsidRPr="00BD26B0">
        <w:t xml:space="preserve"> 15175696334</w:t>
      </w:r>
      <w:r w:rsidR="00BD26B0">
        <w:t xml:space="preserve">, </w:t>
      </w:r>
      <w:proofErr w:type="spellStart"/>
      <w:r w:rsidR="00BD26B0">
        <w:t>Trogir</w:t>
      </w:r>
      <w:proofErr w:type="spellEnd"/>
      <w:r w:rsidR="00BD26B0">
        <w:t xml:space="preserve">, Put </w:t>
      </w:r>
      <w:proofErr w:type="spellStart"/>
      <w:r w:rsidR="00BD26B0">
        <w:t>Balana</w:t>
      </w:r>
      <w:proofErr w:type="spellEnd"/>
      <w:r w:rsidR="00BD26B0">
        <w:t xml:space="preserve"> 57.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E62755">
        <w:t>67</w:t>
      </w:r>
      <w:r w:rsidR="00BD26B0">
        <w:t>6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BD26B0">
        <w:t>1</w:t>
      </w:r>
      <w:r w:rsidR="00E62755">
        <w:t>9.</w:t>
      </w:r>
      <w:r w:rsidR="00BD26B0">
        <w:t>10</w:t>
      </w:r>
      <w:r w:rsidR="00E62755">
        <w:t>.2015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BD26B0">
        <w:rPr>
          <w:b/>
        </w:rPr>
        <w:t>434</w:t>
      </w:r>
      <w:r w:rsidR="00E62755" w:rsidRPr="00E62755">
        <w:rPr>
          <w:b/>
        </w:rPr>
        <w:t>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64E5">
        <w:t xml:space="preserve"> </w:t>
      </w:r>
      <w:r>
        <w:t>Tt-15/</w:t>
      </w:r>
      <w:r w:rsidR="00E62755">
        <w:t>67</w:t>
      </w:r>
      <w:r w:rsidR="00BD26B0">
        <w:t>6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BD26B0">
        <w:t>1</w:t>
      </w:r>
      <w:r w:rsidR="00E62755">
        <w:t>9.</w:t>
      </w:r>
      <w:r w:rsidR="00BD26B0">
        <w:t>10</w:t>
      </w:r>
      <w:r w:rsidR="00E62755">
        <w:t>.2015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r>
        <w:t xml:space="preserve">Split, </w:t>
      </w:r>
      <w:proofErr w:type="gramStart"/>
      <w:r w:rsidR="00BD26B0">
        <w:t>24</w:t>
      </w:r>
      <w:r w:rsidR="00E62755">
        <w:t xml:space="preserve">.svibnja </w:t>
      </w:r>
      <w:r>
        <w:t xml:space="preserve"> 2016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BD26B0" w:rsidR="00BD26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F72B90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64E5"/>
    <w:rsid w:val="003A458D"/>
    <w:rsid w:val="003A4819"/>
    <w:rsid w:val="00454D6B"/>
    <w:rsid w:val="004919F2"/>
    <w:rsid w:val="00543C6E"/>
    <w:rsid w:val="0055047E"/>
    <w:rsid w:val="005F20F8"/>
    <w:rsid w:val="00AB6E49"/>
    <w:rsid w:val="00AC09D9"/>
    <w:rsid w:val="00B01348"/>
    <w:rsid w:val="00B874FD"/>
    <w:rsid w:val="00BD26B0"/>
    <w:rsid w:val="00C566B4"/>
    <w:rsid w:val="00E62755"/>
    <w:rsid w:val="00E72187"/>
    <w:rsid w:val="00EF5686"/>
    <w:rsid w:val="00F72B90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F72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F72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LABDIR d.o.o. za građenje</izvorni_sadrzaj>
    <derivirana_varijabla naziv="DomainObject.Predmet.ProtustrankaFormated_1">  LABDIR d.o.o. za građenje</derivirana_varijabla>
  </DomainObject.Predmet.ProtustrankaFormated>
  <DomainObject.Predmet.ProtustrankaFormatedOIB>
    <izvorni_sadrzaj>  LABDIR d.o.o. za građenje, OIB 15175696334</izvorni_sadrzaj>
    <derivirana_varijabla naziv="DomainObject.Predmet.ProtustrankaFormatedOIB_1">  LABDIR d.o.o. za građenje, OIB 15175696334</derivirana_varijabla>
  </DomainObject.Predmet.ProtustrankaFormatedOIB>
  <DomainObject.Predmet.ProtustrankaFormatedWithAdress>
    <izvorni_sadrzaj> LABDIR d.o.o. za građenje, Put Balana 57, 21220 Trogir</izvorni_sadrzaj>
    <derivirana_varijabla naziv="DomainObject.Predmet.ProtustrankaFormatedWithAdress_1"> LABDIR d.o.o. za građenje, Put Balana 57, 21220 Trogir</derivirana_varijabla>
  </DomainObject.Predmet.ProtustrankaFormatedWithAdress>
  <DomainObject.Predmet.ProtustrankaFormatedWithAdressOIB>
    <izvorni_sadrzaj> LABDIR d.o.o. za građenje, OIB 15175696334, Put Balana 57, 21220 Trogir</izvorni_sadrzaj>
    <derivirana_varijabla naziv="DomainObject.Predmet.ProtustrankaFormatedWithAdressOIB_1"> LABDIR d.o.o. za građenje, OIB 15175696334, Put Balana 57, 21220 Trogir</derivirana_varijabla>
  </DomainObject.Predmet.ProtustrankaFormatedWithAdressOIB>
  <DomainObject.Predmet.ProtustrankaWithAdress>
    <izvorni_sadrzaj>LABDIR d.o.o. za građenje Put Balana 57, 21220 Trogir</izvorni_sadrzaj>
    <derivirana_varijabla naziv="DomainObject.Predmet.ProtustrankaWithAdress_1">LABDIR d.o.o. za građenje Put Balana 57, 21220 Trogir</derivirana_varijabla>
  </DomainObject.Predmet.ProtustrankaWithAdress>
  <DomainObject.Predmet.ProtustrankaWithAdressOIB>
    <izvorni_sadrzaj>LABDIR d.o.o. za građenje, OIB 15175696334, Put Balana 57, 21220 Trogir</izvorni_sadrzaj>
    <derivirana_varijabla naziv="DomainObject.Predmet.ProtustrankaWithAdressOIB_1">LABDIR d.o.o. za građenje, OIB 15175696334, Put Balana 57, 21220 Trogir</derivirana_varijabla>
  </DomainObject.Predmet.ProtustrankaWithAdressOIB>
  <DomainObject.Predmet.ProtustrankaNazivFormated>
    <izvorni_sadrzaj>LABDIR d.o.o. za građenje</izvorni_sadrzaj>
    <derivirana_varijabla naziv="DomainObject.Predmet.ProtustrankaNazivFormated_1">LABDIR d.o.o. za građenje</derivirana_varijabla>
  </DomainObject.Predmet.ProtustrankaNazivFormated>
  <DomainObject.Predmet.ProtustrankaNazivFormatedOIB>
    <izvorni_sadrzaj>LABDIR d.o.o. za građenje, OIB 15175696334</izvorni_sadrzaj>
    <derivirana_varijabla naziv="DomainObject.Predmet.ProtustrankaNazivFormatedOIB_1">LABDIR d.o.o. za građenje, OIB 15175696334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481450.21</izvorni_sadrzaj>
    <derivirana_varijabla naziv="DomainObject.Predmet.TrenutnaVrijednost_1">481450.21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LABDIR d.o.o. za građenje</item>
    </izvorni_sadrzaj>
    <derivirana_varijabla naziv="DomainObject.Predmet.ProtuStrankaListFormated_1">
      <item>LABDIR d.o.o. za građenje</item>
    </derivirana_varijabla>
  </DomainObject.Predmet.ProtuStrankaListFormated>
  <DomainObject.Predmet.ProtuStrankaListFormatedOIB>
    <izvorni_sadrzaj>
      <item>LABDIR d.o.o. za građenje, OIB 15175696334</item>
    </izvorni_sadrzaj>
    <derivirana_varijabla naziv="DomainObject.Predmet.ProtuStrankaListFormatedOIB_1">
      <item>LABDIR d.o.o. za građenje, OIB 15175696334</item>
    </derivirana_varijabla>
  </DomainObject.Predmet.ProtuStrankaListFormatedOIB>
  <DomainObject.Predmet.ProtuStrankaListFormatedWithAdress>
    <izvorni_sadrzaj>
      <item>LABDIR d.o.o. za građenje, Put Balana 57, 21220 Trogir</item>
    </izvorni_sadrzaj>
    <derivirana_varijabla naziv="DomainObject.Predmet.ProtuStrankaListFormatedWithAdress_1">
      <item>LABDIR d.o.o. za građenje, Put Balana 57, 21220 Trogir</item>
    </derivirana_varijabla>
  </DomainObject.Predmet.ProtuStrankaListFormatedWithAdress>
  <DomainObject.Predmet.ProtuStrankaListFormatedWithAdressOIB>
    <izvorni_sadrzaj>
      <item>LABDIR d.o.o. za građenje, OIB 15175696334, Put Balana 57, 21220 Trogir</item>
    </izvorni_sadrzaj>
    <derivirana_varijabla naziv="DomainObject.Predmet.ProtuStrankaListFormatedWithAdressOIB_1">
      <item>LABDIR d.o.o. za građenje, OIB 15175696334, Put Balana 57, 21220 Trogir</item>
    </derivirana_varijabla>
  </DomainObject.Predmet.ProtuStrankaListFormatedWithAdressOIB>
  <DomainObject.Predmet.ProtuStrankaListNazivFormated>
    <izvorni_sadrzaj>
      <item>LABDIR d.o.o. za građenje</item>
    </izvorni_sadrzaj>
    <derivirana_varijabla naziv="DomainObject.Predmet.ProtuStrankaListNazivFormated_1">
      <item>LABDIR d.o.o. za građenje</item>
    </derivirana_varijabla>
  </DomainObject.Predmet.ProtuStrankaListNazivFormated>
  <DomainObject.Predmet.ProtuStrankaListNazivFormatedOIB>
    <izvorni_sadrzaj>
      <item>LABDIR d.o.o. za građenje, OIB 15175696334</item>
    </izvorni_sadrzaj>
    <derivirana_varijabla naziv="DomainObject.Predmet.ProtuStrankaListNazivFormatedOIB_1">
      <item>LABDIR d.o.o. za građenje, OIB 15175696334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LABDIR d.o.o. za građenje</izvorni_sadrzaj>
    <derivirana_varijabla naziv="DomainObject.Predmet.ProtustrankaIDrugi_1">LABDIR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LABDIR d.o.o. za građenje, OIB 15175696334, Put Balana 57, 21220 Trogir</izvorni_sadrzaj>
    <derivirana_varijabla naziv="DomainObject.Predmet.ProtustrankaIDrugiAdressOIB_1">LABDIR d.o.o. za građenje, OIB 15175696334, Put Balana 57,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LABDIR d.o.o. za građenje</item>
    </izvorni_sadrzaj>
    <derivirana_varijabla naziv="DomainObject.Predmet.SudioniciListNaziv_1">
      <item>FINANCIJSKA AGENCIJA, RC SPLIT</item>
      <item>LABDIR d.o.o. za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LABDIR d.o.o. za građenje, OIB 15175696334, Put Balana 57,21220 Trogir</item>
    </izvorni_sadrzaj>
    <derivirana_varijabla naziv="DomainObject.Predmet.SudioniciListAdressOIB_1">
      <item>FINANCIJSKA AGENCIJA, RC SPLIT, OIB 85821130368, Mažuranićevo šetalište 24 b,21000 Split</item>
      <item>LABDIR d.o.o. za građenje, OIB 15175696334, Put Balana 57,21220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15175696334</item>
    </izvorni_sadrzaj>
    <derivirana_varijabla naziv="DomainObject.Predmet.SudioniciListNazivOIB_1">
      <item>, OIB 85821130368</item>
      <item>, OIB 15175696334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2282</properties:Characters>
  <properties:Lines>79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2016-05-24T10:17:00Z</cp:lastPrinted>
  <dcterms:modified xmlns:xsi="http://www.w3.org/2001/XMLSchema-instance" xsi:type="dcterms:W3CDTF">2016-05-24T10:19:00Z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